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  <w:bookmarkStart w:id="0" w:name="_GoBack"/>
            <w:bookmarkEnd w:id="0"/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355579">
              <w:t>59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355579" w:rsidRDefault="00C47AD2" w:rsidP="00355579">
      <w:pPr>
        <w:pStyle w:val="ekvue1arial"/>
      </w:pPr>
      <w:bookmarkStart w:id="1" w:name="bmStart"/>
      <w:bookmarkEnd w:id="1"/>
      <w:r>
        <w:drawing>
          <wp:anchor distT="0" distB="0" distL="114300" distR="114300" simplePos="0" relativeHeight="251666432" behindDoc="0" locked="0" layoutInCell="1" allowOverlap="1" wp14:anchorId="45368F1F" wp14:editId="591D636A">
            <wp:simplePos x="0" y="0"/>
            <wp:positionH relativeFrom="column">
              <wp:posOffset>4787900</wp:posOffset>
            </wp:positionH>
            <wp:positionV relativeFrom="paragraph">
              <wp:posOffset>-140335</wp:posOffset>
            </wp:positionV>
            <wp:extent cx="469265" cy="506095"/>
            <wp:effectExtent l="0" t="0" r="6985" b="8255"/>
            <wp:wrapNone/>
            <wp:docPr id="7" name="Grafik 7" descr="E:\_Annett\Klett Verlag 2018\Hager\270941 Zebra 2 KV\Vignetten aus LB selfmade\Schulranz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Vignetten aus LB selfmade\Schulranz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579">
        <w:t>Schulabenteuer und ABC-Reisen (1)</w:t>
      </w:r>
      <w:bookmarkStart w:id="2" w:name="_Hlk517077507"/>
      <w:r>
        <w:t> </w:t>
      </w:r>
      <w:bookmarkEnd w:id="2"/>
      <w:r w:rsidRPr="00C47AD2">
        <w:t xml:space="preserve"> </w:t>
      </w:r>
    </w:p>
    <w:p w:rsidR="00355579" w:rsidRPr="005F1445" w:rsidRDefault="00355579" w:rsidP="005F1445">
      <w:pPr>
        <w:jc w:val="right"/>
        <w:rPr>
          <w:color w:val="FF0000"/>
          <w:sz w:val="18"/>
          <w:szCs w:val="18"/>
        </w:rPr>
      </w:pPr>
    </w:p>
    <w:p w:rsidR="00355579" w:rsidRPr="00D3427F" w:rsidRDefault="00355579" w:rsidP="00355579">
      <w:pPr>
        <w:pStyle w:val="ekvnummerierung"/>
        <w:framePr w:wrap="around"/>
      </w:pPr>
      <w:r>
        <w:t>1</w:t>
      </w:r>
    </w:p>
    <w:p w:rsidR="003054E1" w:rsidRPr="00287B24" w:rsidRDefault="003054E1" w:rsidP="003054E1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79" w:rsidRDefault="00355579" w:rsidP="00005AE2">
      <w:r>
        <w:t>Lies</w:t>
      </w:r>
      <w:r w:rsidR="004565AA">
        <w:t xml:space="preserve"> den Text.</w:t>
      </w:r>
    </w:p>
    <w:p w:rsidR="00355579" w:rsidRDefault="00AC1513" w:rsidP="00005AE2"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2952115</wp:posOffset>
                </wp:positionH>
                <wp:positionV relativeFrom="paragraph">
                  <wp:posOffset>93345</wp:posOffset>
                </wp:positionV>
                <wp:extent cx="2752090" cy="1250950"/>
                <wp:effectExtent l="0" t="0" r="0" b="6350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2090" cy="1250950"/>
                          <a:chOff x="0" y="0"/>
                          <a:chExt cx="2752090" cy="1250950"/>
                        </a:xfrm>
                      </wpg:grpSpPr>
                      <pic:pic xmlns:pic="http://schemas.openxmlformats.org/drawingml/2006/picture">
                        <pic:nvPicPr>
                          <pic:cNvPr id="2" name="Grafik 2" descr="E:\_Annett\Klett Verlag 2018\Hager\270941 Zebra 2 KV\Dateneingang\270941_KV\270941_png\270941_png\KV_59\S645270667_Zebra_08_01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6350" y="38100"/>
                            <a:ext cx="1475740" cy="121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Abgerundete rechteckige Legende 4"/>
                        <wps:cNvSpPr/>
                        <wps:spPr>
                          <a:xfrm>
                            <a:off x="0" y="0"/>
                            <a:ext cx="1364615" cy="477520"/>
                          </a:xfrm>
                          <a:prstGeom prst="wedgeRoundRectCallout">
                            <a:avLst>
                              <a:gd name="adj1" fmla="val 41563"/>
                              <a:gd name="adj2" fmla="val 78089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F1445" w:rsidRPr="005F1445" w:rsidRDefault="005F1445" w:rsidP="00BB7A52">
                              <w:pPr>
                                <w:pStyle w:val="ekvsprechblase"/>
                                <w:rPr>
                                  <w:sz w:val="23"/>
                                  <w:szCs w:val="23"/>
                                </w:rPr>
                              </w:pPr>
                              <w:r w:rsidRPr="005F1445">
                                <w:rPr>
                                  <w:sz w:val="23"/>
                                  <w:szCs w:val="23"/>
                                </w:rPr>
                                <w:t>Du kannst den Lesepfeil nutzen.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8" o:spid="_x0000_s1026" style="position:absolute;margin-left:232.45pt;margin-top:7.35pt;width:216.7pt;height:98.5pt;z-index:251663360" coordsize="27520,125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" o:spid="_x0000_s1027" type="#_x0000_t75" style="position:absolute;left:12763;top:381;width:14757;height:121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">
                  <v:imagedata r:id="rId9" o:title="S645270667_Zebra_08_01"/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bgerundete rechteckige Legende 4" o:spid="_x0000_s1028" type="#_x0000_t62" style="position:absolute;width:13646;height:4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" adj="19778,27667" fillcolor="white [3212]" strokecolor="#a5a5a5 [2092]">
                  <v:textbox>
                    <w:txbxContent>
                      <w:p w:rsidR="005F1445" w:rsidRPr="005F1445" w:rsidRDefault="005F1445" w:rsidP="00BB7A52">
                        <w:pPr>
                          <w:pStyle w:val="ekvsprechblase"/>
                          <w:rPr>
                            <w:sz w:val="23"/>
                            <w:szCs w:val="23"/>
                          </w:rPr>
                        </w:pPr>
                        <w:r w:rsidRPr="005F1445">
                          <w:rPr>
                            <w:sz w:val="23"/>
                            <w:szCs w:val="23"/>
                          </w:rPr>
                          <w:t>Du kannst den Lesepfeil nutzen.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565AA" w:rsidRPr="009D2F0F" w:rsidRDefault="009D2F0F" w:rsidP="005F1445">
      <w:pPr>
        <w:rPr>
          <w:rStyle w:val="ekvfett"/>
        </w:rPr>
      </w:pPr>
      <w:r w:rsidRPr="009D2F0F">
        <w:rPr>
          <w:rStyle w:val="ekvfett"/>
        </w:rPr>
        <w:t>Auf dem Schulhof</w:t>
      </w: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Die Fe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ri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en sind vor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bei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.</w:t>
      </w: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In der Schu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le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 ist gro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ße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Pau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se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. </w:t>
      </w:r>
    </w:p>
    <w:p w:rsidR="009D2F0F" w:rsidRPr="009D2F0F" w:rsidRDefault="009D2F0F" w:rsidP="005F1445">
      <w:pPr>
        <w:pStyle w:val="ekvgrundtexthalbe"/>
        <w:rPr>
          <w:lang w:eastAsia="de-DE"/>
        </w:rPr>
      </w:pP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Li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na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und O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le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sit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zen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auf der Bank. </w:t>
      </w: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Li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na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hat ei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ne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Ba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na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ne. </w:t>
      </w: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O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le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isst ei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nen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Ap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fel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.</w:t>
      </w:r>
    </w:p>
    <w:p w:rsidR="009D2F0F" w:rsidRPr="009D2F0F" w:rsidRDefault="009D2F0F" w:rsidP="005F1445">
      <w:pPr>
        <w:pStyle w:val="ekvgrundtexthalbe"/>
        <w:rPr>
          <w:lang w:eastAsia="de-DE"/>
        </w:rPr>
      </w:pP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E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li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sa sitzt auf dem Bo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den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. Sie malt bun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te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Her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zen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. </w:t>
      </w:r>
    </w:p>
    <w:p w:rsidR="009D2F0F" w:rsidRPr="009D2F0F" w:rsidRDefault="009D2F0F" w:rsidP="005F1445">
      <w:pPr>
        <w:pStyle w:val="ekvgrundtexthalbe"/>
        <w:rPr>
          <w:lang w:eastAsia="de-DE"/>
        </w:rPr>
      </w:pP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Kla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ra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will spie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len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. </w:t>
      </w:r>
      <w:r w:rsidR="00E45CD2">
        <w:rPr>
          <w:rFonts w:eastAsia="Times New Roman" w:cs="Arial"/>
          <w:color w:val="222222"/>
          <w:sz w:val="24"/>
          <w:szCs w:val="24"/>
          <w:lang w:eastAsia="de-DE"/>
        </w:rPr>
        <w:br/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A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ber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Ben hält sich nicht an die Re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geln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.</w:t>
      </w:r>
    </w:p>
    <w:p w:rsidR="009D2F0F" w:rsidRPr="009D2F0F" w:rsidRDefault="009D2F0F" w:rsidP="005F1445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Sie strei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ten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.</w:t>
      </w:r>
    </w:p>
    <w:p w:rsidR="009D2F0F" w:rsidRPr="009D2F0F" w:rsidRDefault="009D2F0F" w:rsidP="005F1445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Die Leh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re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rin spricht mit Ben.</w:t>
      </w:r>
    </w:p>
    <w:p w:rsidR="009D2F0F" w:rsidRPr="009D2F0F" w:rsidRDefault="003D4F7E" w:rsidP="005F1445">
      <w:pPr>
        <w:pStyle w:val="ekvgrundtexthalbe"/>
        <w:rPr>
          <w:lang w:eastAsia="de-DE"/>
        </w:rPr>
      </w:pPr>
      <w:r>
        <w:rPr>
          <w:rFonts w:eastAsia="Times New Roman" w:cs="Arial"/>
          <w:color w:val="222222"/>
          <w:sz w:val="24"/>
          <w:szCs w:val="24"/>
          <w:lang w:eastAsia="de-DE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3847679</wp:posOffset>
            </wp:positionH>
            <wp:positionV relativeFrom="paragraph">
              <wp:posOffset>85098</wp:posOffset>
            </wp:positionV>
            <wp:extent cx="1547870" cy="1376045"/>
            <wp:effectExtent l="0" t="0" r="0" b="0"/>
            <wp:wrapNone/>
            <wp:docPr id="6" name="Grafik 6" descr="E:\_Annett\Klett Verlag 2018\Hager\270941 Zebra 2 KV\Dateneingang\nachträgl. Illus\Rest\Rest\KV 59\S721270942_KAS_1_002-003_Schulhofsze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KV 59\S721270942_KAS_1_002-003_Schulhofszen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664" t="60045" r="6610" b="5907"/>
                    <a:stretch/>
                  </pic:blipFill>
                  <pic:spPr bwMode="auto">
                    <a:xfrm>
                      <a:off x="0" y="0"/>
                      <a:ext cx="1547870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Fünf Kin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der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wol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len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Ver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ste</w:t>
      </w:r>
      <w:r w:rsidRPr="00655FB2">
        <w:rPr>
          <w:rFonts w:eastAsia="Times New Roman" w:cs="Arial"/>
          <w:sz w:val="24"/>
          <w:szCs w:val="24"/>
          <w:lang w:eastAsia="de-DE"/>
        </w:rPr>
        <w:t>c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ken spie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len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. </w:t>
      </w: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>Fat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lang w:eastAsia="de-DE"/>
        </w:rPr>
        <w:t>ma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t xml:space="preserve"> zählt ab:</w:t>
      </w: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E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ne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, me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ne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, mis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te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.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br/>
        <w:t>Es rap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pelt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 xml:space="preserve"> in der Kis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te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.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br/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E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ne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, me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ne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, meck</w:t>
      </w:r>
      <w:r w:rsidRPr="009D2F0F">
        <w:rPr>
          <w:rFonts w:eastAsia="Times New Roman" w:cs="Arial"/>
          <w:color w:val="222222"/>
          <w:sz w:val="24"/>
          <w:szCs w:val="24"/>
          <w:lang w:eastAsia="de-DE"/>
        </w:rPr>
        <w:br/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und du bist weg.</w:t>
      </w:r>
    </w:p>
    <w:p w:rsidR="009D2F0F" w:rsidRPr="009D2F0F" w:rsidRDefault="009D2F0F" w:rsidP="005F1445">
      <w:pPr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</w:pP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Paul ist ü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brig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. Er muss zu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erst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 xml:space="preserve"> su</w:t>
      </w:r>
      <w:r w:rsidRPr="009D2F0F">
        <w:rPr>
          <w:rFonts w:eastAsia="Times New Roman" w:cs="Arial"/>
          <w:color w:val="808080" w:themeColor="background1" w:themeShade="80"/>
          <w:sz w:val="24"/>
          <w:szCs w:val="24"/>
          <w:shd w:val="clear" w:color="auto" w:fill="FFFFFF"/>
          <w:lang w:eastAsia="de-DE"/>
        </w:rPr>
        <w:t>chen</w:t>
      </w:r>
      <w:r w:rsidRPr="009D2F0F">
        <w:rPr>
          <w:rFonts w:eastAsia="Times New Roman" w:cs="Arial"/>
          <w:color w:val="222222"/>
          <w:sz w:val="24"/>
          <w:szCs w:val="24"/>
          <w:shd w:val="clear" w:color="auto" w:fill="FFFFFF"/>
          <w:lang w:eastAsia="de-DE"/>
        </w:rPr>
        <w:t>.</w:t>
      </w:r>
    </w:p>
    <w:p w:rsidR="003054E1" w:rsidRDefault="003054E1" w:rsidP="005F1445">
      <w:pPr>
        <w:pStyle w:val="ekvgrundtexthalbe"/>
      </w:pPr>
    </w:p>
    <w:p w:rsidR="005F1445" w:rsidRDefault="005F1445" w:rsidP="009D2F0F"/>
    <w:p w:rsidR="009D2F0F" w:rsidRDefault="009D2F0F" w:rsidP="009D2F0F">
      <w:pPr>
        <w:pStyle w:val="ekvnummerierung"/>
        <w:framePr w:wrap="around"/>
      </w:pPr>
      <w:r>
        <w:t>2</w:t>
      </w:r>
    </w:p>
    <w:p w:rsidR="009D2F0F" w:rsidRPr="00D3427F" w:rsidRDefault="009D2F0F" w:rsidP="009D2F0F">
      <w:pPr>
        <w:pStyle w:val="ekvnummerierung"/>
        <w:framePr w:wrap="around"/>
      </w:pPr>
    </w:p>
    <w:p w:rsidR="009D2F0F" w:rsidRPr="00287B24" w:rsidRDefault="009D2F0F" w:rsidP="009D2F0F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F0F" w:rsidRDefault="009D2F0F" w:rsidP="009D2F0F">
      <w:r>
        <w:t>Beantworte die Fragen.</w:t>
      </w:r>
    </w:p>
    <w:p w:rsidR="009D2F0F" w:rsidRDefault="009D2F0F" w:rsidP="009D2F0F"/>
    <w:p w:rsidR="009D2F0F" w:rsidRDefault="009D2F0F" w:rsidP="009D2F0F">
      <w:r>
        <w:t>Wo sind Li</w:t>
      </w:r>
      <w:r w:rsidRPr="005F01CF">
        <w:rPr>
          <w:color w:val="808080" w:themeColor="background1" w:themeShade="80"/>
        </w:rPr>
        <w:t>na</w:t>
      </w:r>
      <w:r>
        <w:t xml:space="preserve"> und O</w:t>
      </w:r>
      <w:r w:rsidRPr="005F01CF">
        <w:rPr>
          <w:color w:val="808080" w:themeColor="background1" w:themeShade="80"/>
        </w:rPr>
        <w:t>le</w:t>
      </w:r>
      <w:r>
        <w:t>?</w:t>
      </w:r>
    </w:p>
    <w:p w:rsidR="005F1445" w:rsidRDefault="005F1445" w:rsidP="005F1445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D2F0F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D2F0F" w:rsidRPr="001F1E3D" w:rsidRDefault="009D2F0F" w:rsidP="001F1E3D">
            <w:pPr>
              <w:pStyle w:val="ekvlinie"/>
            </w:pPr>
          </w:p>
        </w:tc>
      </w:tr>
      <w:tr w:rsidR="009D2F0F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D2F0F" w:rsidRPr="001F1E3D" w:rsidRDefault="009D2F0F" w:rsidP="001F1E3D">
            <w:pPr>
              <w:pStyle w:val="ekvlinie"/>
            </w:pPr>
          </w:p>
        </w:tc>
      </w:tr>
      <w:tr w:rsidR="009D2F0F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D2F0F" w:rsidRPr="001F1E3D" w:rsidRDefault="009D2F0F" w:rsidP="001F1E3D">
            <w:pPr>
              <w:pStyle w:val="ekvlinie"/>
            </w:pPr>
          </w:p>
        </w:tc>
      </w:tr>
    </w:tbl>
    <w:p w:rsidR="009D2F0F" w:rsidRDefault="009D2F0F" w:rsidP="005F1445">
      <w:pPr>
        <w:pStyle w:val="ekvgrundtexthalbe"/>
      </w:pPr>
    </w:p>
    <w:p w:rsidR="009D2F0F" w:rsidRDefault="009D2F0F" w:rsidP="009D2F0F">
      <w:r>
        <w:t>Was macht E</w:t>
      </w:r>
      <w:r w:rsidRPr="005F01CF">
        <w:rPr>
          <w:color w:val="808080" w:themeColor="background1" w:themeShade="80"/>
        </w:rPr>
        <w:t>li</w:t>
      </w:r>
      <w:r>
        <w:t>sa?</w:t>
      </w:r>
    </w:p>
    <w:p w:rsidR="005F1445" w:rsidRDefault="005F1445" w:rsidP="005F1445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D2F0F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D2F0F" w:rsidRPr="001F1E3D" w:rsidRDefault="009D2F0F" w:rsidP="001F1E3D">
            <w:pPr>
              <w:pStyle w:val="ekvlinie"/>
            </w:pPr>
          </w:p>
        </w:tc>
      </w:tr>
      <w:tr w:rsidR="009D2F0F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D2F0F" w:rsidRPr="001F1E3D" w:rsidRDefault="009D2F0F" w:rsidP="001F1E3D">
            <w:pPr>
              <w:pStyle w:val="ekvlinie"/>
            </w:pPr>
          </w:p>
        </w:tc>
      </w:tr>
      <w:tr w:rsidR="009D2F0F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D2F0F" w:rsidRPr="001F1E3D" w:rsidRDefault="009D2F0F" w:rsidP="001F1E3D">
            <w:pPr>
              <w:pStyle w:val="ekvlinie"/>
            </w:pPr>
          </w:p>
        </w:tc>
      </w:tr>
    </w:tbl>
    <w:p w:rsidR="009D2F0F" w:rsidRDefault="009D2F0F" w:rsidP="005F1445">
      <w:pPr>
        <w:pStyle w:val="ekvgrundtexthalbe"/>
      </w:pPr>
    </w:p>
    <w:p w:rsidR="009D2F0F" w:rsidRDefault="009D2F0F" w:rsidP="009D2F0F">
      <w:r>
        <w:t>Wa</w:t>
      </w:r>
      <w:r w:rsidRPr="005F01CF">
        <w:rPr>
          <w:color w:val="808080" w:themeColor="background1" w:themeShade="80"/>
        </w:rPr>
        <w:t>rum</w:t>
      </w:r>
      <w:r>
        <w:t xml:space="preserve"> strei</w:t>
      </w:r>
      <w:r w:rsidRPr="005F01CF">
        <w:rPr>
          <w:color w:val="808080" w:themeColor="background1" w:themeShade="80"/>
        </w:rPr>
        <w:t>ten</w:t>
      </w:r>
      <w:r>
        <w:t xml:space="preserve"> Kla</w:t>
      </w:r>
      <w:r w:rsidRPr="005F01CF">
        <w:rPr>
          <w:color w:val="808080" w:themeColor="background1" w:themeShade="80"/>
        </w:rPr>
        <w:t>ra</w:t>
      </w:r>
      <w:r>
        <w:t xml:space="preserve"> und Ben?</w:t>
      </w:r>
    </w:p>
    <w:p w:rsidR="005F1445" w:rsidRDefault="005F1445" w:rsidP="005F1445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D2F0F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D2F0F" w:rsidRPr="001F1E3D" w:rsidRDefault="009D2F0F" w:rsidP="001F1E3D">
            <w:pPr>
              <w:pStyle w:val="ekvlinie"/>
            </w:pPr>
          </w:p>
        </w:tc>
      </w:tr>
      <w:tr w:rsidR="009D2F0F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D2F0F" w:rsidRPr="001F1E3D" w:rsidRDefault="009D2F0F" w:rsidP="001F1E3D">
            <w:pPr>
              <w:pStyle w:val="ekvlinie"/>
            </w:pPr>
          </w:p>
        </w:tc>
      </w:tr>
      <w:tr w:rsidR="009D2F0F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D2F0F" w:rsidRPr="001F1E3D" w:rsidRDefault="009D2F0F" w:rsidP="001F1E3D">
            <w:pPr>
              <w:pStyle w:val="ekvlinie"/>
            </w:pPr>
          </w:p>
        </w:tc>
      </w:tr>
    </w:tbl>
    <w:p w:rsidR="009D2F0F" w:rsidRDefault="009D2F0F" w:rsidP="005F1445">
      <w:pPr>
        <w:pStyle w:val="ekvgrundtexthalbe"/>
      </w:pPr>
    </w:p>
    <w:p w:rsidR="005F1445" w:rsidRDefault="009D2F0F" w:rsidP="005F1445">
      <w:r>
        <w:t>Wie vie</w:t>
      </w:r>
      <w:r w:rsidRPr="005F01CF">
        <w:rPr>
          <w:color w:val="808080" w:themeColor="background1" w:themeShade="80"/>
        </w:rPr>
        <w:t>le</w:t>
      </w:r>
      <w:r>
        <w:t xml:space="preserve"> Kin</w:t>
      </w:r>
      <w:r w:rsidRPr="005F01CF">
        <w:rPr>
          <w:color w:val="808080" w:themeColor="background1" w:themeShade="80"/>
        </w:rPr>
        <w:t>der</w:t>
      </w:r>
      <w:r>
        <w:t xml:space="preserve"> wer</w:t>
      </w:r>
      <w:r w:rsidRPr="005F01CF">
        <w:rPr>
          <w:color w:val="808080" w:themeColor="background1" w:themeShade="80"/>
        </w:rPr>
        <w:t>den</w:t>
      </w:r>
      <w:r>
        <w:t xml:space="preserve"> Paul su</w:t>
      </w:r>
      <w:r w:rsidRPr="005F01CF">
        <w:rPr>
          <w:color w:val="808080" w:themeColor="background1" w:themeShade="80"/>
        </w:rPr>
        <w:t>chen</w:t>
      </w:r>
      <w:r>
        <w:t>?</w:t>
      </w:r>
      <w:r w:rsidR="005F1445" w:rsidRPr="005F1445">
        <w:t xml:space="preserve"> </w:t>
      </w:r>
    </w:p>
    <w:p w:rsidR="005F1445" w:rsidRDefault="005F1445" w:rsidP="005F1445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5F1445" w:rsidRPr="001F1E3D" w:rsidTr="00CE16ED">
        <w:trPr>
          <w:trHeight w:hRule="exact" w:val="170"/>
        </w:trPr>
        <w:tc>
          <w:tcPr>
            <w:tcW w:w="9356" w:type="dxa"/>
            <w:noWrap/>
            <w:vAlign w:val="center"/>
          </w:tcPr>
          <w:p w:rsidR="005F1445" w:rsidRPr="001F1E3D" w:rsidRDefault="005F1445" w:rsidP="00CE16ED">
            <w:pPr>
              <w:pStyle w:val="ekvlinie"/>
            </w:pPr>
          </w:p>
        </w:tc>
      </w:tr>
      <w:tr w:rsidR="005F1445" w:rsidRPr="001F1E3D" w:rsidTr="00CE16ED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5F1445" w:rsidRPr="001F1E3D" w:rsidRDefault="005F1445" w:rsidP="00CE16ED">
            <w:pPr>
              <w:pStyle w:val="ekvlinie"/>
            </w:pPr>
          </w:p>
        </w:tc>
      </w:tr>
      <w:tr w:rsidR="005F1445" w:rsidRPr="001F1E3D" w:rsidTr="00CE16ED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5F1445" w:rsidRPr="001F1E3D" w:rsidRDefault="005F1445" w:rsidP="00CE16ED">
            <w:pPr>
              <w:pStyle w:val="ekvlinie"/>
            </w:pPr>
          </w:p>
        </w:tc>
      </w:tr>
    </w:tbl>
    <w:p w:rsidR="009D2F0F" w:rsidRDefault="009D2F0F" w:rsidP="005F1445">
      <w:pPr>
        <w:pStyle w:val="ekvgrundtexthalbe"/>
      </w:pPr>
    </w:p>
    <w:sectPr w:rsidR="009D2F0F" w:rsidSect="008D5A1A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525" w:rsidRDefault="00EF6525" w:rsidP="003C599D">
      <w:pPr>
        <w:spacing w:line="240" w:lineRule="auto"/>
      </w:pPr>
      <w:r>
        <w:separator/>
      </w:r>
    </w:p>
  </w:endnote>
  <w:endnote w:type="continuationSeparator" w:id="0">
    <w:p w:rsidR="00EF6525" w:rsidRDefault="00EF6525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524F71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524F71" w:rsidRDefault="00524F71" w:rsidP="00370A70">
          <w:pPr>
            <w:pStyle w:val="ekvpagina"/>
          </w:pPr>
        </w:p>
        <w:p w:rsidR="00524F71" w:rsidRPr="00524F71" w:rsidRDefault="00524F71" w:rsidP="00370A70">
          <w:pPr>
            <w:pStyle w:val="ekvpagina"/>
            <w:rPr>
              <w:rStyle w:val="ekvfett"/>
            </w:rPr>
          </w:pPr>
          <w:r w:rsidRPr="00524F71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3D4F7E" w:rsidRDefault="00193A18" w:rsidP="00005AE2">
          <w:pPr>
            <w:pStyle w:val="ekvquelle"/>
          </w:pPr>
          <w:r w:rsidRPr="003D4F7E">
            <w:t xml:space="preserve">Textquellen: </w:t>
          </w:r>
          <w:r w:rsidR="00524F71" w:rsidRPr="003D4F7E">
            <w:t>Sonja Sens</w:t>
          </w:r>
          <w:r w:rsidR="00617130" w:rsidRPr="003D4F7E">
            <w:t>t, Ingolstadt</w:t>
          </w:r>
        </w:p>
        <w:p w:rsidR="00193A18" w:rsidRPr="00025140" w:rsidRDefault="00193A18" w:rsidP="00005AE2">
          <w:pPr>
            <w:pStyle w:val="ekvquelle"/>
          </w:pPr>
          <w:r w:rsidRPr="003D4F7E">
            <w:t xml:space="preserve">Illustratoren: </w:t>
          </w:r>
          <w:r w:rsidR="003D4F7E" w:rsidRPr="003D4F7E">
            <w:t>Friederike Schumann, Berlin</w:t>
          </w:r>
          <w:r w:rsidR="00CA3201">
            <w:t xml:space="preserve">; </w:t>
          </w:r>
          <w:r w:rsidR="00CA3201" w:rsidRPr="00CA3201">
            <w:t>Anja Vogel-Jaich,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525" w:rsidRDefault="00EF6525" w:rsidP="003C599D">
      <w:pPr>
        <w:spacing w:line="240" w:lineRule="auto"/>
      </w:pPr>
      <w:r>
        <w:separator/>
      </w:r>
    </w:p>
  </w:footnote>
  <w:footnote w:type="continuationSeparator" w:id="0">
    <w:p w:rsidR="00EF6525" w:rsidRDefault="00EF6525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579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1602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B6E4F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1F7ED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C7949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054E1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5579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99A"/>
    <w:rsid w:val="003A1A19"/>
    <w:rsid w:val="003A5B0C"/>
    <w:rsid w:val="003B59CC"/>
    <w:rsid w:val="003C39DC"/>
    <w:rsid w:val="003C599D"/>
    <w:rsid w:val="003D4F7E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565AA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4F7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1D06"/>
    <w:rsid w:val="0057200E"/>
    <w:rsid w:val="00572A0F"/>
    <w:rsid w:val="00574FE0"/>
    <w:rsid w:val="00576D2D"/>
    <w:rsid w:val="00584F88"/>
    <w:rsid w:val="00595825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01CF"/>
    <w:rsid w:val="005F1445"/>
    <w:rsid w:val="005F2AB3"/>
    <w:rsid w:val="005F3914"/>
    <w:rsid w:val="005F439D"/>
    <w:rsid w:val="0060019A"/>
    <w:rsid w:val="00603AD5"/>
    <w:rsid w:val="00617130"/>
    <w:rsid w:val="006201CB"/>
    <w:rsid w:val="00622F6B"/>
    <w:rsid w:val="00627765"/>
    <w:rsid w:val="006404ED"/>
    <w:rsid w:val="0064692C"/>
    <w:rsid w:val="00653F68"/>
    <w:rsid w:val="00655FB2"/>
    <w:rsid w:val="00660C81"/>
    <w:rsid w:val="0066479D"/>
    <w:rsid w:val="00670EB9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0F18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5310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8555B"/>
    <w:rsid w:val="00891508"/>
    <w:rsid w:val="0089395C"/>
    <w:rsid w:val="008942A2"/>
    <w:rsid w:val="00894390"/>
    <w:rsid w:val="0089534A"/>
    <w:rsid w:val="00896B84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5FD1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2F0F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5CF5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1513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7DEC"/>
    <w:rsid w:val="00C00404"/>
    <w:rsid w:val="00C172AE"/>
    <w:rsid w:val="00C226FA"/>
    <w:rsid w:val="00C24816"/>
    <w:rsid w:val="00C343F5"/>
    <w:rsid w:val="00C40555"/>
    <w:rsid w:val="00C40D51"/>
    <w:rsid w:val="00C429A6"/>
    <w:rsid w:val="00C47AD2"/>
    <w:rsid w:val="00C504F8"/>
    <w:rsid w:val="00C52A99"/>
    <w:rsid w:val="00C727B3"/>
    <w:rsid w:val="00C72BA2"/>
    <w:rsid w:val="00C842ED"/>
    <w:rsid w:val="00C84E4C"/>
    <w:rsid w:val="00C87044"/>
    <w:rsid w:val="00C94D17"/>
    <w:rsid w:val="00CA3201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6D6E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0D12"/>
    <w:rsid w:val="00E43E04"/>
    <w:rsid w:val="00E45CD2"/>
    <w:rsid w:val="00E50799"/>
    <w:rsid w:val="00E51721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D252B"/>
    <w:rsid w:val="00EE049D"/>
    <w:rsid w:val="00EE25BE"/>
    <w:rsid w:val="00EE2721"/>
    <w:rsid w:val="00EE2A0B"/>
    <w:rsid w:val="00EF6029"/>
    <w:rsid w:val="00EF6525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D1B94"/>
  <w15:chartTrackingRefBased/>
  <w15:docId w15:val="{09DD4157-2609-4BF7-8E89-71132974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102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16</cp:revision>
  <cp:lastPrinted>2018-04-09T07:38:00Z</cp:lastPrinted>
  <dcterms:created xsi:type="dcterms:W3CDTF">2018-04-05T14:13:00Z</dcterms:created>
  <dcterms:modified xsi:type="dcterms:W3CDTF">2018-07-04T08:27:00Z</dcterms:modified>
</cp:coreProperties>
</file>