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5F591D">
              <w:t>60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:rsidR="00355579" w:rsidRDefault="00215A5C" w:rsidP="00355579">
      <w:pPr>
        <w:pStyle w:val="ekvue1arial"/>
      </w:pPr>
      <w:bookmarkStart w:id="0" w:name="bmStart"/>
      <w:bookmarkEnd w:id="0"/>
      <w:r>
        <w:drawing>
          <wp:anchor distT="0" distB="0" distL="114300" distR="114300" simplePos="0" relativeHeight="251663360" behindDoc="0" locked="0" layoutInCell="1" allowOverlap="1" wp14:anchorId="3166F7A3" wp14:editId="5636ECA0">
            <wp:simplePos x="0" y="0"/>
            <wp:positionH relativeFrom="column">
              <wp:posOffset>4801235</wp:posOffset>
            </wp:positionH>
            <wp:positionV relativeFrom="paragraph">
              <wp:posOffset>-150495</wp:posOffset>
            </wp:positionV>
            <wp:extent cx="469265" cy="506095"/>
            <wp:effectExtent l="0" t="0" r="6985" b="8255"/>
            <wp:wrapNone/>
            <wp:docPr id="9" name="Grafik 9" descr="E:\_Annett\Klett Verlag 2018\Hager\270941 Zebra 2 KV\Vignetten aus LB selfmade\Schulranz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Vignetten aus LB selfmade\Schulranze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5579">
        <w:t>Schulabenteuer und ABC-Reisen (</w:t>
      </w:r>
      <w:r w:rsidR="00397BCC">
        <w:t>2</w:t>
      </w:r>
      <w:r w:rsidR="00355579">
        <w:t>)</w:t>
      </w:r>
      <w:r w:rsidRPr="00215A5C">
        <w:t xml:space="preserve"> </w:t>
      </w:r>
      <w:r>
        <w:t> </w:t>
      </w:r>
    </w:p>
    <w:p w:rsidR="00355579" w:rsidRDefault="00355579" w:rsidP="00215A5C"/>
    <w:p w:rsidR="00355579" w:rsidRPr="00D3427F" w:rsidRDefault="00355579" w:rsidP="00355579">
      <w:pPr>
        <w:pStyle w:val="ekvnummerierung"/>
        <w:framePr w:wrap="around"/>
      </w:pPr>
      <w:r>
        <w:t>1</w:t>
      </w:r>
    </w:p>
    <w:p w:rsidR="00D76790" w:rsidRPr="00287B24" w:rsidRDefault="00D76790" w:rsidP="00D76790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5579" w:rsidRDefault="00126E72" w:rsidP="00005AE2">
      <w:r>
        <w:t>Lies und ergänze die passenden Reimwörter</w:t>
      </w:r>
      <w:r w:rsidR="00397BCC">
        <w:t>.</w:t>
      </w:r>
    </w:p>
    <w:p w:rsidR="00355579" w:rsidRDefault="00355579" w:rsidP="00005AE2">
      <w:bookmarkStart w:id="1" w:name="_GoBack"/>
      <w:bookmarkEnd w:id="1"/>
    </w:p>
    <w:p w:rsidR="00AB1405" w:rsidRDefault="00AB1405" w:rsidP="00AB1405">
      <w:pPr>
        <w:pStyle w:val="ekvgrundtexthalbe"/>
      </w:pPr>
    </w:p>
    <w:bookmarkStart w:id="2" w:name="_Hlk513009772"/>
    <w:bookmarkStart w:id="3" w:name="_Hlk513112199"/>
    <w:p w:rsidR="00AB1405" w:rsidRDefault="00AB1405" w:rsidP="00AB1405">
      <w:pP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</w:pPr>
      <w:r>
        <w:rPr>
          <w:lang w:eastAsia="de-DE"/>
        </w:rPr>
        <mc:AlternateContent>
          <mc:Choice Requires="wps">
            <w:drawing>
              <wp:inline distT="0" distB="0" distL="0" distR="0" wp14:anchorId="0A26A43B" wp14:editId="07772C7A">
                <wp:extent cx="809625" cy="269875"/>
                <wp:effectExtent l="0" t="0" r="26670" b="15875"/>
                <wp:docPr id="19" name="Textfeld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AB1405" w:rsidRPr="000037EA" w:rsidRDefault="00AB1405" w:rsidP="00AB1405">
                            <w:pPr>
                              <w:pStyle w:val="ekvaufgabenwortkarte"/>
                              <w:jc w:val="center"/>
                            </w:pPr>
                            <w:r>
                              <w:t>ge</w:t>
                            </w:r>
                            <w:r w:rsidRPr="00126E72">
                              <w:rPr>
                                <w:color w:val="A6A6A6" w:themeColor="background1" w:themeShade="A6"/>
                              </w:rPr>
                              <w:t>blie</w:t>
                            </w:r>
                            <w:r>
                              <w:t>ben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A26A43B" id="_x0000_t202" coordsize="21600,21600" o:spt="202" path="m,l,21600r21600,l21600,xe">
                <v:stroke joinstyle="miter"/>
                <v:path gradientshapeok="t" o:connecttype="rect"/>
              </v:shapetype>
              <v:shape id="Textfeld 19" o:spid="_x0000_s1026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" filled="f" strokecolor="black [3213]" strokeweight=".5pt">
                <v:textbox>
                  <w:txbxContent>
                    <w:p w:rsidR="00AB1405" w:rsidRPr="000037EA" w:rsidRDefault="00AB1405" w:rsidP="00AB1405">
                      <w:pPr>
                        <w:pStyle w:val="ekvaufgabenwortkarte"/>
                        <w:jc w:val="center"/>
                      </w:pPr>
                      <w:r>
                        <w:t>ge</w:t>
                      </w:r>
                      <w:r w:rsidRPr="00126E72">
                        <w:rPr>
                          <w:color w:val="A6A6A6" w:themeColor="background1" w:themeShade="A6"/>
                        </w:rPr>
                        <w:t>blie</w:t>
                      </w:r>
                      <w:r>
                        <w:t>ben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 xml:space="preserve">  </w:t>
      </w:r>
      <w:r>
        <w:rPr>
          <w:lang w:eastAsia="de-DE"/>
        </w:rPr>
        <mc:AlternateContent>
          <mc:Choice Requires="wps">
            <w:drawing>
              <wp:inline distT="0" distB="0" distL="0" distR="0" wp14:anchorId="01F1EAEA" wp14:editId="38CDB507">
                <wp:extent cx="809625" cy="269875"/>
                <wp:effectExtent l="0" t="0" r="13970" b="15875"/>
                <wp:docPr id="20" name="Textfeld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AB1405" w:rsidRPr="000037EA" w:rsidRDefault="00AB1405" w:rsidP="00AB1405">
                            <w:pPr>
                              <w:pStyle w:val="ekvaufgabenwortkarte"/>
                              <w:jc w:val="center"/>
                            </w:pPr>
                            <w:r>
                              <w:t>raus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1F1EAEA" id="Textfeld 20" o:spid="_x0000_s1027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" filled="f" strokecolor="black [3213]" strokeweight=".5pt">
                <v:textbox>
                  <w:txbxContent>
                    <w:p w:rsidR="00AB1405" w:rsidRPr="000037EA" w:rsidRDefault="00AB1405" w:rsidP="00AB1405">
                      <w:pPr>
                        <w:pStyle w:val="ekvaufgabenwortkarte"/>
                        <w:jc w:val="center"/>
                      </w:pPr>
                      <w:r>
                        <w:t>raus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 xml:space="preserve">  </w:t>
      </w:r>
      <w:r>
        <w:rPr>
          <w:lang w:eastAsia="de-DE"/>
        </w:rPr>
        <mc:AlternateContent>
          <mc:Choice Requires="wps">
            <w:drawing>
              <wp:inline distT="0" distB="0" distL="0" distR="0" wp14:anchorId="46A692DB" wp14:editId="7F5CA6B5">
                <wp:extent cx="809625" cy="269875"/>
                <wp:effectExtent l="0" t="0" r="20320" b="15875"/>
                <wp:docPr id="21" name="Textfeld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AB1405" w:rsidRPr="000037EA" w:rsidRDefault="00AB1405" w:rsidP="00AB1405">
                            <w:pPr>
                              <w:pStyle w:val="ekvaufgabenwortkarte"/>
                              <w:jc w:val="center"/>
                            </w:pPr>
                            <w:r>
                              <w:t>Ei</w:t>
                            </w:r>
                            <w:r w:rsidRPr="00126E72">
                              <w:rPr>
                                <w:color w:val="A6A6A6" w:themeColor="background1" w:themeShade="A6"/>
                              </w:rPr>
                              <w:t>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6A692DB" id="Textfeld 21" o:spid="_x0000_s1028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" filled="f" strokecolor="black [3213]" strokeweight=".5pt">
                <v:textbox>
                  <w:txbxContent>
                    <w:p w:rsidR="00AB1405" w:rsidRPr="000037EA" w:rsidRDefault="00AB1405" w:rsidP="00AB1405">
                      <w:pPr>
                        <w:pStyle w:val="ekvaufgabenwortkarte"/>
                        <w:jc w:val="center"/>
                      </w:pPr>
                      <w:r>
                        <w:t>Ei</w:t>
                      </w:r>
                      <w:r w:rsidRPr="00126E72">
                        <w:rPr>
                          <w:color w:val="808080" w:themeColor="background1" w:themeShade="80"/>
                          <w14:textFill>
                            <w14:solidFill>
                              <w14:schemeClr w14:val="bg1">
                                <w14:lumMod w14:val="50000"/>
                                <w14:lumMod w14:val="65000"/>
                              </w14:schemeClr>
                            </w14:solidFill>
                          </w14:textFill>
                        </w:rPr>
                        <w:t>er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 xml:space="preserve">  </w:t>
      </w:r>
      <w:r>
        <w:rPr>
          <w:lang w:eastAsia="de-DE"/>
        </w:rPr>
        <mc:AlternateContent>
          <mc:Choice Requires="wps">
            <w:drawing>
              <wp:inline distT="0" distB="0" distL="0" distR="0" wp14:anchorId="20747514" wp14:editId="2EBC358B">
                <wp:extent cx="809625" cy="269875"/>
                <wp:effectExtent l="0" t="0" r="15875" b="15875"/>
                <wp:docPr id="22" name="Textfeld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AB1405" w:rsidRPr="000037EA" w:rsidRDefault="00AB1405" w:rsidP="00AB1405">
                            <w:pPr>
                              <w:pStyle w:val="ekvaufgabenwortkarte"/>
                              <w:jc w:val="center"/>
                            </w:pPr>
                            <w:r>
                              <w:t>raus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0747514" id="Textfeld 22" o:spid="_x0000_s1029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" filled="f" strokecolor="black [3213]" strokeweight=".5pt">
                <v:textbox>
                  <w:txbxContent>
                    <w:p w:rsidR="00AB1405" w:rsidRPr="000037EA" w:rsidRDefault="00AB1405" w:rsidP="00AB1405">
                      <w:pPr>
                        <w:pStyle w:val="ekvaufgabenwortkarte"/>
                        <w:jc w:val="center"/>
                      </w:pPr>
                      <w:r>
                        <w:t>raus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bookmarkEnd w:id="2"/>
    </w:p>
    <w:p w:rsidR="00AB1405" w:rsidRDefault="00AB1405" w:rsidP="00AB1405">
      <w:pP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</w:pPr>
    </w:p>
    <w:p w:rsidR="00126E72" w:rsidRDefault="00AB1405" w:rsidP="00AB1405">
      <w:pP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</w:pPr>
      <w:r>
        <w:rPr>
          <w:lang w:eastAsia="de-DE"/>
        </w:rPr>
        <mc:AlternateContent>
          <mc:Choice Requires="wps">
            <w:drawing>
              <wp:inline distT="0" distB="0" distL="0" distR="0" wp14:anchorId="0A26A43B" wp14:editId="07772C7A">
                <wp:extent cx="809625" cy="269875"/>
                <wp:effectExtent l="0" t="0" r="26670" b="15875"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AB1405" w:rsidRPr="000037EA" w:rsidRDefault="00AB1405" w:rsidP="00AB1405">
                            <w:pPr>
                              <w:pStyle w:val="ekvaufgabenwortkarte"/>
                              <w:jc w:val="center"/>
                            </w:pPr>
                            <w:r>
                              <w:t>Mie</w:t>
                            </w:r>
                            <w:r w:rsidRPr="00126E72">
                              <w:rPr>
                                <w:color w:val="A6A6A6" w:themeColor="background1" w:themeShade="A6"/>
                              </w:rPr>
                              <w:t>ze</w:t>
                            </w:r>
                            <w:r>
                              <w:t>kat</w:t>
                            </w:r>
                            <w:r w:rsidRPr="00126E72">
                              <w:rPr>
                                <w:color w:val="A6A6A6" w:themeColor="background1" w:themeShade="A6"/>
                              </w:rPr>
                              <w:t>ze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A26A43B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30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" filled="f" strokecolor="black [3213]" strokeweight=".5pt">
                <v:textbox>
                  <w:txbxContent>
                    <w:p w:rsidR="00AB1405" w:rsidRPr="000037EA" w:rsidRDefault="00AB1405" w:rsidP="00AB1405">
                      <w:pPr>
                        <w:pStyle w:val="ekvaufgabenwortkarte"/>
                        <w:jc w:val="center"/>
                      </w:pPr>
                      <w:r>
                        <w:t>Mie</w:t>
                      </w:r>
                      <w:r w:rsidRPr="00126E72">
                        <w:rPr>
                          <w:color w:val="A6A6A6" w:themeColor="background1" w:themeShade="A6"/>
                          <w14:textFill>
                            <w14:solidFill>
                              <w14:schemeClr w14:val="bg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  <w:t>ze</w:t>
                      </w:r>
                      <w:r>
                        <w:t>kat</w:t>
                      </w:r>
                      <w:r w:rsidRPr="00126E72">
                        <w:rPr>
                          <w:color w:val="A6A6A6" w:themeColor="background1" w:themeShade="A6"/>
                          <w14:textFill>
                            <w14:solidFill>
                              <w14:schemeClr w14:val="bg1">
                                <w14:lumMod w14:val="65000"/>
                                <w14:lumMod w14:val="65000"/>
                              </w14:schemeClr>
                            </w14:solidFill>
                          </w14:textFill>
                        </w:rPr>
                        <w:t>ze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 xml:space="preserve">  </w:t>
      </w:r>
      <w:r>
        <w:rPr>
          <w:lang w:eastAsia="de-DE"/>
        </w:rPr>
        <mc:AlternateContent>
          <mc:Choice Requires="wps">
            <w:drawing>
              <wp:inline distT="0" distB="0" distL="0" distR="0" wp14:anchorId="01F1EAEA" wp14:editId="38CDB507">
                <wp:extent cx="809625" cy="269875"/>
                <wp:effectExtent l="0" t="0" r="13970" b="15875"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AB1405" w:rsidRPr="000037EA" w:rsidRDefault="00AB1405" w:rsidP="00AB1405">
                            <w:pPr>
                              <w:pStyle w:val="ekvaufgabenwortkarte"/>
                              <w:jc w:val="center"/>
                            </w:pPr>
                            <w:r>
                              <w:t>A</w:t>
                            </w:r>
                            <w:r w:rsidRPr="00126E72">
                              <w:rPr>
                                <w:color w:val="A6A6A6" w:themeColor="background1" w:themeShade="A6"/>
                              </w:rPr>
                              <w:t>me</w:t>
                            </w:r>
                            <w:r>
                              <w:t>ri</w:t>
                            </w:r>
                            <w:r w:rsidRPr="00126E72">
                              <w:rPr>
                                <w:color w:val="A6A6A6" w:themeColor="background1" w:themeShade="A6"/>
                              </w:rPr>
                              <w:t>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1F1EAEA" id="Textfeld 2" o:spid="_x0000_s1031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" filled="f" strokecolor="black [3213]" strokeweight=".5pt">
                <v:textbox>
                  <w:txbxContent>
                    <w:p w:rsidR="00AB1405" w:rsidRPr="000037EA" w:rsidRDefault="00AB1405" w:rsidP="00AB1405">
                      <w:pPr>
                        <w:pStyle w:val="ekvaufgabenwortkarte"/>
                        <w:jc w:val="center"/>
                      </w:pPr>
                      <w:r>
                        <w:t>A</w:t>
                      </w:r>
                      <w:r w:rsidRPr="00126E72">
                        <w:rPr>
                          <w:color w:val="808080" w:themeColor="background1" w:themeShade="80"/>
                          <w14:textFill>
                            <w14:solidFill>
                              <w14:schemeClr w14:val="bg1">
                                <w14:lumMod w14:val="50000"/>
                                <w14:lumMod w14:val="65000"/>
                              </w14:schemeClr>
                            </w14:solidFill>
                          </w14:textFill>
                        </w:rPr>
                        <w:t>me</w:t>
                      </w:r>
                      <w:r>
                        <w:t>ri</w:t>
                      </w:r>
                      <w:r w:rsidRPr="00126E72">
                        <w:rPr>
                          <w:color w:val="808080" w:themeColor="background1" w:themeShade="80"/>
                          <w14:textFill>
                            <w14:solidFill>
                              <w14:schemeClr w14:val="bg1">
                                <w14:lumMod w14:val="50000"/>
                                <w14:lumMod w14:val="65000"/>
                              </w14:schemeClr>
                            </w14:solidFill>
                          </w14:textFill>
                        </w:rPr>
                        <w:t>ka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 xml:space="preserve">  </w:t>
      </w:r>
      <w:r>
        <w:rPr>
          <w:lang w:eastAsia="de-DE"/>
        </w:rPr>
        <mc:AlternateContent>
          <mc:Choice Requires="wps">
            <w:drawing>
              <wp:inline distT="0" distB="0" distL="0" distR="0" wp14:anchorId="46A692DB" wp14:editId="7F5CA6B5">
                <wp:extent cx="809625" cy="269875"/>
                <wp:effectExtent l="0" t="0" r="20320" b="15875"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AB1405" w:rsidRPr="000037EA" w:rsidRDefault="00AB1405" w:rsidP="00AB1405">
                            <w:pPr>
                              <w:pStyle w:val="ekvaufgabenwortkarte"/>
                              <w:jc w:val="center"/>
                            </w:pPr>
                            <w:r>
                              <w:t>su</w:t>
                            </w:r>
                            <w:r w:rsidRPr="00126E72">
                              <w:rPr>
                                <w:color w:val="A6A6A6" w:themeColor="background1" w:themeShade="A6"/>
                              </w:rPr>
                              <w:t>chen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6A692DB" id="Textfeld 4" o:spid="_x0000_s1032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" filled="f" strokecolor="black [3213]" strokeweight=".5pt">
                <v:textbox>
                  <w:txbxContent>
                    <w:p w:rsidR="00AB1405" w:rsidRPr="000037EA" w:rsidRDefault="00AB1405" w:rsidP="00AB1405">
                      <w:pPr>
                        <w:pStyle w:val="ekvaufgabenwortkarte"/>
                        <w:jc w:val="center"/>
                      </w:pPr>
                      <w:r>
                        <w:t>su</w:t>
                      </w:r>
                      <w:r w:rsidRPr="00126E72">
                        <w:rPr>
                          <w:color w:val="808080" w:themeColor="background1" w:themeShade="80"/>
                          <w14:textFill>
                            <w14:solidFill>
                              <w14:schemeClr w14:val="bg1">
                                <w14:lumMod w14:val="50000"/>
                                <w14:lumMod w14:val="65000"/>
                              </w14:schemeClr>
                            </w14:solidFill>
                          </w14:textFill>
                        </w:rPr>
                        <w:t>chen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2"/>
          <w14:textFill>
            <w14:solidFill>
              <w14:srgbClr w14:val="000000">
                <w14:lumMod w14:val="65000"/>
              </w14:srgbClr>
            </w14:solidFill>
          </w14:textFill>
        </w:rPr>
        <w:t xml:space="preserve">  </w:t>
      </w:r>
      <w:bookmarkEnd w:id="3"/>
    </w:p>
    <w:p w:rsidR="00AB1405" w:rsidRDefault="00AB1405" w:rsidP="00AB1405">
      <w:pPr>
        <w:pStyle w:val="ekvgrundtexthalbe"/>
      </w:pPr>
    </w:p>
    <w:p w:rsidR="00AB1405" w:rsidRPr="00AB1405" w:rsidRDefault="00AB1405" w:rsidP="00AB1405">
      <w:pPr>
        <w:pStyle w:val="ekvgrundtexthalbe"/>
      </w:pPr>
    </w:p>
    <w:p w:rsidR="00126E72" w:rsidRDefault="00BE6B0A" w:rsidP="00AB1405">
      <w:pPr>
        <w:spacing w:before="200"/>
      </w:pPr>
      <w:r>
        <w:rPr>
          <w:color w:val="FFFFFF" w:themeColor="background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2120265</wp:posOffset>
            </wp:positionH>
            <wp:positionV relativeFrom="paragraph">
              <wp:posOffset>237959</wp:posOffset>
            </wp:positionV>
            <wp:extent cx="603250" cy="482131"/>
            <wp:effectExtent l="0" t="0" r="0" b="0"/>
            <wp:wrapNone/>
            <wp:docPr id="6" name="Grafik 6" descr="E:\_Annett\Klett Verlag 2018\Hager\270941 Zebra 2 KV\Dateneingang\270941_KV\270941_png\270941_png\KV_60\S180676201_AB4_Eier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270941_KV\270941_png\270941_png\KV_60\S180676201_AB4_Eier-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171" cy="482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6E72">
        <w:t>Leh</w:t>
      </w:r>
      <w:r w:rsidR="00126E72" w:rsidRPr="00126E72">
        <w:rPr>
          <w:color w:val="808080" w:themeColor="background1" w:themeShade="80"/>
        </w:rPr>
        <w:t>rer</w:t>
      </w:r>
      <w:r w:rsidR="00126E72">
        <w:t xml:space="preserve"> Mei</w:t>
      </w:r>
      <w:r w:rsidR="00126E72" w:rsidRPr="00126E72">
        <w:rPr>
          <w:color w:val="808080" w:themeColor="background1" w:themeShade="80"/>
        </w:rPr>
        <w:t>er</w:t>
      </w:r>
    </w:p>
    <w:p w:rsidR="00126E72" w:rsidRDefault="00126E72" w:rsidP="00AB1405">
      <w:pPr>
        <w:spacing w:before="200"/>
      </w:pPr>
      <w:r>
        <w:t>isst so ger</w:t>
      </w:r>
      <w:r w:rsidRPr="00241F7C">
        <w:rPr>
          <w:color w:val="808080" w:themeColor="background1" w:themeShade="80"/>
        </w:rPr>
        <w:t>ne</w:t>
      </w:r>
      <w:r>
        <w:t xml:space="preserve"> </w:t>
      </w:r>
      <w:r w:rsidRPr="00AB1405">
        <w:rPr>
          <w:rStyle w:val="ekvlckentext"/>
        </w:rPr>
        <w:t>_______</w:t>
      </w:r>
      <w:r w:rsidR="00AB1405" w:rsidRPr="00AB1405">
        <w:rPr>
          <w:rStyle w:val="ekvlckentext"/>
        </w:rPr>
        <w:t>_</w:t>
      </w:r>
      <w:r w:rsidRPr="00AB1405">
        <w:rPr>
          <w:rStyle w:val="ekvlckentext"/>
        </w:rPr>
        <w:t>_______</w:t>
      </w:r>
      <w:r>
        <w:t>.</w:t>
      </w:r>
      <w:r w:rsidR="005B18D3">
        <w:t xml:space="preserve"> </w:t>
      </w:r>
    </w:p>
    <w:p w:rsidR="00126E72" w:rsidRDefault="00126E72" w:rsidP="00AB1405">
      <w:pPr>
        <w:spacing w:before="200"/>
      </w:pPr>
      <w:r>
        <w:t>Leh</w:t>
      </w:r>
      <w:r w:rsidRPr="00241F7C">
        <w:rPr>
          <w:color w:val="808080" w:themeColor="background1" w:themeShade="80"/>
        </w:rPr>
        <w:t>rer</w:t>
      </w:r>
      <w:r>
        <w:t xml:space="preserve"> Maus</w:t>
      </w:r>
    </w:p>
    <w:p w:rsidR="00126E72" w:rsidRDefault="00126E72" w:rsidP="00AB1405">
      <w:pPr>
        <w:spacing w:before="200"/>
      </w:pPr>
      <w:r>
        <w:t xml:space="preserve">schickt dich </w:t>
      </w:r>
      <w:r w:rsidRPr="00AB1405">
        <w:rPr>
          <w:rStyle w:val="ekvlckentext"/>
        </w:rPr>
        <w:t>______</w:t>
      </w:r>
      <w:r w:rsidR="00AB1405" w:rsidRPr="00AB1405">
        <w:rPr>
          <w:rStyle w:val="ekvlckentext"/>
        </w:rPr>
        <w:t>_</w:t>
      </w:r>
      <w:r w:rsidRPr="00AB1405">
        <w:rPr>
          <w:rStyle w:val="ekvlckentext"/>
        </w:rPr>
        <w:t>_____</w:t>
      </w:r>
      <w:r>
        <w:t xml:space="preserve">. </w:t>
      </w:r>
    </w:p>
    <w:p w:rsidR="00126E72" w:rsidRDefault="00126E72" w:rsidP="00AB1405">
      <w:pPr>
        <w:spacing w:before="200"/>
      </w:pPr>
    </w:p>
    <w:p w:rsidR="00126E72" w:rsidRDefault="00126E72" w:rsidP="00564180">
      <w:pPr>
        <w:spacing w:before="200"/>
        <w:ind w:left="1418"/>
      </w:pPr>
      <w:r>
        <w:t>Eins, zwei, drei, vier, fünf, sechs, sie</w:t>
      </w:r>
      <w:r w:rsidRPr="00241F7C">
        <w:rPr>
          <w:color w:val="808080" w:themeColor="background1" w:themeShade="80"/>
        </w:rPr>
        <w:t>ben</w:t>
      </w:r>
      <w:r>
        <w:t>,</w:t>
      </w:r>
    </w:p>
    <w:p w:rsidR="00126E72" w:rsidRDefault="00126E72" w:rsidP="00564180">
      <w:pPr>
        <w:spacing w:before="200"/>
        <w:ind w:left="1418"/>
      </w:pPr>
      <w:r>
        <w:t xml:space="preserve">wo ist nur mein Schatz </w:t>
      </w:r>
      <w:r w:rsidRPr="00AB1405">
        <w:rPr>
          <w:rStyle w:val="ekvlckentext"/>
        </w:rPr>
        <w:t>______</w:t>
      </w:r>
      <w:r w:rsidR="00AB1405" w:rsidRPr="00AB1405">
        <w:rPr>
          <w:rStyle w:val="ekvlckentext"/>
        </w:rPr>
        <w:t>_</w:t>
      </w:r>
      <w:r w:rsidRPr="00AB1405">
        <w:rPr>
          <w:rStyle w:val="ekvlckentext"/>
        </w:rPr>
        <w:t>_______________</w:t>
      </w:r>
      <w:r>
        <w:t xml:space="preserve">? </w:t>
      </w:r>
    </w:p>
    <w:p w:rsidR="00126E72" w:rsidRDefault="00126E72" w:rsidP="00564180">
      <w:pPr>
        <w:spacing w:before="200"/>
        <w:ind w:left="1418"/>
      </w:pPr>
      <w:r>
        <w:t>Ist nicht hier,</w:t>
      </w:r>
    </w:p>
    <w:p w:rsidR="00126E72" w:rsidRDefault="00BE6B0A" w:rsidP="00564180">
      <w:pPr>
        <w:spacing w:before="200"/>
        <w:ind w:left="1418"/>
      </w:pPr>
      <w:r>
        <w:rPr>
          <w:color w:val="FFFFFF" w:themeColor="background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3473146</wp:posOffset>
            </wp:positionH>
            <wp:positionV relativeFrom="paragraph">
              <wp:posOffset>251460</wp:posOffset>
            </wp:positionV>
            <wp:extent cx="615950" cy="420135"/>
            <wp:effectExtent l="0" t="0" r="0" b="0"/>
            <wp:wrapNone/>
            <wp:docPr id="8" name="Grafik 8" descr="E:\_Annett\Klett Verlag 2018\Hager\270941 Zebra 2 KV\Dateneingang\270941_KV\270941_png\270941_png\KV_60\S569589412_Flagge_USA_gra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_Annett\Klett Verlag 2018\Hager\270941 Zebra 2 KV\Dateneingang\270941_KV\270941_png\270941_png\KV_60\S569589412_Flagge_USA_grau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42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6E72">
        <w:t>ist nicht da,</w:t>
      </w:r>
    </w:p>
    <w:p w:rsidR="00126E72" w:rsidRDefault="00126E72" w:rsidP="00564180">
      <w:pPr>
        <w:spacing w:before="200"/>
        <w:ind w:left="1418"/>
      </w:pPr>
      <w:r>
        <w:t xml:space="preserve">ist wohl in </w:t>
      </w:r>
      <w:r w:rsidRPr="00AB1405">
        <w:rPr>
          <w:rStyle w:val="ekvlckentext"/>
        </w:rPr>
        <w:t>___________</w:t>
      </w:r>
      <w:r w:rsidR="00AB1405" w:rsidRPr="00AB1405">
        <w:rPr>
          <w:rStyle w:val="ekvlckentext"/>
        </w:rPr>
        <w:t>_</w:t>
      </w:r>
      <w:r w:rsidRPr="00AB1405">
        <w:rPr>
          <w:rStyle w:val="ekvlckentext"/>
        </w:rPr>
        <w:t>___________</w:t>
      </w:r>
      <w:r>
        <w:t xml:space="preserve">. </w:t>
      </w:r>
    </w:p>
    <w:p w:rsidR="00126E72" w:rsidRDefault="00126E72" w:rsidP="00AB1405">
      <w:pPr>
        <w:spacing w:before="200"/>
      </w:pPr>
    </w:p>
    <w:p w:rsidR="00126E72" w:rsidRDefault="00126E72" w:rsidP="00AB1405">
      <w:pPr>
        <w:spacing w:before="200"/>
      </w:pPr>
      <w:r>
        <w:t>Rit</w:t>
      </w:r>
      <w:r w:rsidRPr="00241F7C">
        <w:rPr>
          <w:color w:val="808080" w:themeColor="background1" w:themeShade="80"/>
        </w:rPr>
        <w:t>ze</w:t>
      </w:r>
      <w:r>
        <w:t xml:space="preserve"> rat</w:t>
      </w:r>
      <w:r w:rsidRPr="00241F7C">
        <w:rPr>
          <w:color w:val="808080" w:themeColor="background1" w:themeShade="80"/>
        </w:rPr>
        <w:t>ze</w:t>
      </w:r>
      <w:r>
        <w:t>, rit</w:t>
      </w:r>
      <w:r w:rsidRPr="00241F7C">
        <w:rPr>
          <w:color w:val="808080" w:themeColor="background1" w:themeShade="80"/>
        </w:rPr>
        <w:t>ze</w:t>
      </w:r>
      <w:r>
        <w:t xml:space="preserve"> rat</w:t>
      </w:r>
      <w:r w:rsidRPr="00241F7C">
        <w:rPr>
          <w:color w:val="808080" w:themeColor="background1" w:themeShade="80"/>
        </w:rPr>
        <w:t>ze</w:t>
      </w:r>
      <w:r>
        <w:t>,</w:t>
      </w:r>
    </w:p>
    <w:p w:rsidR="00126E72" w:rsidRDefault="00BE6B0A" w:rsidP="00AB1405">
      <w:pPr>
        <w:spacing w:before="200"/>
      </w:pPr>
      <w:r>
        <w:rPr>
          <w:color w:val="FFFFFF" w:themeColor="background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3021965</wp:posOffset>
            </wp:positionH>
            <wp:positionV relativeFrom="paragraph">
              <wp:posOffset>5080</wp:posOffset>
            </wp:positionV>
            <wp:extent cx="584200" cy="451833"/>
            <wp:effectExtent l="0" t="0" r="6350" b="5715"/>
            <wp:wrapNone/>
            <wp:docPr id="7" name="Grafik 7" descr="E:\_Annett\Klett Verlag 2018\Hager\270941 Zebra 2 KV\Dateneingang\270941_KV\270941_png\270941_png\KV_60\S569587806_Katze_grau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_Annett\Klett Verlag 2018\Hager\270941 Zebra 2 KV\Dateneingang\270941_KV\270941_png\270941_png\KV_60\S569587806_Katze_grau-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451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6E72">
        <w:t xml:space="preserve">was macht heut die </w:t>
      </w:r>
      <w:r w:rsidR="00126E72" w:rsidRPr="00AB1405">
        <w:rPr>
          <w:rStyle w:val="ekvlckentext"/>
        </w:rPr>
        <w:t>_________</w:t>
      </w:r>
      <w:r w:rsidR="00AB1405" w:rsidRPr="00AB1405">
        <w:rPr>
          <w:rStyle w:val="ekvlckentext"/>
        </w:rPr>
        <w:t>_</w:t>
      </w:r>
      <w:r w:rsidR="00126E72" w:rsidRPr="00AB1405">
        <w:rPr>
          <w:rStyle w:val="ekvlckentext"/>
        </w:rPr>
        <w:t>___________</w:t>
      </w:r>
      <w:r w:rsidR="00126E72">
        <w:t xml:space="preserve">? </w:t>
      </w:r>
    </w:p>
    <w:p w:rsidR="00126E72" w:rsidRDefault="00126E72" w:rsidP="00AB1405">
      <w:pPr>
        <w:spacing w:before="200"/>
      </w:pPr>
      <w:r>
        <w:t>Die Mie</w:t>
      </w:r>
      <w:r w:rsidRPr="00241F7C">
        <w:rPr>
          <w:color w:val="808080" w:themeColor="background1" w:themeShade="80"/>
        </w:rPr>
        <w:t>ze</w:t>
      </w:r>
      <w:r>
        <w:t xml:space="preserve"> backt uns Ku</w:t>
      </w:r>
      <w:r w:rsidRPr="00241F7C">
        <w:rPr>
          <w:color w:val="808080" w:themeColor="background1" w:themeShade="80"/>
        </w:rPr>
        <w:t>chen</w:t>
      </w:r>
    </w:p>
    <w:p w:rsidR="00126E72" w:rsidRDefault="00564180" w:rsidP="00AB1405">
      <w:pPr>
        <w:spacing w:before="200"/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2121287</wp:posOffset>
            </wp:positionH>
            <wp:positionV relativeFrom="paragraph">
              <wp:posOffset>267970</wp:posOffset>
            </wp:positionV>
            <wp:extent cx="3284583" cy="1963456"/>
            <wp:effectExtent l="0" t="0" r="0" b="0"/>
            <wp:wrapNone/>
            <wp:docPr id="10" name="Grafik 10" descr="E:\_Annett\Klett Verlag 2018\Hager\270941 Zebra 2 KV\Dateneingang\nachträgl. Illus\Rest\Rest\KV 60\S569270631_Zebra_mit_Ki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nachträgl. Illus\Rest\Rest\KV 60\S569270631_Zebra_mit_Kin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583" cy="1963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6E72">
        <w:t xml:space="preserve">und du musst </w:t>
      </w:r>
      <w:r w:rsidR="00126E72" w:rsidRPr="00AB1405">
        <w:rPr>
          <w:rStyle w:val="ekvlckentext"/>
        </w:rPr>
        <w:t>______________</w:t>
      </w:r>
      <w:r w:rsidR="00AB1405" w:rsidRPr="00AB1405">
        <w:rPr>
          <w:rStyle w:val="ekvlckentext"/>
        </w:rPr>
        <w:t>_</w:t>
      </w:r>
      <w:r w:rsidR="00126E72" w:rsidRPr="00AB1405">
        <w:rPr>
          <w:rStyle w:val="ekvlckentext"/>
        </w:rPr>
        <w:t>_____</w:t>
      </w:r>
      <w:r w:rsidR="00126E72">
        <w:t>!</w:t>
      </w:r>
    </w:p>
    <w:p w:rsidR="00126E72" w:rsidRDefault="00126E72" w:rsidP="00AB1405">
      <w:pPr>
        <w:spacing w:before="200"/>
      </w:pPr>
    </w:p>
    <w:p w:rsidR="004C6665" w:rsidRDefault="004C6665" w:rsidP="00126E72">
      <w:pPr>
        <w:pStyle w:val="ekvschreiblinie"/>
      </w:pPr>
    </w:p>
    <w:sectPr w:rsidR="004C6665" w:rsidSect="008D5A1A">
      <w:footerReference w:type="default" r:id="rId12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4F91" w:rsidRDefault="00F44F91" w:rsidP="003C599D">
      <w:pPr>
        <w:spacing w:line="240" w:lineRule="auto"/>
      </w:pPr>
      <w:r>
        <w:separator/>
      </w:r>
    </w:p>
  </w:endnote>
  <w:endnote w:type="continuationSeparator" w:id="0">
    <w:p w:rsidR="00F44F91" w:rsidRDefault="00F44F91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95D4B88" wp14:editId="4B276E7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524F71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524F71" w:rsidRDefault="00524F71" w:rsidP="00370A70">
          <w:pPr>
            <w:pStyle w:val="ekvpagina"/>
          </w:pPr>
        </w:p>
        <w:p w:rsidR="00524F71" w:rsidRPr="00524F71" w:rsidRDefault="00524F71" w:rsidP="00370A70">
          <w:pPr>
            <w:pStyle w:val="ekvpagina"/>
            <w:rPr>
              <w:rStyle w:val="ekvfett"/>
            </w:rPr>
          </w:pPr>
          <w:r w:rsidRPr="00524F71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193A18" w:rsidRPr="00005AE2" w:rsidRDefault="00193A18" w:rsidP="00005AE2">
          <w:pPr>
            <w:pStyle w:val="ekvquelle"/>
          </w:pPr>
          <w:r w:rsidRPr="00005AE2">
            <w:t xml:space="preserve">Textquellen: </w:t>
          </w:r>
          <w:r w:rsidR="00524F71">
            <w:t xml:space="preserve">Sonja Senst, </w:t>
          </w:r>
          <w:r w:rsidR="00225A16">
            <w:t>Ingolstadt</w:t>
          </w:r>
        </w:p>
        <w:p w:rsidR="00193A18" w:rsidRPr="00025140" w:rsidRDefault="00193A18" w:rsidP="00005AE2">
          <w:pPr>
            <w:pStyle w:val="ekvquelle"/>
          </w:pPr>
          <w:r w:rsidRPr="00005AE2">
            <w:t xml:space="preserve">Illustratoren: </w:t>
          </w:r>
          <w:r w:rsidR="00564180" w:rsidRPr="00564180">
            <w:t>Friederike Ablang, Berlin</w:t>
          </w:r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</w:tbl>
  <w:p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4F91" w:rsidRDefault="00F44F91" w:rsidP="003C599D">
      <w:pPr>
        <w:spacing w:line="240" w:lineRule="auto"/>
      </w:pPr>
      <w:r>
        <w:separator/>
      </w:r>
    </w:p>
  </w:footnote>
  <w:footnote w:type="continuationSeparator" w:id="0">
    <w:p w:rsidR="00F44F91" w:rsidRDefault="00F44F91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579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4062"/>
    <w:rsid w:val="00126E7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2175"/>
    <w:rsid w:val="001C3792"/>
    <w:rsid w:val="001C7D35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5A5C"/>
    <w:rsid w:val="00216D91"/>
    <w:rsid w:val="002240EA"/>
    <w:rsid w:val="00225A16"/>
    <w:rsid w:val="002266E8"/>
    <w:rsid w:val="002277D2"/>
    <w:rsid w:val="002301FF"/>
    <w:rsid w:val="00232213"/>
    <w:rsid w:val="00241F7C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B33E7"/>
    <w:rsid w:val="002B3DF1"/>
    <w:rsid w:val="002B64EA"/>
    <w:rsid w:val="002C50E2"/>
    <w:rsid w:val="002C7949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054E1"/>
    <w:rsid w:val="0030590F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55579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97BCC"/>
    <w:rsid w:val="003A1A19"/>
    <w:rsid w:val="003A5B0C"/>
    <w:rsid w:val="003B59CC"/>
    <w:rsid w:val="003C39DC"/>
    <w:rsid w:val="003C599D"/>
    <w:rsid w:val="003D30AB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565AA"/>
    <w:rsid w:val="004621B3"/>
    <w:rsid w:val="004656BE"/>
    <w:rsid w:val="0047471A"/>
    <w:rsid w:val="004763D2"/>
    <w:rsid w:val="00483A7A"/>
    <w:rsid w:val="00483D65"/>
    <w:rsid w:val="00486B3D"/>
    <w:rsid w:val="00490692"/>
    <w:rsid w:val="004925F2"/>
    <w:rsid w:val="004A1082"/>
    <w:rsid w:val="004A66C3"/>
    <w:rsid w:val="004A66CF"/>
    <w:rsid w:val="004B4520"/>
    <w:rsid w:val="004C6665"/>
    <w:rsid w:val="00501528"/>
    <w:rsid w:val="005069C1"/>
    <w:rsid w:val="005107A5"/>
    <w:rsid w:val="00514229"/>
    <w:rsid w:val="005156EC"/>
    <w:rsid w:val="005168A4"/>
    <w:rsid w:val="005201DB"/>
    <w:rsid w:val="0052117E"/>
    <w:rsid w:val="00521B91"/>
    <w:rsid w:val="00524F71"/>
    <w:rsid w:val="005252D2"/>
    <w:rsid w:val="00530C92"/>
    <w:rsid w:val="00535AD8"/>
    <w:rsid w:val="005446D6"/>
    <w:rsid w:val="00547103"/>
    <w:rsid w:val="00560848"/>
    <w:rsid w:val="00564180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18D3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5F591D"/>
    <w:rsid w:val="0060019A"/>
    <w:rsid w:val="00603AD5"/>
    <w:rsid w:val="006201CB"/>
    <w:rsid w:val="00622F6B"/>
    <w:rsid w:val="00627765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2C9D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86F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5FD1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5CF5"/>
    <w:rsid w:val="00A8687B"/>
    <w:rsid w:val="00A92B79"/>
    <w:rsid w:val="00A9695B"/>
    <w:rsid w:val="00AA2D66"/>
    <w:rsid w:val="00AA3E8B"/>
    <w:rsid w:val="00AA5A5A"/>
    <w:rsid w:val="00AB05CF"/>
    <w:rsid w:val="00AB0DA8"/>
    <w:rsid w:val="00AB1405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E6B0A"/>
    <w:rsid w:val="00BF17F2"/>
    <w:rsid w:val="00C00404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2569D"/>
    <w:rsid w:val="00D267BD"/>
    <w:rsid w:val="00D3427F"/>
    <w:rsid w:val="00D36857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6790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E511A"/>
    <w:rsid w:val="00DF129D"/>
    <w:rsid w:val="00DF4371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95ED3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190B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4F91"/>
    <w:rsid w:val="00F459EB"/>
    <w:rsid w:val="00F45FE4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52E08B"/>
  <w15:chartTrackingRefBased/>
  <w15:docId w15:val="{09DD4157-2609-4BF7-8E89-711329746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72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Antje</dc:creator>
  <cp:keywords/>
  <dc:description/>
  <cp:lastModifiedBy>Annett Berger</cp:lastModifiedBy>
  <cp:revision>9</cp:revision>
  <cp:lastPrinted>2018-02-19T11:50:00Z</cp:lastPrinted>
  <dcterms:created xsi:type="dcterms:W3CDTF">2018-04-05T14:23:00Z</dcterms:created>
  <dcterms:modified xsi:type="dcterms:W3CDTF">2018-06-18T07:30:00Z</dcterms:modified>
</cp:coreProperties>
</file>