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01C82">
              <w:t>61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001C82" w:rsidP="00001C82">
      <w:pPr>
        <w:pStyle w:val="ekvue1arial"/>
      </w:pPr>
      <w:bookmarkStart w:id="0" w:name="bmStart"/>
      <w:bookmarkEnd w:id="0"/>
      <w:r>
        <w:t>Buchstabenspiele</w:t>
      </w:r>
    </w:p>
    <w:p w:rsidR="00001C82" w:rsidRDefault="00001C82" w:rsidP="00005AE2"/>
    <w:p w:rsidR="00001C82" w:rsidRPr="00D3427F" w:rsidRDefault="00001C82" w:rsidP="00001C82">
      <w:pPr>
        <w:pStyle w:val="ekvnummerierung"/>
        <w:framePr w:wrap="around"/>
      </w:pPr>
      <w:r>
        <w:t>1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Default="00001C82" w:rsidP="00001C82">
      <w:r>
        <w:t xml:space="preserve">Lina und Theo haben Buchstabengedichte zu ihren Namen geschrieben. </w:t>
      </w:r>
    </w:p>
    <w:p w:rsidR="00B8385B" w:rsidRDefault="00001C82" w:rsidP="00B8385B">
      <w:r>
        <w:t xml:space="preserve">Trage die fehlenden Buchstaben ein.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</w:tblGrid>
      <w:tr w:rsidR="00B8385B" w:rsidTr="00B8385B">
        <w:tc>
          <w:tcPr>
            <w:tcW w:w="3114" w:type="dxa"/>
          </w:tcPr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O L L I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G E L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A S E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B E N D</w:t>
            </w:r>
          </w:p>
        </w:tc>
        <w:tc>
          <w:tcPr>
            <w:tcW w:w="3115" w:type="dxa"/>
          </w:tcPr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 xml:space="preserve">O M A T E 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O S E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S E L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>
              <w:t>MA</w:t>
            </w:r>
          </w:p>
        </w:tc>
      </w:tr>
    </w:tbl>
    <w:p w:rsidR="00001C82" w:rsidRDefault="00001C82" w:rsidP="00D6168E">
      <w:pPr>
        <w:pStyle w:val="ekvgrundtexthalbe"/>
      </w:pPr>
    </w:p>
    <w:p w:rsidR="00D6168E" w:rsidRDefault="00D6168E" w:rsidP="00001C82"/>
    <w:p w:rsidR="00001C82" w:rsidRPr="00D3427F" w:rsidRDefault="00001C82" w:rsidP="00001C82">
      <w:pPr>
        <w:pStyle w:val="ekvnummerierung"/>
        <w:framePr w:wrap="around"/>
      </w:pPr>
      <w:r>
        <w:t>2</w:t>
      </w:r>
    </w:p>
    <w:p w:rsidR="00001C82" w:rsidRPr="00287B24" w:rsidRDefault="00001C82" w:rsidP="00001C82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Default="00001C82" w:rsidP="00001C82">
      <w:r>
        <w:t>Wie heißen die Kinder, die diese Gedichte geschrieben haben?</w:t>
      </w:r>
    </w:p>
    <w:p w:rsidR="00B8385B" w:rsidRDefault="00F83415" w:rsidP="00001C82"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4020406</wp:posOffset>
            </wp:positionH>
            <wp:positionV relativeFrom="paragraph">
              <wp:posOffset>175260</wp:posOffset>
            </wp:positionV>
            <wp:extent cx="812800" cy="642877"/>
            <wp:effectExtent l="0" t="0" r="6350" b="5080"/>
            <wp:wrapNone/>
            <wp:docPr id="7" name="Grafik 7" descr="E:\_Annett\Klett Verlag 2018\Hager\270941 Zebra 2 KV\Dateneingang\270941_KV\270941_png\270941_png\KV_61\S714161038_003_08_Junge_Amir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Dateneingang\270941_KV\270941_png\270941_png\KV_61\S714161038_003_08_Junge_Amir_gra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4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175260</wp:posOffset>
            </wp:positionV>
            <wp:extent cx="863600" cy="815434"/>
            <wp:effectExtent l="0" t="0" r="0" b="0"/>
            <wp:wrapNone/>
            <wp:docPr id="8" name="Grafik 8" descr="E:\_Annett\Klett Verlag 2018\Hager\270941 Zebra 2 KV\Dateneingang\270941_KV\270941_png\270941_png\KV_61\S701006727_011_Maedchen_Zoepfe_g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_Annett\Klett Verlag 2018\Hager\270941 Zebra 2 KV\Dateneingang\270941_KV\270941_png\270941_png\KV_61\S701006727_011_Maedchen_Zoepfe_ga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15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1C82">
        <w:t xml:space="preserve">Ergänze die Buchstaben. </w:t>
      </w:r>
    </w:p>
    <w:p w:rsidR="00B8385B" w:rsidRDefault="00E77745" w:rsidP="00001C82"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29845</wp:posOffset>
            </wp:positionV>
            <wp:extent cx="527050" cy="686481"/>
            <wp:effectExtent l="0" t="0" r="6350" b="0"/>
            <wp:wrapNone/>
            <wp:docPr id="2" name="Grafik 2" descr="E:\_Annett\Klett Verlag 2018\Hager\270941 Zebra 2 KV\Dateneingang\270941_KV\270941_png\270941_png\KV_61\S714161038_011_03_Junge_deutsch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_Annett\Klett Verlag 2018\Hager\270941 Zebra 2 KV\Dateneingang\270941_KV\270941_png\270941_png\KV_61\S714161038_011_03_Junge_deutsch_gra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6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745" w:rsidRDefault="00E77745" w:rsidP="00001C82"/>
    <w:p w:rsidR="00E77745" w:rsidRDefault="00E77745" w:rsidP="00001C8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8385B" w:rsidTr="00B8385B">
        <w:tc>
          <w:tcPr>
            <w:tcW w:w="3114" w:type="dxa"/>
          </w:tcPr>
          <w:p w:rsidR="00B8385B" w:rsidRPr="00786702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786702">
              <w:rPr>
                <w:lang w:val="en-US"/>
              </w:rPr>
              <w:t xml:space="preserve">L O W N      </w:t>
            </w:r>
          </w:p>
          <w:p w:rsidR="00B8385B" w:rsidRPr="009B4A20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9B4A20">
              <w:rPr>
                <w:lang w:val="en-US"/>
              </w:rPr>
              <w:t>R M</w:t>
            </w:r>
          </w:p>
          <w:p w:rsidR="00B8385B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001C82">
              <w:rPr>
                <w:lang w:val="en-US"/>
              </w:rPr>
              <w:t>O S E</w:t>
            </w:r>
          </w:p>
          <w:p w:rsidR="00B8385B" w:rsidRPr="00001C82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001C82">
              <w:rPr>
                <w:lang w:val="en-US"/>
              </w:rPr>
              <w:t>A M P E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786702">
              <w:t>P A</w:t>
            </w:r>
          </w:p>
        </w:tc>
        <w:tc>
          <w:tcPr>
            <w:tcW w:w="3115" w:type="dxa"/>
          </w:tcPr>
          <w:p w:rsidR="00B8385B" w:rsidRPr="00786702" w:rsidRDefault="00B8385B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Ä S E</w:t>
            </w:r>
          </w:p>
          <w:p w:rsidR="00B8385B" w:rsidRPr="00786702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786702">
              <w:t>P F E L</w:t>
            </w:r>
          </w:p>
          <w:p w:rsidR="00B8385B" w:rsidRPr="00786702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786702">
              <w:t>A F E L</w:t>
            </w:r>
          </w:p>
          <w:p w:rsidR="00B8385B" w:rsidRPr="00786702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786702">
              <w:t>O J O</w:t>
            </w:r>
          </w:p>
          <w:p w:rsidR="00B8385B" w:rsidRDefault="008D7197" w:rsidP="00B8385B">
            <w:pPr>
              <w:spacing w:before="200"/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786702">
              <w:t>U T O</w:t>
            </w:r>
          </w:p>
        </w:tc>
        <w:tc>
          <w:tcPr>
            <w:tcW w:w="3115" w:type="dxa"/>
          </w:tcPr>
          <w:p w:rsidR="00B8385B" w:rsidRPr="009B4A20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9B4A20">
              <w:rPr>
                <w:lang w:val="en-US"/>
              </w:rPr>
              <w:t>O N N E</w:t>
            </w:r>
          </w:p>
          <w:p w:rsidR="00B8385B" w:rsidRPr="009B4A20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9B4A20">
              <w:rPr>
                <w:lang w:val="en-US"/>
              </w:rPr>
              <w:t>M E I S E</w:t>
            </w:r>
          </w:p>
          <w:p w:rsidR="00B8385B" w:rsidRPr="009B4A20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9B4A20">
              <w:rPr>
                <w:lang w:val="en-US"/>
              </w:rPr>
              <w:t>A M A</w:t>
            </w:r>
          </w:p>
          <w:p w:rsidR="00B8385B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9B4A20">
              <w:rPr>
                <w:lang w:val="en-US"/>
              </w:rPr>
              <w:t>N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D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I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A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N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E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R</w:t>
            </w:r>
          </w:p>
          <w:p w:rsidR="00B8385B" w:rsidRPr="00B8385B" w:rsidRDefault="008D7197" w:rsidP="00B8385B">
            <w:pPr>
              <w:spacing w:before="200"/>
              <w:rPr>
                <w:lang w:val="en-US"/>
              </w:rPr>
            </w:pPr>
            <w:r w:rsidRPr="008D7197">
              <w:rPr>
                <w:rStyle w:val="ekvlckentext"/>
              </w:rPr>
              <w:t>___</w:t>
            </w:r>
            <w:r w:rsidRPr="00786702">
              <w:t xml:space="preserve"> </w:t>
            </w:r>
            <w:r w:rsidR="00B8385B" w:rsidRPr="009B4A20">
              <w:rPr>
                <w:lang w:val="en-US"/>
              </w:rPr>
              <w:t>O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L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L</w:t>
            </w:r>
            <w:r w:rsidR="00B8385B">
              <w:rPr>
                <w:lang w:val="en-US"/>
              </w:rPr>
              <w:t xml:space="preserve"> </w:t>
            </w:r>
            <w:r w:rsidR="00B8385B" w:rsidRPr="009B4A20">
              <w:rPr>
                <w:lang w:val="en-US"/>
              </w:rPr>
              <w:t>E R</w:t>
            </w:r>
          </w:p>
        </w:tc>
      </w:tr>
    </w:tbl>
    <w:p w:rsidR="00001C82" w:rsidRDefault="00001C82" w:rsidP="00D6168E">
      <w:pPr>
        <w:pStyle w:val="ekvgrundtexthalbe"/>
        <w:rPr>
          <w:lang w:val="en-US"/>
        </w:rPr>
      </w:pPr>
    </w:p>
    <w:p w:rsidR="00D6168E" w:rsidRPr="009B4A20" w:rsidRDefault="00D6168E" w:rsidP="00D6168E">
      <w:pPr>
        <w:rPr>
          <w:lang w:val="en-US"/>
        </w:rPr>
      </w:pPr>
    </w:p>
    <w:p w:rsidR="00D616EE" w:rsidRPr="00D3427F" w:rsidRDefault="00D616EE" w:rsidP="00D616EE">
      <w:pPr>
        <w:pStyle w:val="ekvnummerierung"/>
        <w:framePr w:wrap="around"/>
      </w:pPr>
      <w:r>
        <w:t>3</w:t>
      </w:r>
    </w:p>
    <w:p w:rsidR="00F83415" w:rsidRPr="00287B24" w:rsidRDefault="00F83415" w:rsidP="00F83415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5115" cy="28829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Default="00001C82" w:rsidP="00001C82">
      <w:r>
        <w:t>Welcher Buchstabe ist zu viel? Streiche ihn durch.</w:t>
      </w:r>
    </w:p>
    <w:p w:rsidR="00001C82" w:rsidRDefault="00001C82" w:rsidP="00001C82">
      <w:r>
        <w:t>Schreibe das Wort richtig auf.</w:t>
      </w:r>
      <w:bookmarkStart w:id="1" w:name="_Hlk513449928"/>
    </w:p>
    <w:p w:rsidR="00D616EE" w:rsidRDefault="00D616EE" w:rsidP="00B8385B">
      <w:pPr>
        <w:pStyle w:val="ekvgrundtexthalbe"/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"/>
        <w:gridCol w:w="4113"/>
        <w:gridCol w:w="1188"/>
        <w:gridCol w:w="3072"/>
      </w:tblGrid>
      <w:tr w:rsidR="00D6168E" w:rsidRPr="00FB3BCE" w:rsidTr="00B8385B">
        <w:trPr>
          <w:trHeight w:val="284"/>
        </w:trPr>
        <w:tc>
          <w:tcPr>
            <w:tcW w:w="524" w:type="pct"/>
            <w:vAlign w:val="center"/>
          </w:tcPr>
          <w:p w:rsidR="00D6168E" w:rsidRPr="00FB3BCE" w:rsidRDefault="00D6168E" w:rsidP="00B8385B">
            <w:pPr>
              <w:pStyle w:val="ekvtabelle"/>
            </w:pPr>
            <w:r>
              <w:t>Paunse</w:t>
            </w:r>
          </w:p>
        </w:tc>
        <w:tc>
          <w:tcPr>
            <w:tcW w:w="2198" w:type="pct"/>
            <w:vAlign w:val="center"/>
          </w:tcPr>
          <w:tbl>
            <w:tblPr>
              <w:tblpPr w:vertAnchor="text" w:tblpX="139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4"/>
            </w:tblGrid>
            <w:tr w:rsidR="00D6168E" w:rsidRPr="002C50E2" w:rsidTr="00CE16ED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CE16ED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2" w:space="0" w:color="auto"/>
                  </w:tcBorders>
                  <w:shd w:val="clear" w:color="auto" w:fill="D9D9D9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CE16ED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2" w:space="0" w:color="auto"/>
                  </w:tcBorders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</w:tbl>
          <w:p w:rsidR="00D6168E" w:rsidRPr="00FB3BCE" w:rsidRDefault="00D6168E" w:rsidP="00B8385B">
            <w:pPr>
              <w:pStyle w:val="ekvtabelle"/>
            </w:pPr>
          </w:p>
        </w:tc>
        <w:tc>
          <w:tcPr>
            <w:tcW w:w="635" w:type="pct"/>
            <w:vAlign w:val="center"/>
          </w:tcPr>
          <w:p w:rsidR="00D6168E" w:rsidRPr="00FB3BCE" w:rsidRDefault="00D6168E" w:rsidP="00B8385B">
            <w:pPr>
              <w:pStyle w:val="ekvtabelle"/>
            </w:pPr>
            <w:r>
              <w:t>Lesebulch</w:t>
            </w:r>
          </w:p>
        </w:tc>
        <w:tc>
          <w:tcPr>
            <w:tcW w:w="1642" w:type="pct"/>
            <w:vAlign w:val="center"/>
          </w:tcPr>
          <w:tbl>
            <w:tblPr>
              <w:tblpPr w:vertAnchor="text" w:tblpX="139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4"/>
            </w:tblGrid>
            <w:tr w:rsidR="00D6168E" w:rsidRPr="002C50E2" w:rsidTr="00D6168E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D6168E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2" w:space="0" w:color="auto"/>
                  </w:tcBorders>
                  <w:shd w:val="clear" w:color="auto" w:fill="D9D9D9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D6168E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2" w:space="0" w:color="auto"/>
                  </w:tcBorders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</w:tbl>
          <w:p w:rsidR="00D6168E" w:rsidRPr="00FB3BCE" w:rsidRDefault="00D6168E" w:rsidP="00B8385B">
            <w:pPr>
              <w:pStyle w:val="ekvtabelle"/>
            </w:pPr>
          </w:p>
        </w:tc>
      </w:tr>
      <w:tr w:rsidR="00D6168E" w:rsidRPr="00FB3BCE" w:rsidTr="00B8385B">
        <w:trPr>
          <w:trHeight w:val="284"/>
        </w:trPr>
        <w:tc>
          <w:tcPr>
            <w:tcW w:w="524" w:type="pct"/>
            <w:vAlign w:val="center"/>
          </w:tcPr>
          <w:p w:rsidR="00D6168E" w:rsidRPr="00FB3BCE" w:rsidRDefault="00D6168E" w:rsidP="00B8385B">
            <w:pPr>
              <w:pStyle w:val="ekvgrundtexthalbe"/>
            </w:pPr>
          </w:p>
        </w:tc>
        <w:tc>
          <w:tcPr>
            <w:tcW w:w="2198" w:type="pct"/>
            <w:vAlign w:val="center"/>
          </w:tcPr>
          <w:p w:rsidR="00D6168E" w:rsidRPr="00FB3BCE" w:rsidRDefault="00D6168E" w:rsidP="00B8385B">
            <w:pPr>
              <w:pStyle w:val="ekvgrundtexthalbe"/>
            </w:pPr>
          </w:p>
        </w:tc>
        <w:tc>
          <w:tcPr>
            <w:tcW w:w="635" w:type="pct"/>
            <w:vAlign w:val="center"/>
          </w:tcPr>
          <w:p w:rsidR="00D6168E" w:rsidRPr="00FB3BCE" w:rsidRDefault="00D6168E" w:rsidP="00B8385B">
            <w:pPr>
              <w:pStyle w:val="ekvgrundtexthalbe"/>
            </w:pPr>
          </w:p>
        </w:tc>
        <w:tc>
          <w:tcPr>
            <w:tcW w:w="1642" w:type="pct"/>
          </w:tcPr>
          <w:p w:rsidR="00D6168E" w:rsidRPr="00FB3BCE" w:rsidRDefault="00D6168E" w:rsidP="00B8385B">
            <w:pPr>
              <w:pStyle w:val="ekvgrundtexthalbe"/>
            </w:pPr>
          </w:p>
        </w:tc>
      </w:tr>
      <w:tr w:rsidR="00D6168E" w:rsidRPr="00FB3BCE" w:rsidTr="00B8385B">
        <w:trPr>
          <w:trHeight w:val="284"/>
        </w:trPr>
        <w:tc>
          <w:tcPr>
            <w:tcW w:w="524" w:type="pct"/>
            <w:vAlign w:val="center"/>
          </w:tcPr>
          <w:p w:rsidR="00D6168E" w:rsidRPr="00FB3BCE" w:rsidRDefault="00D6168E" w:rsidP="00B8385B">
            <w:pPr>
              <w:pStyle w:val="ekvtabelle"/>
            </w:pPr>
            <w:r>
              <w:t xml:space="preserve">Herft </w:t>
            </w:r>
          </w:p>
        </w:tc>
        <w:tc>
          <w:tcPr>
            <w:tcW w:w="2198" w:type="pct"/>
            <w:vAlign w:val="center"/>
          </w:tcPr>
          <w:tbl>
            <w:tblPr>
              <w:tblpPr w:vertAnchor="text" w:tblpX="139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4"/>
            </w:tblGrid>
            <w:tr w:rsidR="00D6168E" w:rsidRPr="002C50E2" w:rsidTr="00CE16ED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CE16ED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2" w:space="0" w:color="auto"/>
                  </w:tcBorders>
                  <w:shd w:val="clear" w:color="auto" w:fill="D9D9D9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CE16ED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2" w:space="0" w:color="auto"/>
                  </w:tcBorders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</w:tbl>
          <w:p w:rsidR="00D6168E" w:rsidRPr="00FB3BCE" w:rsidRDefault="00D6168E" w:rsidP="00B8385B">
            <w:pPr>
              <w:pStyle w:val="ekvtabelle"/>
            </w:pPr>
          </w:p>
        </w:tc>
        <w:tc>
          <w:tcPr>
            <w:tcW w:w="635" w:type="pct"/>
            <w:vAlign w:val="center"/>
          </w:tcPr>
          <w:p w:rsidR="00D6168E" w:rsidRPr="00FB3BCE" w:rsidRDefault="00D6168E" w:rsidP="00B8385B">
            <w:pPr>
              <w:pStyle w:val="ekvtabelle"/>
            </w:pPr>
            <w:r>
              <w:t>Bleisstift</w:t>
            </w:r>
          </w:p>
        </w:tc>
        <w:tc>
          <w:tcPr>
            <w:tcW w:w="1642" w:type="pct"/>
          </w:tcPr>
          <w:tbl>
            <w:tblPr>
              <w:tblpPr w:vertAnchor="text" w:tblpX="139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4"/>
            </w:tblGrid>
            <w:tr w:rsidR="00D6168E" w:rsidRPr="002C50E2" w:rsidTr="00CE16ED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CE16ED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2" w:space="0" w:color="auto"/>
                  </w:tcBorders>
                  <w:shd w:val="clear" w:color="auto" w:fill="D9D9D9"/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  <w:tr w:rsidR="00D6168E" w:rsidRPr="002C50E2" w:rsidTr="00CE16ED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2" w:space="0" w:color="auto"/>
                  </w:tcBorders>
                  <w:noWrap/>
                  <w:vAlign w:val="center"/>
                </w:tcPr>
                <w:p w:rsidR="00D6168E" w:rsidRPr="002C50E2" w:rsidRDefault="00D6168E" w:rsidP="00B8385B">
                  <w:pPr>
                    <w:pStyle w:val="ekvlinie"/>
                  </w:pPr>
                </w:p>
              </w:tc>
            </w:tr>
          </w:tbl>
          <w:p w:rsidR="00D6168E" w:rsidRPr="00FB3BCE" w:rsidRDefault="00D6168E" w:rsidP="00B8385B">
            <w:pPr>
              <w:pStyle w:val="ekvtabelle"/>
            </w:pPr>
          </w:p>
        </w:tc>
      </w:tr>
    </w:tbl>
    <w:p w:rsidR="00D6168E" w:rsidRDefault="00D6168E" w:rsidP="00D6168E">
      <w:pPr>
        <w:pStyle w:val="ekvgrundtexthalbe"/>
      </w:pPr>
    </w:p>
    <w:bookmarkEnd w:id="1"/>
    <w:p w:rsidR="00001C82" w:rsidRDefault="00BA0E14" w:rsidP="00001C82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5359400</wp:posOffset>
                </wp:positionH>
                <wp:positionV relativeFrom="paragraph">
                  <wp:posOffset>172720</wp:posOffset>
                </wp:positionV>
                <wp:extent cx="1774190" cy="511175"/>
                <wp:effectExtent l="0" t="0" r="16510" b="327025"/>
                <wp:wrapNone/>
                <wp:docPr id="4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511175"/>
                        </a:xfrm>
                        <a:prstGeom prst="wedgeRoundRectCallout">
                          <a:avLst>
                            <a:gd name="adj1" fmla="val 6566"/>
                            <a:gd name="adj2" fmla="val 105235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168E" w:rsidRPr="00D6168E" w:rsidRDefault="00D6168E" w:rsidP="00BB7A52">
                            <w:pPr>
                              <w:pStyle w:val="ekvsprechblase"/>
                              <w:rPr>
                                <w:sz w:val="23"/>
                                <w:szCs w:val="23"/>
                              </w:rPr>
                            </w:pPr>
                            <w:r w:rsidRPr="00D6168E">
                              <w:rPr>
                                <w:sz w:val="23"/>
                                <w:szCs w:val="23"/>
                              </w:rPr>
                              <w:t>Ich markiere zuerst die falschen Buchstaben.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422pt;margin-top:13.6pt;width:139.7pt;height:40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" adj="12218,33531" fillcolor="white [3212]" strokecolor="#a5a5a5 [2092]">
                <v:textbox>
                  <w:txbxContent>
                    <w:p w:rsidR="00D6168E" w:rsidRPr="00D6168E" w:rsidRDefault="00D6168E" w:rsidP="00BB7A52">
                      <w:pPr>
                        <w:pStyle w:val="ekvsprechblase"/>
                        <w:rPr>
                          <w:sz w:val="23"/>
                          <w:szCs w:val="23"/>
                        </w:rPr>
                      </w:pPr>
                      <w:r w:rsidRPr="00D6168E">
                        <w:rPr>
                          <w:sz w:val="23"/>
                          <w:szCs w:val="23"/>
                        </w:rPr>
                        <w:t>Ich markiere zuerst die falschen Buchstaben.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C760F" w:rsidRPr="00D3427F" w:rsidRDefault="008C760F" w:rsidP="008C760F">
      <w:pPr>
        <w:pStyle w:val="ekvnummerierung"/>
        <w:framePr w:wrap="around"/>
      </w:pPr>
      <w:r>
        <w:t>4</w:t>
      </w:r>
    </w:p>
    <w:p w:rsidR="00F83415" w:rsidRPr="00287B24" w:rsidRDefault="00F83415" w:rsidP="00F83415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60F" w:rsidRDefault="00001C82" w:rsidP="00001C82">
      <w:bookmarkStart w:id="2" w:name="_GoBack"/>
      <w:bookmarkEnd w:id="2"/>
      <w:r>
        <w:t>Wie heißt der Satz richtig? Schreibe ihn auf.</w:t>
      </w:r>
    </w:p>
    <w:p w:rsidR="008C760F" w:rsidRDefault="008C760F" w:rsidP="00B8385B">
      <w:pPr>
        <w:pStyle w:val="ekvgrundtexthalbe"/>
      </w:pPr>
    </w:p>
    <w:p w:rsidR="00001C82" w:rsidRDefault="00001C82" w:rsidP="00001C82">
      <w:r>
        <w:t>Kie Zinder hahren feute in den Doo.</w:t>
      </w:r>
    </w:p>
    <w:p w:rsidR="008C760F" w:rsidRDefault="00E77745" w:rsidP="00D6168E">
      <w:pPr>
        <w:pStyle w:val="ekvgrundtexthalbe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66040</wp:posOffset>
            </wp:positionV>
            <wp:extent cx="1446530" cy="1056005"/>
            <wp:effectExtent l="0" t="0" r="1270" b="0"/>
            <wp:wrapNone/>
            <wp:docPr id="1" name="Grafik 1" descr="E:\_Annett\Klett Verlag 2018\Hager\270941 Zebra 2 KV\Dateneingang\270941_KV\270941_png\270941_png\KV_61\S537270667_Zebra_halb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61\S537270667_Zebra_halb-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4653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62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4"/>
      </w:tblGrid>
      <w:tr w:rsidR="008C760F" w:rsidRPr="001F1E3D" w:rsidTr="00BA0E14">
        <w:trPr>
          <w:trHeight w:hRule="exact" w:val="170"/>
        </w:trPr>
        <w:tc>
          <w:tcPr>
            <w:tcW w:w="6234" w:type="dxa"/>
            <w:noWrap/>
            <w:vAlign w:val="center"/>
          </w:tcPr>
          <w:p w:rsidR="008C760F" w:rsidRPr="001F1E3D" w:rsidRDefault="008C760F" w:rsidP="001F1E3D">
            <w:pPr>
              <w:pStyle w:val="ekvlinie"/>
            </w:pPr>
          </w:p>
        </w:tc>
      </w:tr>
      <w:tr w:rsidR="008C760F" w:rsidRPr="001F1E3D" w:rsidTr="00BA0E14">
        <w:trPr>
          <w:trHeight w:hRule="exact" w:val="198"/>
        </w:trPr>
        <w:tc>
          <w:tcPr>
            <w:tcW w:w="623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8C760F" w:rsidRPr="001F1E3D" w:rsidRDefault="008C760F" w:rsidP="001F1E3D">
            <w:pPr>
              <w:pStyle w:val="ekvlinie"/>
            </w:pPr>
          </w:p>
        </w:tc>
      </w:tr>
      <w:tr w:rsidR="008C760F" w:rsidRPr="001F1E3D" w:rsidTr="00BA0E14">
        <w:trPr>
          <w:trHeight w:hRule="exact" w:val="170"/>
        </w:trPr>
        <w:tc>
          <w:tcPr>
            <w:tcW w:w="6234" w:type="dxa"/>
            <w:tcBorders>
              <w:top w:val="single" w:sz="6" w:space="0" w:color="auto"/>
            </w:tcBorders>
            <w:noWrap/>
            <w:vAlign w:val="center"/>
          </w:tcPr>
          <w:p w:rsidR="00C57D89" w:rsidRDefault="00C57D89" w:rsidP="001F1E3D">
            <w:pPr>
              <w:pStyle w:val="ekvlinie"/>
            </w:pPr>
          </w:p>
          <w:p w:rsidR="00C57D89" w:rsidRPr="00C57D89" w:rsidRDefault="00C57D89" w:rsidP="00C57D89">
            <w:pPr>
              <w:rPr>
                <w:lang w:eastAsia="de-DE"/>
              </w:rPr>
            </w:pPr>
          </w:p>
          <w:p w:rsidR="008C760F" w:rsidRPr="00C57D89" w:rsidRDefault="008C760F" w:rsidP="00C57D89">
            <w:pPr>
              <w:rPr>
                <w:lang w:eastAsia="de-DE"/>
              </w:rPr>
            </w:pPr>
          </w:p>
        </w:tc>
      </w:tr>
    </w:tbl>
    <w:p w:rsidR="00B8385B" w:rsidRDefault="00B8385B" w:rsidP="00B8385B">
      <w:pPr>
        <w:pStyle w:val="ekvgrundtexthalbe"/>
      </w:pPr>
    </w:p>
    <w:tbl>
      <w:tblPr>
        <w:tblW w:w="62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4"/>
      </w:tblGrid>
      <w:tr w:rsidR="00B8385B" w:rsidRPr="001F1E3D" w:rsidTr="00BA0E14">
        <w:trPr>
          <w:trHeight w:hRule="exact" w:val="170"/>
        </w:trPr>
        <w:tc>
          <w:tcPr>
            <w:tcW w:w="6234" w:type="dxa"/>
            <w:noWrap/>
            <w:vAlign w:val="center"/>
          </w:tcPr>
          <w:p w:rsidR="00B8385B" w:rsidRPr="001F1E3D" w:rsidRDefault="00B8385B" w:rsidP="00CE16ED">
            <w:pPr>
              <w:pStyle w:val="ekvlinie"/>
            </w:pPr>
          </w:p>
        </w:tc>
      </w:tr>
      <w:tr w:rsidR="00B8385B" w:rsidRPr="001F1E3D" w:rsidTr="00BA0E14">
        <w:trPr>
          <w:trHeight w:hRule="exact" w:val="198"/>
        </w:trPr>
        <w:tc>
          <w:tcPr>
            <w:tcW w:w="623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B8385B" w:rsidRPr="001F1E3D" w:rsidRDefault="00B8385B" w:rsidP="00CE16ED">
            <w:pPr>
              <w:pStyle w:val="ekvlinie"/>
            </w:pPr>
          </w:p>
        </w:tc>
      </w:tr>
      <w:tr w:rsidR="00B8385B" w:rsidRPr="001F1E3D" w:rsidTr="00BA0E14">
        <w:trPr>
          <w:trHeight w:hRule="exact" w:val="170"/>
        </w:trPr>
        <w:tc>
          <w:tcPr>
            <w:tcW w:w="6234" w:type="dxa"/>
            <w:tcBorders>
              <w:top w:val="single" w:sz="6" w:space="0" w:color="auto"/>
            </w:tcBorders>
            <w:noWrap/>
            <w:vAlign w:val="center"/>
          </w:tcPr>
          <w:p w:rsidR="00B8385B" w:rsidRDefault="00B8385B" w:rsidP="00CE16ED">
            <w:pPr>
              <w:pStyle w:val="ekvlinie"/>
            </w:pPr>
          </w:p>
          <w:p w:rsidR="00B8385B" w:rsidRPr="00C57D89" w:rsidRDefault="00B8385B" w:rsidP="00CE16ED">
            <w:pPr>
              <w:rPr>
                <w:lang w:eastAsia="de-DE"/>
              </w:rPr>
            </w:pPr>
          </w:p>
          <w:p w:rsidR="00B8385B" w:rsidRPr="00C57D89" w:rsidRDefault="00B8385B" w:rsidP="00CE16ED">
            <w:pPr>
              <w:rPr>
                <w:lang w:eastAsia="de-DE"/>
              </w:rPr>
            </w:pPr>
          </w:p>
        </w:tc>
      </w:tr>
    </w:tbl>
    <w:p w:rsidR="008C760F" w:rsidRDefault="008C760F" w:rsidP="00BA0E14">
      <w:pPr>
        <w:pStyle w:val="ekvgrundtexthalbe"/>
      </w:pPr>
    </w:p>
    <w:sectPr w:rsidR="008C760F" w:rsidSect="00001C82">
      <w:footerReference w:type="defaul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2DB" w:rsidRDefault="00D922DB" w:rsidP="003C599D">
      <w:pPr>
        <w:spacing w:line="240" w:lineRule="auto"/>
      </w:pPr>
      <w:r>
        <w:separator/>
      </w:r>
    </w:p>
  </w:endnote>
  <w:endnote w:type="continuationSeparator" w:id="0">
    <w:p w:rsidR="00D922DB" w:rsidRDefault="00D922D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C57D89">
            <w:t>18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57D89" w:rsidRDefault="00C57D89" w:rsidP="00370A70">
          <w:pPr>
            <w:pStyle w:val="ekvpagina"/>
          </w:pPr>
        </w:p>
        <w:p w:rsidR="00C57D89" w:rsidRPr="00C57D89" w:rsidRDefault="00C57D89" w:rsidP="00370A70">
          <w:pPr>
            <w:pStyle w:val="ekvpagina"/>
            <w:rPr>
              <w:rStyle w:val="ekvfett"/>
            </w:rPr>
          </w:pPr>
          <w:r w:rsidRPr="00C57D8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F83415" w:rsidRDefault="00193A18" w:rsidP="00005AE2">
          <w:pPr>
            <w:pStyle w:val="ekvquelle"/>
          </w:pPr>
          <w:r w:rsidRPr="00005AE2">
            <w:t>Tex</w:t>
          </w:r>
          <w:r w:rsidRPr="00F83415">
            <w:t xml:space="preserve">tquellen: </w:t>
          </w:r>
          <w:r w:rsidR="00C57D89" w:rsidRPr="00F83415">
            <w:t>Sonja Liebner-Möller, Troisdorf-Eschmar</w:t>
          </w:r>
        </w:p>
        <w:p w:rsidR="00193A18" w:rsidRPr="00025140" w:rsidRDefault="00193A18" w:rsidP="00005AE2">
          <w:pPr>
            <w:pStyle w:val="ekvquelle"/>
          </w:pPr>
          <w:r w:rsidRPr="00F83415">
            <w:t>Illustratoren</w:t>
          </w:r>
          <w:r w:rsidR="00C57D89" w:rsidRPr="00F83415">
            <w:t xml:space="preserve">: </w:t>
          </w:r>
          <w:r w:rsidR="00F83415" w:rsidRPr="00F83415">
            <w:t>Anke Fröhlich, Leipzig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2DB" w:rsidRDefault="00D922DB" w:rsidP="003C599D">
      <w:pPr>
        <w:spacing w:line="240" w:lineRule="auto"/>
      </w:pPr>
      <w:r>
        <w:separator/>
      </w:r>
    </w:p>
  </w:footnote>
  <w:footnote w:type="continuationSeparator" w:id="0">
    <w:p w:rsidR="00D922DB" w:rsidRDefault="00D922DB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82"/>
    <w:rsid w:val="00001C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56F64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E2DC8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02F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6702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60F"/>
    <w:rsid w:val="008D3CE0"/>
    <w:rsid w:val="008D46C7"/>
    <w:rsid w:val="008D5A1A"/>
    <w:rsid w:val="008D7197"/>
    <w:rsid w:val="008D7FDC"/>
    <w:rsid w:val="008E4B7A"/>
    <w:rsid w:val="008E6248"/>
    <w:rsid w:val="008F6EDE"/>
    <w:rsid w:val="00902002"/>
    <w:rsid w:val="009023CE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A20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385B"/>
    <w:rsid w:val="00B8420E"/>
    <w:rsid w:val="00B84691"/>
    <w:rsid w:val="00B86605"/>
    <w:rsid w:val="00B90CE1"/>
    <w:rsid w:val="00BA0E14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3101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7D8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68E"/>
    <w:rsid w:val="00D616EE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2DB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77745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3415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7162F"/>
  <w15:chartTrackingRefBased/>
  <w15:docId w15:val="{9AFF1D8F-DCD2-48C9-AB55-493337E9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108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7</cp:revision>
  <cp:lastPrinted>2018-05-07T10:41:00Z</cp:lastPrinted>
  <dcterms:created xsi:type="dcterms:W3CDTF">2018-02-06T14:59:00Z</dcterms:created>
  <dcterms:modified xsi:type="dcterms:W3CDTF">2018-06-16T07:36:00Z</dcterms:modified>
</cp:coreProperties>
</file>