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001C82">
              <w:t>6</w:t>
            </w:r>
            <w:r w:rsidR="00F718EF">
              <w:t>3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F718EF" w:rsidP="00001C82">
      <w:pPr>
        <w:pStyle w:val="ekvue1arial"/>
      </w:pPr>
      <w:bookmarkStart w:id="0" w:name="bmStart"/>
      <w:bookmarkEnd w:id="0"/>
      <w:r>
        <w:t>Eine passende Überschrift finden</w:t>
      </w:r>
    </w:p>
    <w:p w:rsidR="00001C82" w:rsidRDefault="00001C82" w:rsidP="00005AE2"/>
    <w:p w:rsidR="00001C82" w:rsidRPr="00D3427F" w:rsidRDefault="00001C82" w:rsidP="00001C82">
      <w:pPr>
        <w:pStyle w:val="ekvnummerierung"/>
        <w:framePr w:wrap="around"/>
      </w:pPr>
      <w:r>
        <w:t>1</w:t>
      </w:r>
    </w:p>
    <w:p w:rsidR="00001C82" w:rsidRPr="00287B24" w:rsidRDefault="00001C82" w:rsidP="00001C8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8EF" w:rsidRDefault="00F718EF" w:rsidP="00F718EF">
      <w:r>
        <w:t>Welche Überschrift passt zu Susas Text? Markiere sie.</w:t>
      </w:r>
    </w:p>
    <w:p w:rsidR="002D2D68" w:rsidRDefault="002D2D68" w:rsidP="002D2D68">
      <w:pPr>
        <w:pStyle w:val="ekvgrundtexthalbe"/>
      </w:pPr>
    </w:p>
    <w:p w:rsidR="00F718EF" w:rsidRDefault="00F718EF" w:rsidP="00F718EF">
      <w:pPr>
        <w:rPr>
          <w:color w:val="0070C0"/>
        </w:rPr>
      </w:pPr>
    </w:p>
    <w:p w:rsidR="002D2D68" w:rsidRDefault="002D2D68" w:rsidP="00F718EF">
      <w:pP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</w:pPr>
      <w:r>
        <w:rPr>
          <w:lang w:eastAsia="de-DE"/>
        </w:rPr>
        <mc:AlternateContent>
          <mc:Choice Requires="wps">
            <w:drawing>
              <wp:inline distT="0" distB="0" distL="0" distR="0" wp14:anchorId="521BB711" wp14:editId="0C4AF2ED">
                <wp:extent cx="809625" cy="269875"/>
                <wp:effectExtent l="0" t="0" r="26670" b="15875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2D2D68" w:rsidRPr="000037EA" w:rsidRDefault="002D2D68" w:rsidP="002D2D68">
                            <w:pPr>
                              <w:pStyle w:val="ekvaufgabenwortkarte"/>
                              <w:jc w:val="center"/>
                            </w:pPr>
                            <w:r>
                              <w:t>Dorn</w:t>
                            </w:r>
                            <w:r w:rsidRPr="007A3E74">
                              <w:rPr>
                                <w:color w:val="A6A6A6" w:themeColor="background1" w:themeShade="A6"/>
                              </w:rPr>
                              <w:t>rös</w:t>
                            </w:r>
                            <w:r>
                              <w:t>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521BB711" id="_x0000_t202" coordsize="21600,21600" o:spt="202" path="m,l,21600r21600,l21600,xe">
                <v:stroke joinstyle="miter"/>
                <v:path gradientshapeok="t" o:connecttype="rect"/>
              </v:shapetype>
              <v:shape id="Textfeld 19" o:spid="_x0000_s1026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" filled="f" strokecolor="black [3213]" strokeweight=".5pt">
                <v:textbox>
                  <w:txbxContent>
                    <w:p w:rsidR="002D2D68" w:rsidRPr="000037EA" w:rsidRDefault="002D2D68" w:rsidP="002D2D68">
                      <w:pPr>
                        <w:pStyle w:val="ekvaufgabenwortkarte"/>
                        <w:jc w:val="center"/>
                      </w:pPr>
                      <w:r>
                        <w:t>Dorn</w:t>
                      </w:r>
                      <w:r w:rsidRPr="007A3E74">
                        <w:rPr>
                          <w:color w:val="808080" w:themeColor="background1" w:themeShade="80"/>
                          <w14:textFill>
                            <w14:solidFill>
                              <w14:schemeClr w14:val="bg1">
                                <w14:lumMod w14:val="50000"/>
                                <w14:lumMod w14:val="65000"/>
                              </w14:schemeClr>
                            </w14:solidFill>
                          </w14:textFill>
                        </w:rPr>
                        <w:t>rös</w:t>
                      </w:r>
                      <w:r>
                        <w:t>chen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</w:t>
      </w:r>
      <w:r w:rsidR="00B507B2"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</w:t>
      </w:r>
      <w:r>
        <w:rPr>
          <w:lang w:eastAsia="de-DE"/>
        </w:rPr>
        <mc:AlternateContent>
          <mc:Choice Requires="wps">
            <w:drawing>
              <wp:inline distT="0" distB="0" distL="0" distR="0" wp14:anchorId="32562938" wp14:editId="2E7808E2">
                <wp:extent cx="809625" cy="269875"/>
                <wp:effectExtent l="0" t="0" r="13970" b="15875"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2D2D68" w:rsidRPr="000037EA" w:rsidRDefault="002D2D68" w:rsidP="002D2D68">
                            <w:pPr>
                              <w:pStyle w:val="ekvaufgabenwortkarte"/>
                              <w:jc w:val="center"/>
                            </w:pPr>
                            <w:r>
                              <w:t>Der Zau</w:t>
                            </w:r>
                            <w:r w:rsidRPr="007A3E74">
                              <w:rPr>
                                <w:color w:val="A6A6A6" w:themeColor="background1" w:themeShade="A6"/>
                              </w:rPr>
                              <w:t>be</w:t>
                            </w:r>
                            <w:r>
                              <w:t>rer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562938" id="Textfeld 20" o:spid="_x0000_s1027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BeSsEdQwIAAH8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2D2D68" w:rsidRPr="000037EA" w:rsidRDefault="002D2D68" w:rsidP="002D2D68">
                      <w:pPr>
                        <w:pStyle w:val="ekvaufgabenwortkarte"/>
                        <w:jc w:val="center"/>
                      </w:pPr>
                      <w:r>
                        <w:t>Der Zau</w:t>
                      </w:r>
                      <w:r w:rsidRPr="007A3E74">
                        <w:rPr>
                          <w:color w:val="808080" w:themeColor="background1" w:themeShade="80"/>
                          <w14:textFill>
                            <w14:solidFill>
                              <w14:schemeClr w14:val="bg1">
                                <w14:lumMod w14:val="50000"/>
                                <w14:lumMod w14:val="65000"/>
                              </w14:schemeClr>
                            </w14:solidFill>
                          </w14:textFill>
                        </w:rPr>
                        <w:t>be</w:t>
                      </w:r>
                      <w:r>
                        <w:t>rer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</w:t>
      </w:r>
      <w:r w:rsidR="00B507B2"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</w:t>
      </w:r>
      <w:r>
        <w:rPr>
          <w:lang w:eastAsia="de-DE"/>
        </w:rPr>
        <mc:AlternateContent>
          <mc:Choice Requires="wps">
            <w:drawing>
              <wp:inline distT="0" distB="0" distL="0" distR="0" wp14:anchorId="4DF9A124" wp14:editId="7CA7B026">
                <wp:extent cx="809625" cy="269875"/>
                <wp:effectExtent l="0" t="0" r="20320" b="15875"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2D2D68" w:rsidRPr="000037EA" w:rsidRDefault="002D2D68" w:rsidP="002D2D68">
                            <w:pPr>
                              <w:pStyle w:val="ekvaufgabenwortkarte"/>
                              <w:jc w:val="center"/>
                            </w:pPr>
                            <w:r>
                              <w:t>Die Schu</w:t>
                            </w:r>
                            <w:r w:rsidRPr="007A3E74">
                              <w:rPr>
                                <w:color w:val="A6A6A6" w:themeColor="background1" w:themeShade="A6"/>
                              </w:rPr>
                              <w:t>le</w:t>
                            </w:r>
                            <w:r>
                              <w:t xml:space="preserve"> im Mär</w:t>
                            </w:r>
                            <w:r w:rsidRPr="007A3E74">
                              <w:rPr>
                                <w:color w:val="A6A6A6" w:themeColor="background1" w:themeShade="A6"/>
                              </w:rPr>
                              <w:t>chen</w:t>
                            </w:r>
                            <w:r>
                              <w:t>land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DF9A124" id="Textfeld 21" o:spid="_x0000_s1028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Cmku/RQwIAAH8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2D2D68" w:rsidRPr="000037EA" w:rsidRDefault="002D2D68" w:rsidP="002D2D68">
                      <w:pPr>
                        <w:pStyle w:val="ekvaufgabenwortkarte"/>
                        <w:jc w:val="center"/>
                      </w:pPr>
                      <w:r>
                        <w:t>Die Schu</w:t>
                      </w:r>
                      <w:r w:rsidRPr="007A3E74">
                        <w:rPr>
                          <w:color w:val="808080" w:themeColor="background1" w:themeShade="80"/>
                          <w14:textFill>
                            <w14:solidFill>
                              <w14:schemeClr w14:val="bg1">
                                <w14:lumMod w14:val="50000"/>
                                <w14:lumMod w14:val="65000"/>
                              </w14:schemeClr>
                            </w14:solidFill>
                          </w14:textFill>
                        </w:rPr>
                        <w:t>le</w:t>
                      </w:r>
                      <w:r>
                        <w:t xml:space="preserve"> im Mär</w:t>
                      </w:r>
                      <w:r w:rsidRPr="007A3E74">
                        <w:rPr>
                          <w:color w:val="808080" w:themeColor="background1" w:themeShade="80"/>
                          <w14:textFill>
                            <w14:solidFill>
                              <w14:schemeClr w14:val="bg1">
                                <w14:lumMod w14:val="50000"/>
                                <w14:lumMod w14:val="65000"/>
                              </w14:schemeClr>
                            </w14:solidFill>
                          </w14:textFill>
                        </w:rPr>
                        <w:t>chen</w:t>
                      </w:r>
                      <w:r>
                        <w:t>land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</w:p>
    <w:p w:rsidR="00F718EF" w:rsidRDefault="00F718EF" w:rsidP="002D2D68">
      <w:pPr>
        <w:pStyle w:val="ekvgrundtexthalbe"/>
      </w:pPr>
    </w:p>
    <w:p w:rsidR="00C6514B" w:rsidRDefault="00F718EF" w:rsidP="003B020E">
      <w:r>
        <w:t>Mei</w:t>
      </w:r>
      <w:r w:rsidRPr="00F718EF">
        <w:rPr>
          <w:color w:val="808080" w:themeColor="background1" w:themeShade="80"/>
        </w:rPr>
        <w:t xml:space="preserve">ne </w:t>
      </w:r>
      <w:r>
        <w:t>Traum</w:t>
      </w:r>
      <w:r w:rsidRPr="00F718EF">
        <w:rPr>
          <w:color w:val="808080" w:themeColor="background1" w:themeShade="80"/>
        </w:rPr>
        <w:t>schu</w:t>
      </w:r>
      <w:r>
        <w:t>le ist in ei</w:t>
      </w:r>
      <w:r w:rsidRPr="00F718EF">
        <w:rPr>
          <w:color w:val="808080" w:themeColor="background1" w:themeShade="80"/>
        </w:rPr>
        <w:t>nem</w:t>
      </w:r>
      <w:r>
        <w:t xml:space="preserve"> Schloss. </w:t>
      </w:r>
    </w:p>
    <w:p w:rsidR="00F718EF" w:rsidRDefault="00F718EF" w:rsidP="002D2D68">
      <w:r>
        <w:t>Schnee</w:t>
      </w:r>
      <w:r w:rsidRPr="00F718EF">
        <w:rPr>
          <w:color w:val="808080" w:themeColor="background1" w:themeShade="80"/>
        </w:rPr>
        <w:t>witt</w:t>
      </w:r>
      <w:r>
        <w:t>chen und Dorn</w:t>
      </w:r>
      <w:r w:rsidRPr="00F718EF">
        <w:rPr>
          <w:color w:val="808080" w:themeColor="background1" w:themeShade="80"/>
        </w:rPr>
        <w:t>rös</w:t>
      </w:r>
      <w:r>
        <w:t>chen sit</w:t>
      </w:r>
      <w:r w:rsidRPr="00F718EF">
        <w:rPr>
          <w:color w:val="808080" w:themeColor="background1" w:themeShade="80"/>
        </w:rPr>
        <w:t>zen</w:t>
      </w:r>
      <w:r>
        <w:t xml:space="preserve"> ne</w:t>
      </w:r>
      <w:r w:rsidRPr="00F718EF">
        <w:rPr>
          <w:color w:val="808080" w:themeColor="background1" w:themeShade="80"/>
        </w:rPr>
        <w:t>ben</w:t>
      </w:r>
      <w:r>
        <w:t xml:space="preserve"> mir.</w:t>
      </w:r>
    </w:p>
    <w:p w:rsidR="00F718EF" w:rsidRDefault="00F718EF" w:rsidP="002D2D68">
      <w:r>
        <w:t>Un</w:t>
      </w:r>
      <w:r w:rsidRPr="00F718EF">
        <w:rPr>
          <w:color w:val="808080" w:themeColor="background1" w:themeShade="80"/>
        </w:rPr>
        <w:t>se</w:t>
      </w:r>
      <w:r>
        <w:t>re Leh</w:t>
      </w:r>
      <w:r w:rsidRPr="00F718EF">
        <w:rPr>
          <w:color w:val="808080" w:themeColor="background1" w:themeShade="80"/>
        </w:rPr>
        <w:t>re</w:t>
      </w:r>
      <w:r w:rsidRPr="00150383">
        <w:t>r</w:t>
      </w:r>
      <w:r w:rsidR="00150383" w:rsidRPr="00150383">
        <w:t>i</w:t>
      </w:r>
      <w:r>
        <w:t>n ist ei</w:t>
      </w:r>
      <w:r w:rsidRPr="00F718EF">
        <w:rPr>
          <w:color w:val="808080" w:themeColor="background1" w:themeShade="80"/>
        </w:rPr>
        <w:t xml:space="preserve">ne </w:t>
      </w:r>
      <w:r>
        <w:t>He</w:t>
      </w:r>
      <w:r w:rsidRPr="00F718EF">
        <w:rPr>
          <w:color w:val="808080" w:themeColor="background1" w:themeShade="80"/>
        </w:rPr>
        <w:t>xe</w:t>
      </w:r>
      <w:r>
        <w:t xml:space="preserve">. </w:t>
      </w:r>
    </w:p>
    <w:p w:rsidR="00F718EF" w:rsidRDefault="00F718EF" w:rsidP="002D2D68">
      <w:r>
        <w:t>Heu</w:t>
      </w:r>
      <w:r w:rsidRPr="00F718EF">
        <w:rPr>
          <w:color w:val="808080" w:themeColor="background1" w:themeShade="80"/>
        </w:rPr>
        <w:t>te</w:t>
      </w:r>
      <w:r>
        <w:t xml:space="preserve"> ler</w:t>
      </w:r>
      <w:r w:rsidRPr="00F718EF">
        <w:rPr>
          <w:color w:val="808080" w:themeColor="background1" w:themeShade="80"/>
        </w:rPr>
        <w:t>nen</w:t>
      </w:r>
      <w:r>
        <w:t xml:space="preserve"> wir zau</w:t>
      </w:r>
      <w:r w:rsidRPr="00F718EF">
        <w:rPr>
          <w:color w:val="808080" w:themeColor="background1" w:themeShade="80"/>
        </w:rPr>
        <w:t>bern</w:t>
      </w:r>
      <w:r>
        <w:t>.</w:t>
      </w:r>
    </w:p>
    <w:p w:rsidR="000A55E5" w:rsidRPr="002D2D68" w:rsidRDefault="002D2D68" w:rsidP="002D2D68">
      <w:pPr>
        <w:tabs>
          <w:tab w:val="right" w:pos="5245"/>
        </w:tabs>
        <w:rPr>
          <w:rStyle w:val="ekvkursiv"/>
          <w:sz w:val="18"/>
          <w:szCs w:val="18"/>
        </w:rPr>
      </w:pPr>
      <w:r>
        <w:tab/>
      </w:r>
      <w:r>
        <w:tab/>
      </w:r>
      <w:r>
        <w:tab/>
      </w:r>
      <w:r>
        <w:tab/>
      </w:r>
      <w:r w:rsidR="00F718EF" w:rsidRPr="002D2D68">
        <w:rPr>
          <w:rStyle w:val="ekvkursiv"/>
          <w:sz w:val="18"/>
          <w:szCs w:val="18"/>
        </w:rPr>
        <w:t>Susa, 7 Jahre</w:t>
      </w:r>
    </w:p>
    <w:p w:rsidR="00276DAA" w:rsidRDefault="00276DAA" w:rsidP="002D2D68">
      <w:pPr>
        <w:pStyle w:val="ekvgrundtexthalbe"/>
      </w:pPr>
    </w:p>
    <w:p w:rsidR="002D2D68" w:rsidRDefault="002D2D68" w:rsidP="00150383">
      <w:pPr>
        <w:pStyle w:val="ekvgrundtexthalbe"/>
      </w:pPr>
    </w:p>
    <w:p w:rsidR="00001C82" w:rsidRPr="00D3427F" w:rsidRDefault="00001C82" w:rsidP="00001C82">
      <w:pPr>
        <w:pStyle w:val="ekvnummerierung"/>
        <w:framePr w:wrap="around"/>
      </w:pPr>
      <w:r>
        <w:t>2</w:t>
      </w:r>
    </w:p>
    <w:p w:rsidR="00001C82" w:rsidRPr="00287B24" w:rsidRDefault="00001C82" w:rsidP="00001C8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8EF" w:rsidRDefault="00F718EF" w:rsidP="00F718EF">
      <w:r>
        <w:t xml:space="preserve">Welche Überschrift passt zu Karims Text? </w:t>
      </w:r>
      <w:r w:rsidR="004841B6">
        <w:t>Markiere</w:t>
      </w:r>
      <w:r w:rsidR="005F1A1E">
        <w:t xml:space="preserve"> sie</w:t>
      </w:r>
      <w:r w:rsidR="003B020E">
        <w:t>.</w:t>
      </w:r>
    </w:p>
    <w:p w:rsidR="002D2D68" w:rsidRDefault="002D2D68" w:rsidP="00CE16ED">
      <w:pPr>
        <w:pStyle w:val="ekvgrundtexthalbe"/>
      </w:pPr>
    </w:p>
    <w:p w:rsidR="002D2D68" w:rsidRDefault="002D2D68" w:rsidP="00CE16ED">
      <w:pPr>
        <w:rPr>
          <w:color w:val="0070C0"/>
        </w:rPr>
      </w:pPr>
    </w:p>
    <w:p w:rsidR="00F718EF" w:rsidRDefault="002D2D68" w:rsidP="00F718EF">
      <w:pP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</w:pPr>
      <w:r>
        <w:rPr>
          <w:lang w:eastAsia="de-DE"/>
        </w:rPr>
        <mc:AlternateContent>
          <mc:Choice Requires="wps">
            <w:drawing>
              <wp:inline distT="0" distB="0" distL="0" distR="0" wp14:anchorId="5665F863" wp14:editId="20F6C722">
                <wp:extent cx="809625" cy="269875"/>
                <wp:effectExtent l="0" t="0" r="26670" b="15875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2D2D68" w:rsidRPr="000037EA" w:rsidRDefault="002D2D68" w:rsidP="002D2D68">
                            <w:pPr>
                              <w:pStyle w:val="ekvaufgabenwortkarte"/>
                              <w:jc w:val="center"/>
                            </w:pPr>
                            <w:r>
                              <w:t>Auf dem Stuhl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5665F863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9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Doa/MqQwIAAH0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2D2D68" w:rsidRPr="000037EA" w:rsidRDefault="002D2D68" w:rsidP="002D2D68">
                      <w:pPr>
                        <w:pStyle w:val="ekvaufgabenwortkarte"/>
                        <w:jc w:val="center"/>
                      </w:pPr>
                      <w:r>
                        <w:t>Auf dem Stuhl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507B2"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36421CAC" wp14:editId="2152CA9A">
                <wp:extent cx="809625" cy="269875"/>
                <wp:effectExtent l="0" t="0" r="13970" b="15875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2D2D68" w:rsidRPr="000037EA" w:rsidRDefault="002D2D68" w:rsidP="002D2D68">
                            <w:pPr>
                              <w:pStyle w:val="ekvaufgabenwortkarte"/>
                              <w:jc w:val="center"/>
                            </w:pPr>
                            <w:r>
                              <w:t>Zu klein für mich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6421CAC" id="Textfeld 2" o:spid="_x0000_s1030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D9E1KFQwIAAH0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2D2D68" w:rsidRPr="000037EA" w:rsidRDefault="002D2D68" w:rsidP="002D2D68">
                      <w:pPr>
                        <w:pStyle w:val="ekvaufgabenwortkarte"/>
                        <w:jc w:val="center"/>
                      </w:pPr>
                      <w:r>
                        <w:t>Zu klein für mich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507B2"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03340CE" wp14:editId="4949BD8E">
                <wp:extent cx="809625" cy="269875"/>
                <wp:effectExtent l="0" t="0" r="20320" b="15875"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2D2D68" w:rsidRPr="000037EA" w:rsidRDefault="002D2D68" w:rsidP="002D2D68">
                            <w:pPr>
                              <w:pStyle w:val="ekvaufgabenwortkarte"/>
                              <w:jc w:val="center"/>
                            </w:pPr>
                            <w:r>
                              <w:t>Zwerg Mo</w:t>
                            </w:r>
                            <w:r w:rsidRPr="007A3E74">
                              <w:rPr>
                                <w:color w:val="A6A6A6" w:themeColor="background1" w:themeShade="A6"/>
                              </w:rPr>
                              <w:t>ritz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003340CE" id="Textfeld 4" o:spid="_x0000_s1031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" filled="f" strokecolor="black [3213]" strokeweight=".5pt">
                <v:textbox>
                  <w:txbxContent>
                    <w:p w:rsidR="002D2D68" w:rsidRPr="000037EA" w:rsidRDefault="002D2D68" w:rsidP="002D2D68">
                      <w:pPr>
                        <w:pStyle w:val="ekvaufgabenwortkarte"/>
                        <w:jc w:val="center"/>
                      </w:pPr>
                      <w:r>
                        <w:t>Zwerg Mo</w:t>
                      </w:r>
                      <w:r w:rsidRPr="007A3E74">
                        <w:rPr>
                          <w:color w:val="808080" w:themeColor="background1" w:themeShade="80"/>
                          <w14:textFill>
                            <w14:solidFill>
                              <w14:schemeClr w14:val="bg1">
                                <w14:lumMod w14:val="50000"/>
                                <w14:lumMod w14:val="65000"/>
                              </w14:schemeClr>
                            </w14:solidFill>
                          </w14:textFill>
                        </w:rPr>
                        <w:t>ritz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</w:p>
    <w:p w:rsidR="002D2D68" w:rsidRDefault="002D2D68" w:rsidP="002D2D68">
      <w:pPr>
        <w:pStyle w:val="ekvgrundtexthalbe"/>
      </w:pPr>
    </w:p>
    <w:p w:rsidR="00F718EF" w:rsidRDefault="00F718EF" w:rsidP="003B020E">
      <w:r>
        <w:t>Heu</w:t>
      </w:r>
      <w:r w:rsidRPr="003B020E">
        <w:rPr>
          <w:color w:val="808080" w:themeColor="background1" w:themeShade="80"/>
        </w:rPr>
        <w:t>te</w:t>
      </w:r>
      <w:r>
        <w:t xml:space="preserve"> be</w:t>
      </w:r>
      <w:r w:rsidRPr="003B020E">
        <w:rPr>
          <w:color w:val="808080" w:themeColor="background1" w:themeShade="80"/>
        </w:rPr>
        <w:t>su</w:t>
      </w:r>
      <w:r>
        <w:t>che ich die Zwer</w:t>
      </w:r>
      <w:r w:rsidRPr="003B020E">
        <w:rPr>
          <w:color w:val="808080" w:themeColor="background1" w:themeShade="80"/>
        </w:rPr>
        <w:t>gen</w:t>
      </w:r>
      <w:r>
        <w:t>schu</w:t>
      </w:r>
      <w:r w:rsidRPr="003B020E">
        <w:rPr>
          <w:color w:val="808080" w:themeColor="background1" w:themeShade="80"/>
        </w:rPr>
        <w:t>le</w:t>
      </w:r>
      <w:r>
        <w:t>.</w:t>
      </w:r>
      <w:r w:rsidR="00150383" w:rsidRPr="00150383">
        <w:rPr>
          <w:lang w:eastAsia="de-DE"/>
        </w:rPr>
        <w:t xml:space="preserve"> </w:t>
      </w:r>
    </w:p>
    <w:p w:rsidR="00F718EF" w:rsidRDefault="00F718EF" w:rsidP="003B020E">
      <w:r>
        <w:t>Ich set</w:t>
      </w:r>
      <w:r w:rsidRPr="003B020E">
        <w:rPr>
          <w:color w:val="808080" w:themeColor="background1" w:themeShade="80"/>
        </w:rPr>
        <w:t>ze</w:t>
      </w:r>
      <w:r>
        <w:t xml:space="preserve"> mich auf ei</w:t>
      </w:r>
      <w:r w:rsidRPr="003B020E">
        <w:rPr>
          <w:color w:val="808080" w:themeColor="background1" w:themeShade="80"/>
        </w:rPr>
        <w:t xml:space="preserve">nen </w:t>
      </w:r>
      <w:r>
        <w:t>Stuhl. Er ist zu klein.</w:t>
      </w:r>
      <w:bookmarkStart w:id="1" w:name="_GoBack"/>
      <w:bookmarkEnd w:id="1"/>
    </w:p>
    <w:p w:rsidR="00F718EF" w:rsidRDefault="00F718EF" w:rsidP="003B020E">
      <w:r>
        <w:t>Dann set</w:t>
      </w:r>
      <w:r w:rsidRPr="003B020E">
        <w:rPr>
          <w:color w:val="808080" w:themeColor="background1" w:themeShade="80"/>
        </w:rPr>
        <w:t>ze</w:t>
      </w:r>
      <w:r>
        <w:t xml:space="preserve"> ich mich auf den Tisch. Da kracht es. </w:t>
      </w:r>
    </w:p>
    <w:p w:rsidR="00F718EF" w:rsidRDefault="00F718EF" w:rsidP="003B020E">
      <w:r>
        <w:t>Ich wa</w:t>
      </w:r>
      <w:r w:rsidRPr="003B020E">
        <w:rPr>
          <w:color w:val="808080" w:themeColor="background1" w:themeShade="80"/>
        </w:rPr>
        <w:t>che</w:t>
      </w:r>
      <w:r>
        <w:t xml:space="preserve"> auf – in mei</w:t>
      </w:r>
      <w:r w:rsidRPr="003B020E">
        <w:rPr>
          <w:color w:val="808080" w:themeColor="background1" w:themeShade="80"/>
        </w:rPr>
        <w:t>nem</w:t>
      </w:r>
      <w:r>
        <w:t xml:space="preserve"> Bett.</w:t>
      </w:r>
    </w:p>
    <w:p w:rsidR="00F718EF" w:rsidRPr="002D2D68" w:rsidRDefault="002D2D68" w:rsidP="002D2D68">
      <w:pPr>
        <w:tabs>
          <w:tab w:val="right" w:pos="4962"/>
        </w:tabs>
        <w:rPr>
          <w:rStyle w:val="ekvkursiv"/>
          <w:sz w:val="18"/>
          <w:szCs w:val="18"/>
        </w:rPr>
      </w:pPr>
      <w:r>
        <w:tab/>
      </w:r>
      <w:r>
        <w:tab/>
      </w:r>
      <w:r>
        <w:tab/>
      </w:r>
      <w:r>
        <w:tab/>
      </w:r>
      <w:r w:rsidR="00F718EF" w:rsidRPr="002D2D68">
        <w:rPr>
          <w:rStyle w:val="ekvkursiv"/>
          <w:sz w:val="18"/>
          <w:szCs w:val="18"/>
        </w:rPr>
        <w:t>Karim, 7 Jahre</w:t>
      </w:r>
    </w:p>
    <w:p w:rsidR="008C760F" w:rsidRDefault="008C760F" w:rsidP="002D2D68">
      <w:pPr>
        <w:pStyle w:val="ekvgrundtexthalbe"/>
      </w:pPr>
    </w:p>
    <w:p w:rsidR="002D2D68" w:rsidRDefault="002D2D68" w:rsidP="00150383">
      <w:pPr>
        <w:pStyle w:val="ekvgrundtexthalbe"/>
      </w:pPr>
    </w:p>
    <w:p w:rsidR="003B020E" w:rsidRPr="00D3427F" w:rsidRDefault="003B020E" w:rsidP="003B020E">
      <w:pPr>
        <w:pStyle w:val="ekvnummerierung"/>
        <w:framePr w:wrap="around"/>
      </w:pPr>
      <w:r>
        <w:t>3</w:t>
      </w:r>
    </w:p>
    <w:p w:rsidR="003B020E" w:rsidRPr="00287B24" w:rsidRDefault="003B020E" w:rsidP="003B020E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90E175A" wp14:editId="6CA2AA6A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20E" w:rsidRDefault="002D2D68" w:rsidP="003B020E">
      <w:r>
        <w:rPr>
          <w:lang w:eastAsia="de-DE"/>
        </w:rPr>
        <w:drawing>
          <wp:anchor distT="0" distB="0" distL="114300" distR="114300" simplePos="0" relativeHeight="251658240" behindDoc="0" locked="0" layoutInCell="1" allowOverlap="1" wp14:anchorId="377092BA" wp14:editId="74B9CAE6">
            <wp:simplePos x="0" y="0"/>
            <wp:positionH relativeFrom="column">
              <wp:posOffset>-722630</wp:posOffset>
            </wp:positionH>
            <wp:positionV relativeFrom="paragraph">
              <wp:posOffset>288290</wp:posOffset>
            </wp:positionV>
            <wp:extent cx="287655" cy="313055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20E">
        <w:t>Schreibe eine passende Überschrift zum Text.</w:t>
      </w:r>
    </w:p>
    <w:p w:rsidR="00C6514B" w:rsidRDefault="005F1A1E" w:rsidP="003B020E">
      <w:r>
        <w:rPr>
          <w:lang w:eastAsia="de-DE"/>
        </w:rPr>
        <w:drawing>
          <wp:anchor distT="0" distB="0" distL="114300" distR="114300" simplePos="0" relativeHeight="251659264" behindDoc="1" locked="0" layoutInCell="1" allowOverlap="1" wp14:anchorId="5763D71F" wp14:editId="2C40B35A">
            <wp:simplePos x="0" y="0"/>
            <wp:positionH relativeFrom="column">
              <wp:posOffset>-222885</wp:posOffset>
            </wp:positionH>
            <wp:positionV relativeFrom="paragraph">
              <wp:posOffset>149860</wp:posOffset>
            </wp:positionV>
            <wp:extent cx="5734050" cy="3151505"/>
            <wp:effectExtent l="0" t="0" r="0" b="0"/>
            <wp:wrapNone/>
            <wp:docPr id="8" name="Grafik 8" descr="E:\_Annett\Klett Verlag 2018\Hager\270941 Zebra 2 KV\Dateneingang\nachträgl. Illus\Rest\Rest\S569_Illus\S569270941_KV_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6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15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514B" w:rsidRDefault="00150383" w:rsidP="002D2D68">
      <w:r>
        <w:t xml:space="preserve"> </w:t>
      </w:r>
    </w:p>
    <w:p w:rsidR="00C6514B" w:rsidRDefault="005F1A1E" w:rsidP="002D2D68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2DD2CC" wp14:editId="06FCBF65">
                <wp:simplePos x="0" y="0"/>
                <wp:positionH relativeFrom="column">
                  <wp:posOffset>761365</wp:posOffset>
                </wp:positionH>
                <wp:positionV relativeFrom="paragraph">
                  <wp:posOffset>125095</wp:posOffset>
                </wp:positionV>
                <wp:extent cx="3606800" cy="463550"/>
                <wp:effectExtent l="0" t="0" r="0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0" cy="463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5386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386"/>
                            </w:tblGrid>
                            <w:tr w:rsidR="00150383" w:rsidRPr="00C6514B" w:rsidTr="00150383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5386" w:type="dxa"/>
                                  <w:noWrap/>
                                  <w:vAlign w:val="center"/>
                                </w:tcPr>
                                <w:p w:rsidR="00150383" w:rsidRPr="00C6514B" w:rsidRDefault="00150383" w:rsidP="00150383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150383" w:rsidRPr="00C6514B" w:rsidTr="00150383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5386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150383" w:rsidRPr="00C6514B" w:rsidRDefault="00150383" w:rsidP="00150383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150383" w:rsidRPr="00C6514B" w:rsidTr="00150383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5386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150383" w:rsidRPr="00C6514B" w:rsidRDefault="00150383" w:rsidP="00150383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150383" w:rsidRPr="000037EA" w:rsidRDefault="00150383" w:rsidP="00150383">
                            <w:pPr>
                              <w:pStyle w:val="ekvgrundtexthalb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32" type="#_x0000_t202" style="position:absolute;margin-left:59.95pt;margin-top:9.85pt;width:284pt;height:3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" fillcolor="white [3212]" stroked="f" strokeweight=".5pt">
                <v:textbox>
                  <w:txbxContent>
                    <w:tbl>
                      <w:tblPr>
                        <w:tblW w:w="5386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386"/>
                      </w:tblGrid>
                      <w:tr w:rsidR="00150383" w:rsidRPr="00C6514B" w:rsidTr="00150383">
                        <w:trPr>
                          <w:trHeight w:hRule="exact" w:val="170"/>
                        </w:trPr>
                        <w:tc>
                          <w:tcPr>
                            <w:tcW w:w="5386" w:type="dxa"/>
                            <w:noWrap/>
                            <w:vAlign w:val="center"/>
                          </w:tcPr>
                          <w:p w:rsidR="00150383" w:rsidRPr="00C6514B" w:rsidRDefault="00150383" w:rsidP="00150383">
                            <w:pPr>
                              <w:pStyle w:val="ekvlinie"/>
                            </w:pPr>
                          </w:p>
                        </w:tc>
                      </w:tr>
                      <w:tr w:rsidR="00150383" w:rsidRPr="00C6514B" w:rsidTr="00150383">
                        <w:trPr>
                          <w:trHeight w:hRule="exact" w:val="198"/>
                        </w:trPr>
                        <w:tc>
                          <w:tcPr>
                            <w:tcW w:w="5386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150383" w:rsidRPr="00C6514B" w:rsidRDefault="00150383" w:rsidP="00150383">
                            <w:pPr>
                              <w:pStyle w:val="ekvlinie"/>
                            </w:pPr>
                          </w:p>
                        </w:tc>
                      </w:tr>
                      <w:tr w:rsidR="00150383" w:rsidRPr="00C6514B" w:rsidTr="00150383">
                        <w:trPr>
                          <w:trHeight w:hRule="exact" w:val="170"/>
                        </w:trPr>
                        <w:tc>
                          <w:tcPr>
                            <w:tcW w:w="5386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150383" w:rsidRPr="00C6514B" w:rsidRDefault="00150383" w:rsidP="00150383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150383" w:rsidRPr="000037EA" w:rsidRDefault="00150383" w:rsidP="00150383">
                      <w:pPr>
                        <w:pStyle w:val="ekvgrundtexthalbe"/>
                      </w:pPr>
                    </w:p>
                  </w:txbxContent>
                </v:textbox>
              </v:shape>
            </w:pict>
          </mc:Fallback>
        </mc:AlternateContent>
      </w:r>
    </w:p>
    <w:p w:rsidR="00C6514B" w:rsidRDefault="00C6514B" w:rsidP="002D2D68"/>
    <w:p w:rsidR="00C6514B" w:rsidRDefault="00C6514B" w:rsidP="002D2D68"/>
    <w:p w:rsidR="002D2D68" w:rsidRDefault="002D2D68" w:rsidP="002D2D68"/>
    <w:p w:rsidR="002D2D68" w:rsidRDefault="002D2D68" w:rsidP="002D2D68"/>
    <w:p w:rsidR="002D2D68" w:rsidRDefault="002D2D68" w:rsidP="002D2D68"/>
    <w:p w:rsidR="002D2D68" w:rsidRPr="00C6514B" w:rsidRDefault="002D2D68" w:rsidP="002D2D68"/>
    <w:p w:rsidR="00C6514B" w:rsidRPr="00C6514B" w:rsidRDefault="00C6514B" w:rsidP="00257AAA"/>
    <w:p w:rsidR="00C6514B" w:rsidRPr="00C6514B" w:rsidRDefault="00150383" w:rsidP="00CD0184">
      <w:pPr>
        <w:spacing w:before="240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123F0">
                <wp:simplePos x="0" y="0"/>
                <wp:positionH relativeFrom="column">
                  <wp:posOffset>507365</wp:posOffset>
                </wp:positionH>
                <wp:positionV relativeFrom="paragraph">
                  <wp:posOffset>743585</wp:posOffset>
                </wp:positionV>
                <wp:extent cx="3124835" cy="1311910"/>
                <wp:effectExtent l="0" t="0" r="0" b="2540"/>
                <wp:wrapNone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835" cy="13119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50383" w:rsidRDefault="00150383" w:rsidP="00150383">
                            <w:r>
                              <w:t>Meine Traumschule ist im Dschungel.</w:t>
                            </w:r>
                          </w:p>
                          <w:p w:rsidR="00150383" w:rsidRDefault="00150383" w:rsidP="00150383">
                            <w:r>
                              <w:t xml:space="preserve">Wir lernen in einem großen Baumhaus. </w:t>
                            </w:r>
                          </w:p>
                          <w:p w:rsidR="00150383" w:rsidRDefault="00150383" w:rsidP="00150383">
                            <w:r>
                              <w:t xml:space="preserve">Unser Lehrer ist ein Schimpanse. </w:t>
                            </w:r>
                          </w:p>
                          <w:p w:rsidR="00150383" w:rsidRDefault="00150383" w:rsidP="00150383">
                            <w:r>
                              <w:t xml:space="preserve">Er bringt uns das Klettern bei. </w:t>
                            </w:r>
                          </w:p>
                          <w:p w:rsidR="00150383" w:rsidRDefault="00150383" w:rsidP="00150383">
                            <w:r>
                              <w:t xml:space="preserve">Er zeigt uns auch, </w:t>
                            </w:r>
                          </w:p>
                          <w:p w:rsidR="00150383" w:rsidRDefault="00150383" w:rsidP="00150383">
                            <w:r>
                              <w:t>welche Früchte wir im Wald essen dürfen.</w:t>
                            </w:r>
                          </w:p>
                          <w:p w:rsidR="00150383" w:rsidRPr="000037EA" w:rsidRDefault="00150383" w:rsidP="00150383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1" o:spid="_x0000_s1033" type="#_x0000_t202" style="position:absolute;margin-left:39.95pt;margin-top:58.55pt;width:246.05pt;height:103.3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" fillcolor="white [3212]" stroked="f" strokeweight=".5pt">
                <v:textbox>
                  <w:txbxContent>
                    <w:p w:rsidR="00150383" w:rsidRDefault="00150383" w:rsidP="00150383">
                      <w:r>
                        <w:t>Meine Traumschule ist im Dschungel.</w:t>
                      </w:r>
                    </w:p>
                    <w:p w:rsidR="00150383" w:rsidRDefault="00150383" w:rsidP="00150383">
                      <w:r>
                        <w:t xml:space="preserve">Wir lernen in einem großen Baumhaus. </w:t>
                      </w:r>
                    </w:p>
                    <w:p w:rsidR="00150383" w:rsidRDefault="00150383" w:rsidP="00150383">
                      <w:r>
                        <w:t xml:space="preserve">Unser Lehrer ist ein Schimpanse. </w:t>
                      </w:r>
                    </w:p>
                    <w:p w:rsidR="00150383" w:rsidRDefault="00150383" w:rsidP="00150383">
                      <w:r>
                        <w:t xml:space="preserve">Er bringt uns das Klettern bei. </w:t>
                      </w:r>
                    </w:p>
                    <w:p w:rsidR="00150383" w:rsidRDefault="00150383" w:rsidP="00150383">
                      <w:r>
                        <w:t xml:space="preserve">Er zeigt uns auch, </w:t>
                      </w:r>
                    </w:p>
                    <w:p w:rsidR="00150383" w:rsidRDefault="00150383" w:rsidP="00150383">
                      <w:r>
                        <w:t>welche Früchte wir im Wald essen dürfen.</w:t>
                      </w:r>
                    </w:p>
                    <w:p w:rsidR="00150383" w:rsidRPr="000037EA" w:rsidRDefault="00150383" w:rsidP="00150383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C6514B" w:rsidRPr="00C6514B" w:rsidSect="00001C82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DA9" w:rsidRDefault="007E3DA9" w:rsidP="003C599D">
      <w:pPr>
        <w:spacing w:line="240" w:lineRule="auto"/>
      </w:pPr>
      <w:r>
        <w:separator/>
      </w:r>
    </w:p>
  </w:endnote>
  <w:endnote w:type="continuationSeparator" w:id="0">
    <w:p w:rsidR="007E3DA9" w:rsidRDefault="007E3DA9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C57D89">
            <w:t>18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C57D89" w:rsidRDefault="00C57D89" w:rsidP="00370A70">
          <w:pPr>
            <w:pStyle w:val="ekvpagina"/>
          </w:pPr>
        </w:p>
        <w:p w:rsidR="00C57D89" w:rsidRPr="00C57D89" w:rsidRDefault="00C57D89" w:rsidP="00370A70">
          <w:pPr>
            <w:pStyle w:val="ekvpagina"/>
            <w:rPr>
              <w:rStyle w:val="ekvfett"/>
            </w:rPr>
          </w:pPr>
          <w:r w:rsidRPr="00C57D89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 xml:space="preserve">Textquellen: </w:t>
          </w:r>
          <w:r w:rsidR="00C57D89">
            <w:t>Sonja Liebner-Möller, Troisdorf-Eschmar</w:t>
          </w:r>
        </w:p>
        <w:p w:rsidR="00193A18" w:rsidRPr="00025140" w:rsidRDefault="00193A18" w:rsidP="00005AE2">
          <w:pPr>
            <w:pStyle w:val="ekvquelle"/>
          </w:pPr>
          <w:r w:rsidRPr="00005AE2">
            <w:t>Illu</w:t>
          </w:r>
          <w:r w:rsidRPr="00150383">
            <w:t>stratoren</w:t>
          </w:r>
          <w:r w:rsidR="00C57D89" w:rsidRPr="00150383">
            <w:t xml:space="preserve">: </w:t>
          </w:r>
          <w:r w:rsidR="00150383" w:rsidRPr="00150383">
            <w:t>Friederike Ablang,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DA9" w:rsidRDefault="007E3DA9" w:rsidP="003C599D">
      <w:pPr>
        <w:spacing w:line="240" w:lineRule="auto"/>
      </w:pPr>
      <w:r>
        <w:separator/>
      </w:r>
    </w:p>
  </w:footnote>
  <w:footnote w:type="continuationSeparator" w:id="0">
    <w:p w:rsidR="007E3DA9" w:rsidRDefault="007E3DA9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C82"/>
    <w:rsid w:val="00001C82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A55E5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0383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A3916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57AAA"/>
    <w:rsid w:val="00261D9E"/>
    <w:rsid w:val="0026581E"/>
    <w:rsid w:val="00271367"/>
    <w:rsid w:val="00276DAA"/>
    <w:rsid w:val="0028107C"/>
    <w:rsid w:val="00287B24"/>
    <w:rsid w:val="00287DC0"/>
    <w:rsid w:val="002A25AE"/>
    <w:rsid w:val="002B33E7"/>
    <w:rsid w:val="002B3DF1"/>
    <w:rsid w:val="002B64EA"/>
    <w:rsid w:val="002C50E2"/>
    <w:rsid w:val="002D2D68"/>
    <w:rsid w:val="002D41F4"/>
    <w:rsid w:val="002D7B0C"/>
    <w:rsid w:val="002D7B42"/>
    <w:rsid w:val="002E023D"/>
    <w:rsid w:val="002E06B4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5950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020E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41B6"/>
    <w:rsid w:val="00486B3D"/>
    <w:rsid w:val="00490692"/>
    <w:rsid w:val="004925F2"/>
    <w:rsid w:val="004A66C3"/>
    <w:rsid w:val="004A66CF"/>
    <w:rsid w:val="004B4520"/>
    <w:rsid w:val="004F5458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1D10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1A1E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02F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3E74"/>
    <w:rsid w:val="007A5AA1"/>
    <w:rsid w:val="007B656B"/>
    <w:rsid w:val="007B7D0B"/>
    <w:rsid w:val="007D186F"/>
    <w:rsid w:val="007E3DA9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C760F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A20"/>
    <w:rsid w:val="009B7E8B"/>
    <w:rsid w:val="009C26DF"/>
    <w:rsid w:val="009C2A7B"/>
    <w:rsid w:val="009C3C75"/>
    <w:rsid w:val="009C5BF4"/>
    <w:rsid w:val="009E0863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591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164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07B2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45AB0"/>
    <w:rsid w:val="00C504F8"/>
    <w:rsid w:val="00C52A99"/>
    <w:rsid w:val="00C57D89"/>
    <w:rsid w:val="00C6514B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0184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37EB0"/>
    <w:rsid w:val="00D559DE"/>
    <w:rsid w:val="00D56FEB"/>
    <w:rsid w:val="00D616EE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8EF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unhideWhenUsed="0" w:qFormat="1"/>
    <w:lsdException w:name="heading 2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9" w:unhideWhenUsed="0" w:qFormat="1"/>
    <w:lsdException w:name="Default Paragraph Font" w:uiPriority="1"/>
    <w:lsdException w:name="Subtitle" w:uiPriority="9" w:unhideWhenUsed="0" w:qFormat="1"/>
    <w:lsdException w:name="Strong" w:uiPriority="9" w:unhideWhenUsed="0" w:qFormat="1"/>
    <w:lsdException w:name="Emphasis" w:uiPriority="9" w:unhideWhenUsed="0" w:qFormat="1"/>
    <w:lsdException w:name="Table Grid" w:semiHidden="0" w:uiPriority="39" w:unhideWhenUsed="0"/>
    <w:lsdException w:name="Placeholder Text" w:unhideWhenUsed="0"/>
    <w:lsdException w:name="No Spacing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9" w:unhideWhenUsed="0" w:qFormat="1"/>
    <w:lsdException w:name="Quote" w:uiPriority="9" w:unhideWhenUsed="0" w:qFormat="1"/>
    <w:lsdException w:name="Intense Quote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9" w:unhideWhenUsed="0" w:qFormat="1"/>
    <w:lsdException w:name="Intense Emphasis" w:uiPriority="9" w:unhideWhenUsed="0" w:qFormat="1"/>
    <w:lsdException w:name="Subtle Reference" w:uiPriority="9" w:unhideWhenUsed="0" w:qFormat="1"/>
    <w:lsdException w:name="Intense Reference" w:uiPriority="9" w:unhideWhenUsed="0" w:qFormat="1"/>
    <w:lsdException w:name="Book Title" w:uiPriority="9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GridTableLight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unhideWhenUsed="0" w:qFormat="1"/>
    <w:lsdException w:name="heading 2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9" w:unhideWhenUsed="0" w:qFormat="1"/>
    <w:lsdException w:name="Default Paragraph Font" w:uiPriority="1"/>
    <w:lsdException w:name="Subtitle" w:uiPriority="9" w:unhideWhenUsed="0" w:qFormat="1"/>
    <w:lsdException w:name="Strong" w:uiPriority="9" w:unhideWhenUsed="0" w:qFormat="1"/>
    <w:lsdException w:name="Emphasis" w:uiPriority="9" w:unhideWhenUsed="0" w:qFormat="1"/>
    <w:lsdException w:name="Table Grid" w:semiHidden="0" w:uiPriority="39" w:unhideWhenUsed="0"/>
    <w:lsdException w:name="Placeholder Text" w:unhideWhenUsed="0"/>
    <w:lsdException w:name="No Spacing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9" w:unhideWhenUsed="0" w:qFormat="1"/>
    <w:lsdException w:name="Quote" w:uiPriority="9" w:unhideWhenUsed="0" w:qFormat="1"/>
    <w:lsdException w:name="Intense Quote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9" w:unhideWhenUsed="0" w:qFormat="1"/>
    <w:lsdException w:name="Intense Emphasis" w:uiPriority="9" w:unhideWhenUsed="0" w:qFormat="1"/>
    <w:lsdException w:name="Subtle Reference" w:uiPriority="9" w:unhideWhenUsed="0" w:qFormat="1"/>
    <w:lsdException w:name="Intense Reference" w:uiPriority="9" w:unhideWhenUsed="0" w:qFormat="1"/>
    <w:lsdException w:name="Book Title" w:uiPriority="9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GridTableLight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g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87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Hager, Gabriele</cp:lastModifiedBy>
  <cp:revision>13</cp:revision>
  <cp:lastPrinted>2018-07-09T14:12:00Z</cp:lastPrinted>
  <dcterms:created xsi:type="dcterms:W3CDTF">2018-02-06T16:18:00Z</dcterms:created>
  <dcterms:modified xsi:type="dcterms:W3CDTF">2018-07-09T14:12:00Z</dcterms:modified>
</cp:coreProperties>
</file>