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001C82">
              <w:t>6</w:t>
            </w:r>
            <w:r w:rsidR="00EA206F">
              <w:t>5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:rsidR="00CD7D9F" w:rsidRDefault="0056046D" w:rsidP="00001C82">
      <w:pPr>
        <w:pStyle w:val="ekvue1arial"/>
      </w:pPr>
      <w:bookmarkStart w:id="0" w:name="bmStart"/>
      <w:bookmarkEnd w:id="0"/>
      <w:r>
        <w:t>Genau lesen</w:t>
      </w:r>
      <w:r w:rsidR="00116E08">
        <w:t xml:space="preserve"> (</w:t>
      </w:r>
      <w:r>
        <w:t>1</w:t>
      </w:r>
      <w:r w:rsidR="00116E08">
        <w:t>)</w:t>
      </w:r>
    </w:p>
    <w:p w:rsidR="00001C82" w:rsidRDefault="00C4504D" w:rsidP="00005AE2">
      <w:r>
        <w:rPr>
          <w:lang w:eastAsia="de-DE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68BCCF4" wp14:editId="6C42A20D">
                <wp:simplePos x="0" y="0"/>
                <wp:positionH relativeFrom="column">
                  <wp:posOffset>3194050</wp:posOffset>
                </wp:positionH>
                <wp:positionV relativeFrom="paragraph">
                  <wp:posOffset>195580</wp:posOffset>
                </wp:positionV>
                <wp:extent cx="2752090" cy="1250950"/>
                <wp:effectExtent l="0" t="0" r="0" b="6350"/>
                <wp:wrapNone/>
                <wp:docPr id="1" name="Gruppieren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52090" cy="1250950"/>
                          <a:chOff x="0" y="0"/>
                          <a:chExt cx="2752090" cy="1250950"/>
                        </a:xfrm>
                      </wpg:grpSpPr>
                      <pic:pic xmlns:pic="http://schemas.openxmlformats.org/drawingml/2006/picture">
                        <pic:nvPicPr>
                          <pic:cNvPr id="4" name="Grafik 4" descr="E:\_Annett\Klett Verlag 2018\Hager\270941 Zebra 2 KV\Dateneingang\270941_KV\270941_png\270941_png\KV_59\S645270667_Zebra_08_01.pn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6350" y="38100"/>
                            <a:ext cx="1475740" cy="1212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" name="Abgerundete rechteckige Legende 4"/>
                        <wps:cNvSpPr/>
                        <wps:spPr>
                          <a:xfrm>
                            <a:off x="0" y="0"/>
                            <a:ext cx="1364615" cy="477520"/>
                          </a:xfrm>
                          <a:prstGeom prst="wedgeRoundRectCallout">
                            <a:avLst>
                              <a:gd name="adj1" fmla="val 41563"/>
                              <a:gd name="adj2" fmla="val 78089"/>
                              <a:gd name="adj3" fmla="val 16667"/>
                            </a:avLst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4504D" w:rsidRPr="005F1445" w:rsidRDefault="00C4504D" w:rsidP="00C4504D">
                              <w:pPr>
                                <w:pStyle w:val="ekvsprechblase"/>
                                <w:rPr>
                                  <w:sz w:val="23"/>
                                  <w:szCs w:val="23"/>
                                </w:rPr>
                              </w:pPr>
                              <w:r w:rsidRPr="005F1445">
                                <w:rPr>
                                  <w:sz w:val="23"/>
                                  <w:szCs w:val="23"/>
                                </w:rPr>
                                <w:t>Du kannst den Lesepfeil nutzen.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ieren 1" o:spid="_x0000_s1026" style="position:absolute;margin-left:251.5pt;margin-top:15.4pt;width:216.7pt;height:98.5pt;z-index:251660288" coordsize="27520,125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4" o:spid="_x0000_s1027" type="#_x0000_t75" style="position:absolute;left:12763;top:381;width:14757;height:121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c+mfBAAAA2gAAAA8AAABkcnMvZG93bnJldi54bWxEj1uLwjAUhN8X/A/hCPu2psoiSzWKKN5g&#10;WfCCz4fm2Aabk9rEWv/9RhB8HGbmG2Y8bW0pGqq9cayg30tAEGdOG84VHA/Lrx8QPiBrLB2Tggd5&#10;mE46H2NMtbvzjpp9yEWEsE9RQRFClUrps4Is+p6riKN3drXFEGWdS13jPcJtKQdJMpQWDceFAiua&#10;F5Rd9jerYGOaq97e8LRYh7P5s1ub/JYrpT677WwEIlAb3uFXe6MVfMPzSrwBcvI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dc+mfBAAAA2gAAAA8AAAAAAAAAAAAAAAAAnwIA&#10;AGRycy9kb3ducmV2LnhtbFBLBQYAAAAABAAEAPcAAACNAwAAAAA=&#10;">
                  <v:imagedata r:id="rId8" o:title="S645270667_Zebra_08_01"/>
                  <v:path arrowok="t"/>
                </v:shape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Abgerundete rechteckige Legende 4" o:spid="_x0000_s1028" type="#_x0000_t62" style="position:absolute;width:13646;height:47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7yw8UA&#10;AADaAAAADwAAAGRycy9kb3ducmV2LnhtbESPQWvCQBSE74L/YXmCF9FNLUibugaxDdSbmgbs7ZF9&#10;TUKzb9PsauK/7xaEHoeZ+YZZJ4NpxJU6V1tW8LCIQBAXVtdcKvjI0vkTCOeRNTaWScGNHCSb8WiN&#10;sbY9H+l68qUIEHYxKqi8b2MpXVGRQbewLXHwvmxn0AfZlVJ32Ae4aeQyilbSYM1hocKWdhUV36eL&#10;UZBfnt/yx+zc79vP/nVW28NP2pRKTSfD9gWEp8H/h+/td61gBX9Xwg2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PvLDxQAAANoAAAAPAAAAAAAAAAAAAAAAAJgCAABkcnMv&#10;ZG93bnJldi54bWxQSwUGAAAAAAQABAD1AAAAigMAAAAA&#10;" adj="19778,27667" fillcolor="white [3212]" strokecolor="#a5a5a5 [2092]">
                  <v:textbox>
                    <w:txbxContent>
                      <w:p w:rsidR="00C4504D" w:rsidRPr="005F1445" w:rsidRDefault="00C4504D" w:rsidP="00C4504D">
                        <w:pPr>
                          <w:pStyle w:val="ekvsprechblase"/>
                          <w:rPr>
                            <w:sz w:val="23"/>
                            <w:szCs w:val="23"/>
                          </w:rPr>
                        </w:pPr>
                        <w:r w:rsidRPr="005F1445">
                          <w:rPr>
                            <w:sz w:val="23"/>
                            <w:szCs w:val="23"/>
                          </w:rPr>
                          <w:t>Du kannst den Lesepfeil nutzen.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01C82" w:rsidRPr="00D3427F" w:rsidRDefault="00001C82" w:rsidP="00001C82">
      <w:pPr>
        <w:pStyle w:val="ekvnummerierung"/>
        <w:framePr w:wrap="around"/>
      </w:pPr>
      <w:r>
        <w:t>1</w:t>
      </w:r>
    </w:p>
    <w:p w:rsidR="00A9512B" w:rsidRPr="00287B24" w:rsidRDefault="00A9512B" w:rsidP="00A9512B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1C82" w:rsidRPr="00287B24" w:rsidRDefault="00001C82" w:rsidP="00001C82">
      <w:pPr>
        <w:pStyle w:val="ekvpicto"/>
        <w:framePr w:wrap="around"/>
      </w:pPr>
    </w:p>
    <w:p w:rsidR="00A9512B" w:rsidRDefault="00A9512B" w:rsidP="00A9512B">
      <w:r>
        <w:t>Lies und male.</w:t>
      </w:r>
    </w:p>
    <w:p w:rsidR="00A9512B" w:rsidRDefault="00A9512B" w:rsidP="00A9512B"/>
    <w:p w:rsidR="00A9512B" w:rsidRDefault="00A9512B" w:rsidP="00A9512B">
      <w:r>
        <w:t>A</w:t>
      </w:r>
      <w:r w:rsidRPr="00A9512B">
        <w:rPr>
          <w:color w:val="808080" w:themeColor="background1" w:themeShade="80"/>
        </w:rPr>
        <w:t>li</w:t>
      </w:r>
      <w:r>
        <w:t xml:space="preserve"> und Ko</w:t>
      </w:r>
      <w:r w:rsidRPr="00A9512B">
        <w:rPr>
          <w:color w:val="808080" w:themeColor="background1" w:themeShade="80"/>
        </w:rPr>
        <w:t>ra</w:t>
      </w:r>
      <w:r>
        <w:t xml:space="preserve"> ste</w:t>
      </w:r>
      <w:r w:rsidRPr="00A9512B">
        <w:rPr>
          <w:color w:val="808080" w:themeColor="background1" w:themeShade="80"/>
        </w:rPr>
        <w:t xml:space="preserve">hen </w:t>
      </w:r>
      <w:r>
        <w:t>an der Ta</w:t>
      </w:r>
      <w:r w:rsidRPr="00A9512B">
        <w:rPr>
          <w:color w:val="808080" w:themeColor="background1" w:themeShade="80"/>
        </w:rPr>
        <w:t>fel</w:t>
      </w:r>
      <w:r>
        <w:t xml:space="preserve">. </w:t>
      </w:r>
    </w:p>
    <w:p w:rsidR="00A9512B" w:rsidRDefault="00A9512B" w:rsidP="00A9512B">
      <w:r>
        <w:t>An der Ta</w:t>
      </w:r>
      <w:r w:rsidRPr="00A9512B">
        <w:rPr>
          <w:color w:val="808080" w:themeColor="background1" w:themeShade="80"/>
        </w:rPr>
        <w:t xml:space="preserve">fel </w:t>
      </w:r>
      <w:r>
        <w:t>steht das Wort Fahr</w:t>
      </w:r>
      <w:r w:rsidRPr="00A9512B">
        <w:rPr>
          <w:color w:val="808080" w:themeColor="background1" w:themeShade="80"/>
        </w:rPr>
        <w:t>rad</w:t>
      </w:r>
      <w:r>
        <w:t>.</w:t>
      </w:r>
      <w:r w:rsidR="00C4504D" w:rsidRPr="00C4504D">
        <w:t xml:space="preserve"> </w:t>
      </w:r>
    </w:p>
    <w:p w:rsidR="00A9512B" w:rsidRDefault="00A9512B" w:rsidP="00A9512B">
      <w:r>
        <w:t>A</w:t>
      </w:r>
      <w:r w:rsidRPr="00A9512B">
        <w:rPr>
          <w:color w:val="808080" w:themeColor="background1" w:themeShade="80"/>
        </w:rPr>
        <w:t xml:space="preserve">li </w:t>
      </w:r>
      <w:r>
        <w:t xml:space="preserve">zeigt auf das Wort. </w:t>
      </w:r>
    </w:p>
    <w:p w:rsidR="00A9512B" w:rsidRDefault="00A9512B" w:rsidP="00A9512B">
      <w:r>
        <w:t>Am rech</w:t>
      </w:r>
      <w:r w:rsidRPr="00A9512B">
        <w:rPr>
          <w:color w:val="808080" w:themeColor="background1" w:themeShade="80"/>
        </w:rPr>
        <w:t>ten</w:t>
      </w:r>
      <w:r>
        <w:t xml:space="preserve"> Arm trägt er sei</w:t>
      </w:r>
      <w:r w:rsidRPr="00A9512B">
        <w:rPr>
          <w:color w:val="808080" w:themeColor="background1" w:themeShade="80"/>
        </w:rPr>
        <w:t>ne</w:t>
      </w:r>
      <w:r>
        <w:t xml:space="preserve"> Uhr.  </w:t>
      </w:r>
    </w:p>
    <w:p w:rsidR="00A9512B" w:rsidRDefault="00A9512B" w:rsidP="00A9512B">
      <w:r>
        <w:t>A</w:t>
      </w:r>
      <w:r w:rsidRPr="00A9512B">
        <w:rPr>
          <w:color w:val="808080" w:themeColor="background1" w:themeShade="80"/>
        </w:rPr>
        <w:t>lis</w:t>
      </w:r>
      <w:r>
        <w:t xml:space="preserve"> Ho</w:t>
      </w:r>
      <w:r w:rsidRPr="00A9512B">
        <w:rPr>
          <w:color w:val="808080" w:themeColor="background1" w:themeShade="80"/>
        </w:rPr>
        <w:t>se</w:t>
      </w:r>
      <w:r>
        <w:t xml:space="preserve"> ist blau und sein Pul</w:t>
      </w:r>
      <w:r w:rsidRPr="00A512F8">
        <w:rPr>
          <w:color w:val="A6A6A6" w:themeColor="background1" w:themeShade="A6"/>
        </w:rPr>
        <w:t>li</w:t>
      </w:r>
      <w:r>
        <w:t xml:space="preserve"> ist gelb.</w:t>
      </w:r>
    </w:p>
    <w:p w:rsidR="00A9512B" w:rsidRDefault="00A9512B" w:rsidP="00A9512B">
      <w:r>
        <w:t>Er hat brau</w:t>
      </w:r>
      <w:r w:rsidRPr="00A9512B">
        <w:rPr>
          <w:color w:val="808080" w:themeColor="background1" w:themeShade="80"/>
        </w:rPr>
        <w:t>ne</w:t>
      </w:r>
      <w:r>
        <w:t xml:space="preserve"> Lo</w:t>
      </w:r>
      <w:r w:rsidRPr="00A9512B">
        <w:rPr>
          <w:color w:val="808080" w:themeColor="background1" w:themeShade="80"/>
        </w:rPr>
        <w:t>cken</w:t>
      </w:r>
      <w:r>
        <w:t>.</w:t>
      </w:r>
    </w:p>
    <w:p w:rsidR="00A9512B" w:rsidRDefault="00A9512B" w:rsidP="00A9512B">
      <w:r>
        <w:t>Ko</w:t>
      </w:r>
      <w:r w:rsidRPr="00A9512B">
        <w:rPr>
          <w:color w:val="808080" w:themeColor="background1" w:themeShade="80"/>
        </w:rPr>
        <w:t>ra</w:t>
      </w:r>
      <w:r>
        <w:t xml:space="preserve"> hat ih</w:t>
      </w:r>
      <w:r w:rsidRPr="00A9512B">
        <w:rPr>
          <w:color w:val="808080" w:themeColor="background1" w:themeShade="80"/>
        </w:rPr>
        <w:t>re</w:t>
      </w:r>
      <w:r>
        <w:t xml:space="preserve"> grü</w:t>
      </w:r>
      <w:r w:rsidRPr="00A9512B">
        <w:rPr>
          <w:color w:val="808080" w:themeColor="background1" w:themeShade="80"/>
        </w:rPr>
        <w:t>ne</w:t>
      </w:r>
      <w:r>
        <w:t xml:space="preserve"> Ho</w:t>
      </w:r>
      <w:r w:rsidRPr="00A9512B">
        <w:rPr>
          <w:color w:val="808080" w:themeColor="background1" w:themeShade="80"/>
        </w:rPr>
        <w:t>se</w:t>
      </w:r>
      <w:r>
        <w:t xml:space="preserve"> an. </w:t>
      </w:r>
    </w:p>
    <w:p w:rsidR="00A9512B" w:rsidRDefault="00A9512B" w:rsidP="00A9512B">
      <w:r>
        <w:t>Ihr Pul</w:t>
      </w:r>
      <w:r w:rsidR="00A512F8" w:rsidRPr="00A512F8">
        <w:rPr>
          <w:color w:val="A6A6A6" w:themeColor="background1" w:themeShade="A6"/>
        </w:rPr>
        <w:t>li</w:t>
      </w:r>
      <w:r>
        <w:t xml:space="preserve"> ist braun.</w:t>
      </w:r>
    </w:p>
    <w:p w:rsidR="00A9512B" w:rsidRDefault="00A9512B" w:rsidP="00A9512B">
      <w:r>
        <w:t>In ih</w:t>
      </w:r>
      <w:r w:rsidRPr="00A9512B">
        <w:rPr>
          <w:color w:val="808080" w:themeColor="background1" w:themeShade="80"/>
        </w:rPr>
        <w:t>ren</w:t>
      </w:r>
      <w:r>
        <w:t xml:space="preserve"> blon</w:t>
      </w:r>
      <w:r w:rsidRPr="00A9512B">
        <w:rPr>
          <w:color w:val="808080" w:themeColor="background1" w:themeShade="80"/>
        </w:rPr>
        <w:t>den</w:t>
      </w:r>
      <w:r>
        <w:t xml:space="preserve"> Haa</w:t>
      </w:r>
      <w:r w:rsidRPr="00A9512B">
        <w:rPr>
          <w:color w:val="808080" w:themeColor="background1" w:themeShade="80"/>
        </w:rPr>
        <w:t xml:space="preserve">ren </w:t>
      </w:r>
      <w:r>
        <w:t>hat sie ei</w:t>
      </w:r>
      <w:r w:rsidRPr="00A9512B">
        <w:rPr>
          <w:color w:val="808080" w:themeColor="background1" w:themeShade="80"/>
        </w:rPr>
        <w:t>ne</w:t>
      </w:r>
      <w:r>
        <w:t xml:space="preserve"> Haar</w:t>
      </w:r>
      <w:r w:rsidRPr="00A9512B">
        <w:rPr>
          <w:color w:val="808080" w:themeColor="background1" w:themeShade="80"/>
        </w:rPr>
        <w:t>span</w:t>
      </w:r>
      <w:r>
        <w:t>ge.</w:t>
      </w:r>
    </w:p>
    <w:p w:rsidR="00A9512B" w:rsidRDefault="00A512F8" w:rsidP="00A9512B">
      <w:r>
        <w:rPr>
          <w:lang w:eastAsia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47708</wp:posOffset>
            </wp:positionH>
            <wp:positionV relativeFrom="paragraph">
              <wp:posOffset>166978</wp:posOffset>
            </wp:positionV>
            <wp:extent cx="5935345" cy="3900170"/>
            <wp:effectExtent l="0" t="0" r="8255" b="5080"/>
            <wp:wrapNone/>
            <wp:docPr id="2" name="Grafik 2" descr="E:\_Annett\Klett Verlag 2018\Hager\270941 Zebra 2 KV\Dateneingang\nachträgl. Illus\Rest\Rest\S569_Illus\S569270941_KV_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nachträgl. Illus\Rest\Rest\S569_Illus\S569270941_KV_6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390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27F1" w:rsidRDefault="00D1755E" w:rsidP="00D1755E">
      <w:pPr>
        <w:rPr>
          <w:sz w:val="19"/>
        </w:rPr>
      </w:pPr>
      <w:r w:rsidRPr="00D1755E">
        <w:rPr>
          <w:color w:val="FF0000"/>
          <w:sz w:val="18"/>
          <w:szCs w:val="18"/>
        </w:rPr>
        <w:t xml:space="preserve"> </w:t>
      </w:r>
    </w:p>
    <w:p w:rsidR="00D1755E" w:rsidRDefault="00D1755E" w:rsidP="00D1755E"/>
    <w:p w:rsidR="00D1755E" w:rsidRDefault="00D1755E" w:rsidP="00D1755E"/>
    <w:p w:rsidR="00D1755E" w:rsidRDefault="00D1755E" w:rsidP="00D1755E"/>
    <w:p w:rsidR="00D1755E" w:rsidRDefault="00D1755E" w:rsidP="00D1755E"/>
    <w:p w:rsidR="00D1755E" w:rsidRDefault="00D1755E" w:rsidP="00D1755E"/>
    <w:p w:rsidR="00D1755E" w:rsidRDefault="00D1755E" w:rsidP="00D1755E"/>
    <w:p w:rsidR="00D1755E" w:rsidRDefault="00D1755E" w:rsidP="00D1755E"/>
    <w:p w:rsidR="00D1755E" w:rsidRDefault="00D1755E" w:rsidP="00D1755E"/>
    <w:p w:rsidR="00D1755E" w:rsidRDefault="00D1755E" w:rsidP="00D1755E"/>
    <w:p w:rsidR="00D1755E" w:rsidRDefault="00D1755E" w:rsidP="00D1755E"/>
    <w:p w:rsidR="00D1755E" w:rsidRDefault="00D1755E" w:rsidP="00D1755E"/>
    <w:p w:rsidR="00D1755E" w:rsidRDefault="00D1755E" w:rsidP="00D1755E"/>
    <w:p w:rsidR="00D1755E" w:rsidRDefault="00D1755E" w:rsidP="00D1755E"/>
    <w:p w:rsidR="00D1755E" w:rsidRDefault="00D1755E" w:rsidP="00D1755E"/>
    <w:p w:rsidR="00D1755E" w:rsidRDefault="00D1755E" w:rsidP="00D1755E"/>
    <w:p w:rsidR="00D1755E" w:rsidRDefault="00D1755E" w:rsidP="00D1755E"/>
    <w:p w:rsidR="00D1755E" w:rsidRDefault="00D1755E" w:rsidP="00D1755E"/>
    <w:p w:rsidR="00D1755E" w:rsidRDefault="00D1755E" w:rsidP="00D1755E">
      <w:pPr>
        <w:pStyle w:val="ekvgrundtexthalbe"/>
      </w:pPr>
    </w:p>
    <w:p w:rsidR="00D1755E" w:rsidRDefault="00D1755E" w:rsidP="00D1755E">
      <w:pPr>
        <w:pStyle w:val="ekvgrundtexthalbe"/>
      </w:pPr>
    </w:p>
    <w:p w:rsidR="00D1755E" w:rsidRDefault="00D1755E" w:rsidP="00D1755E"/>
    <w:p w:rsidR="00A5601D" w:rsidRDefault="00A5601D" w:rsidP="00A5601D"/>
    <w:p w:rsidR="00A5601D" w:rsidRPr="00D3427F" w:rsidRDefault="00A5601D" w:rsidP="00A5601D">
      <w:pPr>
        <w:pStyle w:val="ekvnummerierung"/>
        <w:framePr w:wrap="around"/>
      </w:pPr>
      <w:r>
        <w:t>2</w:t>
      </w:r>
    </w:p>
    <w:p w:rsidR="00A5601D" w:rsidRPr="00287B24" w:rsidRDefault="00A5601D" w:rsidP="00A5601D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01D" w:rsidRDefault="00A5601D" w:rsidP="00A5601D">
      <w:r>
        <w:t xml:space="preserve">Was könntest du noch im Bild ergänzen? </w:t>
      </w:r>
    </w:p>
    <w:p w:rsidR="00A5601D" w:rsidRDefault="00A5601D" w:rsidP="00A5601D">
      <w:r>
        <w:t>Male und schreibe einen Satz dazu.</w:t>
      </w:r>
    </w:p>
    <w:p w:rsidR="00A5601D" w:rsidRDefault="00A5601D" w:rsidP="00A5601D"/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A5601D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A5601D" w:rsidRPr="001F1E3D" w:rsidRDefault="00A5601D" w:rsidP="001F1E3D">
            <w:pPr>
              <w:pStyle w:val="ekvlinie"/>
            </w:pPr>
          </w:p>
        </w:tc>
      </w:tr>
      <w:tr w:rsidR="00A5601D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A5601D" w:rsidRPr="001F1E3D" w:rsidRDefault="00A5601D" w:rsidP="001F1E3D">
            <w:pPr>
              <w:pStyle w:val="ekvlinie"/>
            </w:pPr>
          </w:p>
        </w:tc>
      </w:tr>
      <w:tr w:rsidR="00A5601D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A5601D" w:rsidRPr="001F1E3D" w:rsidRDefault="00A5601D" w:rsidP="001F1E3D">
            <w:pPr>
              <w:pStyle w:val="ekvlinie"/>
            </w:pPr>
          </w:p>
        </w:tc>
      </w:tr>
    </w:tbl>
    <w:p w:rsidR="00A5601D" w:rsidRDefault="00A5601D" w:rsidP="00D1755E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A5601D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A5601D" w:rsidRPr="001F1E3D" w:rsidRDefault="00A5601D" w:rsidP="001F1E3D">
            <w:pPr>
              <w:pStyle w:val="ekvlinie"/>
            </w:pPr>
          </w:p>
        </w:tc>
      </w:tr>
      <w:tr w:rsidR="00A5601D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A5601D" w:rsidRPr="001F1E3D" w:rsidRDefault="00A5601D" w:rsidP="001F1E3D">
            <w:pPr>
              <w:pStyle w:val="ekvlinie"/>
            </w:pPr>
          </w:p>
        </w:tc>
      </w:tr>
      <w:tr w:rsidR="00A5601D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A5601D" w:rsidRPr="001F1E3D" w:rsidRDefault="00A5601D" w:rsidP="001F1E3D">
            <w:pPr>
              <w:pStyle w:val="ekvlinie"/>
            </w:pPr>
          </w:p>
        </w:tc>
      </w:tr>
    </w:tbl>
    <w:p w:rsidR="00A5601D" w:rsidRDefault="00A5601D" w:rsidP="00D1755E">
      <w:pPr>
        <w:pStyle w:val="ekvgrundtexthalbe"/>
      </w:pPr>
    </w:p>
    <w:sectPr w:rsidR="00A5601D" w:rsidSect="00001C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ACB" w:rsidRDefault="00B75ACB" w:rsidP="003C599D">
      <w:pPr>
        <w:spacing w:line="240" w:lineRule="auto"/>
      </w:pPr>
      <w:r>
        <w:separator/>
      </w:r>
    </w:p>
  </w:endnote>
  <w:endnote w:type="continuationSeparator" w:id="0">
    <w:p w:rsidR="00B75ACB" w:rsidRDefault="00B75ACB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ECF" w:rsidRDefault="004B3ECF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7E0D68F9" wp14:editId="63811583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C57D89">
            <w:t>18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C57D89" w:rsidRDefault="00C57D89" w:rsidP="00370A70">
          <w:pPr>
            <w:pStyle w:val="ekvpagina"/>
          </w:pPr>
        </w:p>
        <w:p w:rsidR="00C57D89" w:rsidRPr="00C57D89" w:rsidRDefault="00C57D89" w:rsidP="00370A70">
          <w:pPr>
            <w:pStyle w:val="ekvpagina"/>
            <w:rPr>
              <w:rStyle w:val="ekvfett"/>
            </w:rPr>
          </w:pPr>
          <w:r w:rsidRPr="00C57D89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tbl>
          <w:tblPr>
            <w:tblW w:w="11000" w:type="dxa"/>
            <w:tblLayout w:type="fixed"/>
            <w:tblCellMar>
              <w:left w:w="0" w:type="dxa"/>
              <w:right w:w="0" w:type="dxa"/>
            </w:tblCellMar>
            <w:tblLook w:val="01E0" w:firstRow="1" w:lastRow="1" w:firstColumn="1" w:lastColumn="1" w:noHBand="0" w:noVBand="0"/>
          </w:tblPr>
          <w:tblGrid>
            <w:gridCol w:w="11000"/>
          </w:tblGrid>
          <w:tr w:rsidR="004B3ECF" w:rsidRPr="00025140" w:rsidTr="00C70353">
            <w:trPr>
              <w:trHeight w:hRule="exact" w:val="680"/>
            </w:trPr>
            <w:tc>
              <w:tcPr>
                <w:tcW w:w="5823" w:type="dxa"/>
                <w:noWrap/>
              </w:tcPr>
              <w:p w:rsidR="004B3ECF" w:rsidRPr="00005AE2" w:rsidRDefault="004B3ECF" w:rsidP="00C70353">
                <w:pPr>
                  <w:pStyle w:val="ekvquelle"/>
                </w:pPr>
                <w:r w:rsidRPr="00005AE2">
                  <w:t xml:space="preserve">Textquellen: </w:t>
                </w:r>
                <w:r>
                  <w:t>Sonja Liebner-Möller, Troisdorf-Eschmar</w:t>
                </w:r>
              </w:p>
              <w:p w:rsidR="004B3ECF" w:rsidRPr="00025140" w:rsidRDefault="004B3ECF" w:rsidP="00C70353">
                <w:pPr>
                  <w:pStyle w:val="ekvquelle"/>
                </w:pPr>
                <w:r w:rsidRPr="00005AE2">
                  <w:t>Illustratoren</w:t>
                </w:r>
                <w:r>
                  <w:t xml:space="preserve">: </w:t>
                </w:r>
                <w:r w:rsidRPr="00A512F8">
                  <w:t>Friederike Ablang, Berlin</w:t>
                </w:r>
                <w:r>
                  <w:t>; Friederike Schumann, Berlin</w:t>
                </w:r>
              </w:p>
            </w:tc>
          </w:tr>
        </w:tbl>
        <w:p w:rsidR="00193A18" w:rsidRPr="00025140" w:rsidRDefault="00193A18" w:rsidP="00005AE2">
          <w:pPr>
            <w:pStyle w:val="ekvquelle"/>
          </w:pP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ECF" w:rsidRDefault="004B3ECF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ACB" w:rsidRDefault="00B75ACB" w:rsidP="003C599D">
      <w:pPr>
        <w:spacing w:line="240" w:lineRule="auto"/>
      </w:pPr>
      <w:r>
        <w:separator/>
      </w:r>
    </w:p>
  </w:footnote>
  <w:footnote w:type="continuationSeparator" w:id="0">
    <w:p w:rsidR="00B75ACB" w:rsidRDefault="00B75ACB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ECF" w:rsidRDefault="004B3ECF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ECF" w:rsidRDefault="004B3ECF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ECF" w:rsidRDefault="004B3ECF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C82"/>
    <w:rsid w:val="00001C82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A55E5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16E08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A3916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57AAA"/>
    <w:rsid w:val="00261D9E"/>
    <w:rsid w:val="0026581E"/>
    <w:rsid w:val="00271367"/>
    <w:rsid w:val="00276DAA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020E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87A3B"/>
    <w:rsid w:val="00490692"/>
    <w:rsid w:val="00492037"/>
    <w:rsid w:val="004925F2"/>
    <w:rsid w:val="004A66C3"/>
    <w:rsid w:val="004A66CF"/>
    <w:rsid w:val="004B3ECF"/>
    <w:rsid w:val="004B4520"/>
    <w:rsid w:val="004F5458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46D"/>
    <w:rsid w:val="00560848"/>
    <w:rsid w:val="00565076"/>
    <w:rsid w:val="005656B4"/>
    <w:rsid w:val="0057073F"/>
    <w:rsid w:val="0057200E"/>
    <w:rsid w:val="00572A0F"/>
    <w:rsid w:val="00574FE0"/>
    <w:rsid w:val="00576D2D"/>
    <w:rsid w:val="00577905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02F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0483"/>
    <w:rsid w:val="008443FA"/>
    <w:rsid w:val="00844602"/>
    <w:rsid w:val="00845881"/>
    <w:rsid w:val="00845AEA"/>
    <w:rsid w:val="00847231"/>
    <w:rsid w:val="008478B1"/>
    <w:rsid w:val="00850EC8"/>
    <w:rsid w:val="00851354"/>
    <w:rsid w:val="00854D77"/>
    <w:rsid w:val="008576F6"/>
    <w:rsid w:val="00857713"/>
    <w:rsid w:val="00862C21"/>
    <w:rsid w:val="00866C85"/>
    <w:rsid w:val="00867BF6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C760F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4A20"/>
    <w:rsid w:val="009B7E8B"/>
    <w:rsid w:val="009C26DF"/>
    <w:rsid w:val="009C2A7B"/>
    <w:rsid w:val="009C3C75"/>
    <w:rsid w:val="009C5BF4"/>
    <w:rsid w:val="009D27F1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512F8"/>
    <w:rsid w:val="00A54855"/>
    <w:rsid w:val="00A5601D"/>
    <w:rsid w:val="00A701AF"/>
    <w:rsid w:val="00A75504"/>
    <w:rsid w:val="00A8687B"/>
    <w:rsid w:val="00A92B79"/>
    <w:rsid w:val="00A9512B"/>
    <w:rsid w:val="00A9695B"/>
    <w:rsid w:val="00A9696A"/>
    <w:rsid w:val="00AA2D66"/>
    <w:rsid w:val="00AA3E8B"/>
    <w:rsid w:val="00AA5591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528B"/>
    <w:rsid w:val="00B468CC"/>
    <w:rsid w:val="00B54655"/>
    <w:rsid w:val="00B54814"/>
    <w:rsid w:val="00B6045F"/>
    <w:rsid w:val="00B65ABF"/>
    <w:rsid w:val="00B661D9"/>
    <w:rsid w:val="00B7242A"/>
    <w:rsid w:val="00B73B76"/>
    <w:rsid w:val="00B75ACB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0670"/>
    <w:rsid w:val="00C343F5"/>
    <w:rsid w:val="00C40555"/>
    <w:rsid w:val="00C40D51"/>
    <w:rsid w:val="00C429A6"/>
    <w:rsid w:val="00C4504D"/>
    <w:rsid w:val="00C504F8"/>
    <w:rsid w:val="00C52A99"/>
    <w:rsid w:val="00C57D89"/>
    <w:rsid w:val="00C6514B"/>
    <w:rsid w:val="00C727B3"/>
    <w:rsid w:val="00C72BA2"/>
    <w:rsid w:val="00C842ED"/>
    <w:rsid w:val="00C84E4C"/>
    <w:rsid w:val="00C87044"/>
    <w:rsid w:val="00C94D1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55E"/>
    <w:rsid w:val="00D2569D"/>
    <w:rsid w:val="00D267BD"/>
    <w:rsid w:val="00D3427F"/>
    <w:rsid w:val="00D36857"/>
    <w:rsid w:val="00D559DE"/>
    <w:rsid w:val="00D56FEB"/>
    <w:rsid w:val="00D616EE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A206F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18EF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unhideWhenUsed="0" w:qFormat="1"/>
    <w:lsdException w:name="heading 2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9" w:unhideWhenUsed="0" w:qFormat="1"/>
    <w:lsdException w:name="Default Paragraph Font" w:uiPriority="1"/>
    <w:lsdException w:name="Subtitle" w:uiPriority="9" w:unhideWhenUsed="0" w:qFormat="1"/>
    <w:lsdException w:name="Strong" w:uiPriority="9" w:unhideWhenUsed="0" w:qFormat="1"/>
    <w:lsdException w:name="Emphasis" w:uiPriority="9" w:unhideWhenUsed="0" w:qFormat="1"/>
    <w:lsdException w:name="Table Grid" w:semiHidden="0" w:uiPriority="39" w:unhideWhenUsed="0"/>
    <w:lsdException w:name="Placeholder Text" w:unhideWhenUsed="0"/>
    <w:lsdException w:name="No Spacing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9" w:unhideWhenUsed="0" w:qFormat="1"/>
    <w:lsdException w:name="Quote" w:uiPriority="9" w:unhideWhenUsed="0" w:qFormat="1"/>
    <w:lsdException w:name="Intense Quote" w:uiPriority="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9" w:unhideWhenUsed="0" w:qFormat="1"/>
    <w:lsdException w:name="Intense Emphasis" w:uiPriority="9" w:unhideWhenUsed="0" w:qFormat="1"/>
    <w:lsdException w:name="Subtle Reference" w:uiPriority="9" w:unhideWhenUsed="0" w:qFormat="1"/>
    <w:lsdException w:name="Intense Reference" w:uiPriority="9" w:unhideWhenUsed="0" w:qFormat="1"/>
    <w:lsdException w:name="Book Title" w:uiPriority="9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customStyle="1" w:styleId="GridTableLight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unhideWhenUsed="0" w:qFormat="1"/>
    <w:lsdException w:name="heading 2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9" w:unhideWhenUsed="0" w:qFormat="1"/>
    <w:lsdException w:name="Default Paragraph Font" w:uiPriority="1"/>
    <w:lsdException w:name="Subtitle" w:uiPriority="9" w:unhideWhenUsed="0" w:qFormat="1"/>
    <w:lsdException w:name="Strong" w:uiPriority="9" w:unhideWhenUsed="0" w:qFormat="1"/>
    <w:lsdException w:name="Emphasis" w:uiPriority="9" w:unhideWhenUsed="0" w:qFormat="1"/>
    <w:lsdException w:name="Table Grid" w:semiHidden="0" w:uiPriority="39" w:unhideWhenUsed="0"/>
    <w:lsdException w:name="Placeholder Text" w:unhideWhenUsed="0"/>
    <w:lsdException w:name="No Spacing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9" w:unhideWhenUsed="0" w:qFormat="1"/>
    <w:lsdException w:name="Quote" w:uiPriority="9" w:unhideWhenUsed="0" w:qFormat="1"/>
    <w:lsdException w:name="Intense Quote" w:uiPriority="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9" w:unhideWhenUsed="0" w:qFormat="1"/>
    <w:lsdException w:name="Intense Emphasis" w:uiPriority="9" w:unhideWhenUsed="0" w:qFormat="1"/>
    <w:lsdException w:name="Subtle Reference" w:uiPriority="9" w:unhideWhenUsed="0" w:qFormat="1"/>
    <w:lsdException w:name="Intense Reference" w:uiPriority="9" w:unhideWhenUsed="0" w:qFormat="1"/>
    <w:lsdException w:name="Book Title" w:uiPriority="9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customStyle="1" w:styleId="GridTableLight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ger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67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Hager, Gabriele</cp:lastModifiedBy>
  <cp:revision>9</cp:revision>
  <cp:lastPrinted>2018-02-06T17:08:00Z</cp:lastPrinted>
  <dcterms:created xsi:type="dcterms:W3CDTF">2018-02-06T17:10:00Z</dcterms:created>
  <dcterms:modified xsi:type="dcterms:W3CDTF">2018-07-04T12:47:00Z</dcterms:modified>
</cp:coreProperties>
</file>