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:rsidR="00FB59FB" w:rsidRPr="00AE65F6" w:rsidRDefault="00FB59FB" w:rsidP="00362B02">
            <w:pPr>
              <w:pageBreakBefore/>
              <w:rPr>
                <w:color w:val="FFFFFF" w:themeColor="background1"/>
              </w:rPr>
            </w:pPr>
          </w:p>
        </w:tc>
        <w:tc>
          <w:tcPr>
            <w:tcW w:w="4186" w:type="dxa"/>
            <w:noWrap/>
            <w:vAlign w:val="bottom"/>
          </w:tcPr>
          <w:p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001C82">
              <w:t>6</w:t>
            </w:r>
            <w:r w:rsidR="004C2967">
              <w:t>6</w:t>
            </w:r>
          </w:p>
        </w:tc>
      </w:tr>
      <w:tr w:rsidR="00BF17F2" w:rsidRPr="00BF17F2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:rsidR="00CD7D9F" w:rsidRDefault="00C314F1" w:rsidP="00001C82">
      <w:pPr>
        <w:pStyle w:val="ekvue1arial"/>
      </w:pPr>
      <w:bookmarkStart w:id="0" w:name="bmStart"/>
      <w:bookmarkEnd w:id="0"/>
      <w: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4139565</wp:posOffset>
            </wp:positionH>
            <wp:positionV relativeFrom="paragraph">
              <wp:posOffset>45085</wp:posOffset>
            </wp:positionV>
            <wp:extent cx="895350" cy="1076437"/>
            <wp:effectExtent l="0" t="0" r="0" b="9525"/>
            <wp:wrapNone/>
            <wp:docPr id="2" name="Grafik 2" descr="E:\_Annett\Klett Verlag 2018\Hager\270941 Zebra 2 KV\Dateneingang\270941_KV\270941_png\270941_png\KV_66\S569_Zebra_Rollschuh_s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270941_KV\270941_png\270941_png\KV_66\S569_Zebra_Rollschuh_sw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76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5CF0">
        <w:t>Sätze schreiben</w:t>
      </w:r>
    </w:p>
    <w:p w:rsidR="00001C82" w:rsidRDefault="00001C82" w:rsidP="00005AE2"/>
    <w:p w:rsidR="00001C82" w:rsidRPr="00D3427F" w:rsidRDefault="00001C82" w:rsidP="00001C82">
      <w:pPr>
        <w:pStyle w:val="ekvnummerierung"/>
        <w:framePr w:wrap="around"/>
      </w:pPr>
      <w:r>
        <w:t>1</w:t>
      </w:r>
    </w:p>
    <w:p w:rsidR="00A9512B" w:rsidRPr="00287B24" w:rsidRDefault="00A9512B" w:rsidP="00A9512B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1C82" w:rsidRPr="00287B24" w:rsidRDefault="00001C82" w:rsidP="00001C82">
      <w:pPr>
        <w:pStyle w:val="ekvpicto"/>
        <w:framePr w:wrap="around"/>
      </w:pPr>
    </w:p>
    <w:p w:rsidR="00470AE5" w:rsidRDefault="00470AE5" w:rsidP="00B52C58">
      <w:r>
        <w:t>Was passt zusammen? Verbinde.</w:t>
      </w:r>
    </w:p>
    <w:p w:rsidR="00B52C58" w:rsidRDefault="00B52C58" w:rsidP="00B52C58"/>
    <w:p w:rsidR="009E7403" w:rsidRDefault="00470AE5" w:rsidP="009E7403">
      <w:pPr>
        <w:pStyle w:val="ekvue3arial"/>
      </w:pPr>
      <w:r>
        <w:t>Kunos Schulweg</w:t>
      </w:r>
      <w:r w:rsidR="000627E6">
        <w:tab/>
      </w:r>
      <w:r w:rsidR="009E7403">
        <w:t>Lisas Schulweg</w:t>
      </w:r>
    </w:p>
    <w:p w:rsidR="00470AE5" w:rsidRDefault="000627E6" w:rsidP="00470AE5">
      <w:pPr>
        <w:pStyle w:val="ekvue3arial"/>
      </w:pPr>
      <w:r>
        <mc:AlternateContent>
          <mc:Choice Requires="wpg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1346</wp:posOffset>
                </wp:positionH>
                <wp:positionV relativeFrom="paragraph">
                  <wp:posOffset>168910</wp:posOffset>
                </wp:positionV>
                <wp:extent cx="2969895" cy="3467100"/>
                <wp:effectExtent l="0" t="0" r="20955" b="19050"/>
                <wp:wrapNone/>
                <wp:docPr id="18" name="Gruppieren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69895" cy="3467100"/>
                          <a:chOff x="0" y="0"/>
                          <a:chExt cx="2969972" cy="3467176"/>
                        </a:xfrm>
                      </wpg:grpSpPr>
                      <wps:wsp>
                        <wps:cNvPr id="248" name="Textfeld 248"/>
                        <wps:cNvSpPr txBox="1"/>
                        <wps:spPr>
                          <a:xfrm>
                            <a:off x="0" y="0"/>
                            <a:ext cx="2969972" cy="4972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0627E6" w:rsidRPr="000037EA" w:rsidRDefault="00775C81" w:rsidP="000627E6">
                              <w:pPr>
                                <w:pStyle w:val="ekvaufgabenwortkarte"/>
                                <w:tabs>
                                  <w:tab w:val="left" w:pos="2268"/>
                                </w:tabs>
                              </w:pP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t>Li</w:t>
                              </w:r>
                              <w:r w:rsidR="000627E6" w:rsidRPr="0050350B">
                                <w:rPr>
                                  <w:color w:val="A6A6A6" w:themeColor="background1" w:themeShade="A6"/>
                                  <w14:textFill>
                                    <w14:solidFill>
                                      <w14:schemeClr w14:val="bg1">
                                        <w14:lumMod w14:val="65000"/>
                                        <w14:lumMod w14:val="65000"/>
                                      </w14:schemeClr>
                                    </w14:solidFill>
                                  </w14:textFill>
                                </w:rPr>
                                <w:t>sa</w:t>
                              </w:r>
                              <w:r w:rsidR="000627E6">
                                <w:t xml:space="preserve"> fährt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" name="Textfeld 1"/>
                        <wps:cNvSpPr txBox="1"/>
                        <wps:spPr>
                          <a:xfrm>
                            <a:off x="0" y="1784908"/>
                            <a:ext cx="2969895" cy="4972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0627E6" w:rsidRPr="000037EA" w:rsidRDefault="00775C81" w:rsidP="000627E6">
                              <w:pPr>
                                <w:pStyle w:val="ekvaufgabenwortkarte"/>
                                <w:tabs>
                                  <w:tab w:val="left" w:pos="2268"/>
                                </w:tabs>
                              </w:pP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t>Sie ra</w:t>
                              </w:r>
                              <w:r w:rsidR="000627E6" w:rsidRPr="0050350B">
                                <w:rPr>
                                  <w:color w:val="A6A6A6" w:themeColor="background1" w:themeShade="A6"/>
                                  <w14:textFill>
                                    <w14:solidFill>
                                      <w14:schemeClr w14:val="bg1">
                                        <w14:lumMod w14:val="65000"/>
                                        <w14:lumMod w14:val="65000"/>
                                      </w14:schemeClr>
                                    </w14:solidFill>
                                  </w14:textFill>
                                </w:rPr>
                                <w:t>delt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feld 4"/>
                        <wps:cNvSpPr txBox="1"/>
                        <wps:spPr>
                          <a:xfrm>
                            <a:off x="0" y="1185062"/>
                            <a:ext cx="2969895" cy="4972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0627E6" w:rsidRPr="000037EA" w:rsidRDefault="00775C81" w:rsidP="000627E6">
                              <w:pPr>
                                <w:pStyle w:val="ekvaufgabenwortkarte"/>
                                <w:tabs>
                                  <w:tab w:val="left" w:pos="2268"/>
                                </w:tabs>
                              </w:pP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t>Dort sitzt er ne</w:t>
                              </w:r>
                              <w:r w:rsidR="000627E6" w:rsidRPr="0050350B">
                                <w:rPr>
                                  <w:color w:val="A6A6A6" w:themeColor="background1" w:themeShade="A6"/>
                                  <w14:textFill>
                                    <w14:solidFill>
                                      <w14:schemeClr w14:val="bg1">
                                        <w14:lumMod w14:val="65000"/>
                                        <w14:lumMod w14:val="65000"/>
                                      </w14:schemeClr>
                                    </w14:solidFill>
                                  </w14:textFill>
                                </w:rPr>
                                <w:t>ben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feld 6"/>
                        <wps:cNvSpPr txBox="1"/>
                        <wps:spPr>
                          <a:xfrm>
                            <a:off x="0" y="2370124"/>
                            <a:ext cx="2969895" cy="4972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0627E6" w:rsidRPr="000037EA" w:rsidRDefault="00775C81" w:rsidP="000627E6">
                              <w:pPr>
                                <w:pStyle w:val="ekvaufgabenwortkarte"/>
                                <w:tabs>
                                  <w:tab w:val="left" w:pos="2268"/>
                                </w:tabs>
                              </w:pP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t>Der Bus kommt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feld 7"/>
                        <wps:cNvSpPr txBox="1"/>
                        <wps:spPr>
                          <a:xfrm>
                            <a:off x="0" y="2969971"/>
                            <a:ext cx="2969972" cy="4972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0627E6" w:rsidRPr="000037EA" w:rsidRDefault="00775C81" w:rsidP="000627E6">
                              <w:pPr>
                                <w:pStyle w:val="ekvaufgabenwortkarte"/>
                                <w:tabs>
                                  <w:tab w:val="left" w:pos="2268"/>
                                </w:tabs>
                              </w:pP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t>Li</w:t>
                              </w:r>
                              <w:r w:rsidR="000627E6" w:rsidRPr="0050350B">
                                <w:rPr>
                                  <w:color w:val="A6A6A6" w:themeColor="background1" w:themeShade="A6"/>
                                  <w14:textFill>
                                    <w14:solidFill>
                                      <w14:schemeClr w14:val="bg1">
                                        <w14:lumMod w14:val="65000"/>
                                        <w14:lumMod w14:val="65000"/>
                                      </w14:schemeClr>
                                    </w14:solidFill>
                                  </w14:textFill>
                                </w:rPr>
                                <w:t>sas</w:t>
                              </w:r>
                              <w:r w:rsidR="000627E6">
                                <w:t xml:space="preserve"> Freun</w:t>
                              </w:r>
                              <w:r w:rsidR="000627E6" w:rsidRPr="0050350B">
                                <w:rPr>
                                  <w:color w:val="A6A6A6" w:themeColor="background1" w:themeShade="A6"/>
                                  <w14:textFill>
                                    <w14:solidFill>
                                      <w14:schemeClr w14:val="bg1">
                                        <w14:lumMod w14:val="65000"/>
                                        <w14:lumMod w14:val="65000"/>
                                      </w14:schemeClr>
                                    </w14:solidFill>
                                  </w14:textFill>
                                </w:rPr>
                                <w:t>din</w:t>
                              </w:r>
                              <w:r w:rsidR="000627E6">
                                <w:t xml:space="preserve"> war</w:t>
                              </w:r>
                              <w:r w:rsidR="000627E6" w:rsidRPr="0050350B">
                                <w:rPr>
                                  <w:color w:val="A6A6A6" w:themeColor="background1" w:themeShade="A6"/>
                                  <w14:textFill>
                                    <w14:solidFill>
                                      <w14:schemeClr w14:val="bg1">
                                        <w14:lumMod w14:val="65000"/>
                                        <w14:lumMod w14:val="65000"/>
                                      </w14:schemeClr>
                                    </w14:solidFill>
                                  </w14:textFill>
                                </w:rPr>
                                <w:t>tet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feld 8"/>
                        <wps:cNvSpPr txBox="1"/>
                        <wps:spPr>
                          <a:xfrm>
                            <a:off x="0" y="592531"/>
                            <a:ext cx="2969895" cy="49720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0627E6" w:rsidRPr="000037EA" w:rsidRDefault="00775C81" w:rsidP="000627E6">
                              <w:pPr>
                                <w:pStyle w:val="ekvaufgabenwortkarte"/>
                                <w:tabs>
                                  <w:tab w:val="left" w:pos="2268"/>
                                </w:tabs>
                              </w:pP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rPr>
                                  <w:color w:val="FF0000"/>
                                  <w:sz w:val="16"/>
                                  <w:szCs w:val="16"/>
                                  <w14:textFill>
                                    <w14:solidFill>
                                      <w14:srgbClr w14:val="FF0000">
                                        <w14:lumMod w14:val="65000"/>
                                      </w14:srgbClr>
                                    </w14:solidFill>
                                  </w14:textFill>
                                </w:rPr>
                                <w:tab/>
                              </w:r>
                              <w:r w:rsidR="000627E6">
                                <w:t>Ku</w:t>
                              </w:r>
                              <w:r w:rsidR="000627E6" w:rsidRPr="0050350B">
                                <w:rPr>
                                  <w:color w:val="A6A6A6" w:themeColor="background1" w:themeShade="A6"/>
                                  <w14:textFill>
                                    <w14:solidFill>
                                      <w14:schemeClr w14:val="bg1">
                                        <w14:lumMod w14:val="65000"/>
                                        <w14:lumMod w14:val="65000"/>
                                      </w14:schemeClr>
                                    </w14:solidFill>
                                  </w14:textFill>
                                </w:rPr>
                                <w:t>no</w:t>
                              </w:r>
                              <w:r w:rsidR="000627E6">
                                <w:t xml:space="preserve"> fährt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pieren 18" o:spid="_x0000_s1026" style="position:absolute;margin-left:.1pt;margin-top:13.3pt;width:233.85pt;height:273pt;z-index:251657216" coordsize="29699,346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feld 248" o:spid="_x0000_s1027" type="#_x0000_t202" style="position:absolute;width:29699;height:4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" filled="f" strokecolor="black [3213]" strokeweight=".5pt">
                  <v:textbox inset=",1mm,,1mm">
                    <w:txbxContent>
                      <w:p w:rsidR="000627E6" w:rsidRPr="000037EA" w:rsidRDefault="00775C81" w:rsidP="000627E6">
                        <w:pPr>
                          <w:pStyle w:val="ekvaufgabenwortkarte"/>
                          <w:tabs>
                            <w:tab w:val="left" w:pos="2268"/>
                          </w:tabs>
                        </w:pP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t>Li</w:t>
                        </w:r>
                        <w:r w:rsidR="000627E6" w:rsidRPr="0050350B">
                          <w:rPr>
                            <w:color w:val="A6A6A6" w:themeColor="background1" w:themeShade="A6"/>
                          </w:rPr>
                          <w:t>sa</w:t>
                        </w:r>
                        <w:r w:rsidR="000627E6">
                          <w:t xml:space="preserve"> fährt</w:t>
                        </w:r>
                      </w:p>
                    </w:txbxContent>
                  </v:textbox>
                </v:shape>
                <v:shape id="Textfeld 1" o:spid="_x0000_s1028" type="#_x0000_t202" style="position:absolute;top:17849;width:29698;height:4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" filled="f" strokecolor="black [3213]" strokeweight=".5pt">
                  <v:textbox inset=",1mm,,1mm">
                    <w:txbxContent>
                      <w:p w:rsidR="000627E6" w:rsidRPr="000037EA" w:rsidRDefault="00775C81" w:rsidP="000627E6">
                        <w:pPr>
                          <w:pStyle w:val="ekvaufgabenwortkarte"/>
                          <w:tabs>
                            <w:tab w:val="left" w:pos="2268"/>
                          </w:tabs>
                        </w:pP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t>Sie ra</w:t>
                        </w:r>
                        <w:r w:rsidR="000627E6" w:rsidRPr="0050350B">
                          <w:rPr>
                            <w:color w:val="A6A6A6" w:themeColor="background1" w:themeShade="A6"/>
                          </w:rPr>
                          <w:t>delt</w:t>
                        </w:r>
                      </w:p>
                    </w:txbxContent>
                  </v:textbox>
                </v:shape>
                <v:shape id="Textfeld 4" o:spid="_x0000_s1029" type="#_x0000_t202" style="position:absolute;top:11850;width:29698;height:4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" filled="f" strokecolor="black [3213]" strokeweight=".5pt">
                  <v:textbox inset=",1mm,,1mm">
                    <w:txbxContent>
                      <w:p w:rsidR="000627E6" w:rsidRPr="000037EA" w:rsidRDefault="00775C81" w:rsidP="000627E6">
                        <w:pPr>
                          <w:pStyle w:val="ekvaufgabenwortkarte"/>
                          <w:tabs>
                            <w:tab w:val="left" w:pos="2268"/>
                          </w:tabs>
                        </w:pP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t>Dort sitzt er ne</w:t>
                        </w:r>
                        <w:r w:rsidR="000627E6" w:rsidRPr="0050350B">
                          <w:rPr>
                            <w:color w:val="A6A6A6" w:themeColor="background1" w:themeShade="A6"/>
                          </w:rPr>
                          <w:t>ben</w:t>
                        </w:r>
                      </w:p>
                    </w:txbxContent>
                  </v:textbox>
                </v:shape>
                <v:shape id="Textfeld 6" o:spid="_x0000_s1030" type="#_x0000_t202" style="position:absolute;top:23701;width:29698;height:4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" filled="f" strokecolor="black [3213]" strokeweight=".5pt">
                  <v:textbox inset=",1mm,,1mm">
                    <w:txbxContent>
                      <w:p w:rsidR="000627E6" w:rsidRPr="000037EA" w:rsidRDefault="00775C81" w:rsidP="000627E6">
                        <w:pPr>
                          <w:pStyle w:val="ekvaufgabenwortkarte"/>
                          <w:tabs>
                            <w:tab w:val="left" w:pos="2268"/>
                          </w:tabs>
                        </w:pP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t>Der Bus kommt</w:t>
                        </w:r>
                      </w:p>
                    </w:txbxContent>
                  </v:textbox>
                </v:shape>
                <v:shape id="Textfeld 7" o:spid="_x0000_s1031" type="#_x0000_t202" style="position:absolute;top:29699;width:29699;height:4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" filled="f" strokecolor="black [3213]" strokeweight=".5pt">
                  <v:textbox inset=",1mm,,1mm">
                    <w:txbxContent>
                      <w:p w:rsidR="000627E6" w:rsidRPr="000037EA" w:rsidRDefault="00775C81" w:rsidP="000627E6">
                        <w:pPr>
                          <w:pStyle w:val="ekvaufgabenwortkarte"/>
                          <w:tabs>
                            <w:tab w:val="left" w:pos="2268"/>
                          </w:tabs>
                        </w:pP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t>Li</w:t>
                        </w:r>
                        <w:r w:rsidR="000627E6" w:rsidRPr="0050350B">
                          <w:rPr>
                            <w:color w:val="A6A6A6" w:themeColor="background1" w:themeShade="A6"/>
                          </w:rPr>
                          <w:t>sas</w:t>
                        </w:r>
                        <w:r w:rsidR="000627E6">
                          <w:t xml:space="preserve"> Freun</w:t>
                        </w:r>
                        <w:r w:rsidR="000627E6" w:rsidRPr="0050350B">
                          <w:rPr>
                            <w:color w:val="A6A6A6" w:themeColor="background1" w:themeShade="A6"/>
                          </w:rPr>
                          <w:t>din</w:t>
                        </w:r>
                        <w:r w:rsidR="000627E6">
                          <w:t xml:space="preserve"> war</w:t>
                        </w:r>
                        <w:r w:rsidR="000627E6" w:rsidRPr="0050350B">
                          <w:rPr>
                            <w:color w:val="A6A6A6" w:themeColor="background1" w:themeShade="A6"/>
                          </w:rPr>
                          <w:t>tet</w:t>
                        </w:r>
                      </w:p>
                    </w:txbxContent>
                  </v:textbox>
                </v:shape>
                <v:shape id="Textfeld 8" o:spid="_x0000_s1032" type="#_x0000_t202" style="position:absolute;top:5925;width:29698;height:49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" filled="f" strokecolor="black [3213]" strokeweight=".5pt">
                  <v:textbox inset=",1mm,,1mm">
                    <w:txbxContent>
                      <w:p w:rsidR="000627E6" w:rsidRPr="000037EA" w:rsidRDefault="00775C81" w:rsidP="000627E6">
                        <w:pPr>
                          <w:pStyle w:val="ekvaufgabenwortkarte"/>
                          <w:tabs>
                            <w:tab w:val="left" w:pos="2268"/>
                          </w:tabs>
                        </w:pP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rPr>
                            <w:color w:val="FF0000"/>
                            <w:sz w:val="16"/>
                            <w:szCs w:val="16"/>
                            <w14:textFill>
                              <w14:solidFill>
                                <w14:srgbClr w14:val="FF0000">
                                  <w14:lumMod w14:val="65000"/>
                                </w14:srgbClr>
                              </w14:solidFill>
                            </w14:textFill>
                          </w:rPr>
                          <w:tab/>
                        </w:r>
                        <w:r w:rsidR="000627E6">
                          <w:t>Ku</w:t>
                        </w:r>
                        <w:r w:rsidR="000627E6" w:rsidRPr="0050350B">
                          <w:rPr>
                            <w:color w:val="A6A6A6" w:themeColor="background1" w:themeShade="A6"/>
                          </w:rPr>
                          <w:t>no</w:t>
                        </w:r>
                        <w:r w:rsidR="000627E6">
                          <w:t xml:space="preserve"> fährt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F0341" w:rsidRDefault="00775C81" w:rsidP="000627E6">
      <w:r>
        <w:rPr>
          <w:color w:val="FFFFFF" w:themeColor="background1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383540</wp:posOffset>
            </wp:positionH>
            <wp:positionV relativeFrom="paragraph">
              <wp:posOffset>9774</wp:posOffset>
            </wp:positionV>
            <wp:extent cx="789834" cy="481962"/>
            <wp:effectExtent l="0" t="0" r="0" b="0"/>
            <wp:wrapNone/>
            <wp:docPr id="16" name="Grafik 16" descr="E:\_Annett\Klett Verlag 2018\Hager\270941 Zebra 2 KV\Dateneingang\nachträgl. Illus\Rest\Rest\S569_Illus\S569270941_KV_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S569_Illus\S569270941_KV_6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337" t="985" r="31731" b="84910"/>
                    <a:stretch/>
                  </pic:blipFill>
                  <pic:spPr bwMode="auto">
                    <a:xfrm>
                      <a:off x="0" y="0"/>
                      <a:ext cx="789834" cy="481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627E6">
        <w:rPr>
          <w:lang w:eastAsia="de-DE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4498645</wp:posOffset>
                </wp:positionH>
                <wp:positionV relativeFrom="paragraph">
                  <wp:posOffset>113665</wp:posOffset>
                </wp:positionV>
                <wp:extent cx="1440815" cy="3239770"/>
                <wp:effectExtent l="0" t="0" r="26035" b="17780"/>
                <wp:wrapNone/>
                <wp:docPr id="17" name="Gruppieren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40815" cy="3239770"/>
                          <a:chOff x="0" y="0"/>
                          <a:chExt cx="1441094" cy="3239971"/>
                        </a:xfrm>
                      </wpg:grpSpPr>
                      <wps:wsp>
                        <wps:cNvPr id="9" name="Textfeld 9"/>
                        <wps:cNvSpPr txBox="1"/>
                        <wps:spPr>
                          <a:xfrm>
                            <a:off x="0" y="0"/>
                            <a:ext cx="1441094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0627E6" w:rsidRPr="000037EA" w:rsidRDefault="000627E6" w:rsidP="000627E6">
                              <w:pPr>
                                <w:pStyle w:val="ekvaufgabenwortkarte"/>
                                <w:jc w:val="center"/>
                              </w:pPr>
                              <w:r>
                                <w:t>sei</w:t>
                              </w:r>
                              <w:r w:rsidRPr="0050350B">
                                <w:rPr>
                                  <w:color w:val="A6A6A6" w:themeColor="background1" w:themeShade="A6"/>
                                  <w14:textFill>
                                    <w14:solidFill>
                                      <w14:schemeClr w14:val="bg1">
                                        <w14:lumMod w14:val="65000"/>
                                        <w14:lumMod w14:val="65000"/>
                                      </w14:schemeClr>
                                    </w14:solidFill>
                                  </w14:textFill>
                                </w:rPr>
                                <w:t>nem</w:t>
                              </w:r>
                              <w:r>
                                <w:t xml:space="preserve"> Freund A</w:t>
                              </w:r>
                              <w:r w:rsidRPr="0050350B">
                                <w:rPr>
                                  <w:color w:val="A6A6A6" w:themeColor="background1" w:themeShade="A6"/>
                                  <w14:textFill>
                                    <w14:solidFill>
                                      <w14:schemeClr w14:val="bg1">
                                        <w14:lumMod w14:val="65000"/>
                                        <w14:lumMod w14:val="65000"/>
                                      </w14:schemeClr>
                                    </w14:solidFill>
                                  </w14:textFill>
                                </w:rPr>
                                <w:t>li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Textfeld 11"/>
                        <wps:cNvSpPr txBox="1"/>
                        <wps:spPr>
                          <a:xfrm>
                            <a:off x="0" y="1185062"/>
                            <a:ext cx="1441094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0627E6" w:rsidRPr="000037EA" w:rsidRDefault="000627E6" w:rsidP="000627E6">
                              <w:pPr>
                                <w:pStyle w:val="ekvaufgabenwortkarte"/>
                              </w:pPr>
                              <w:r>
                                <w:t>mit ih</w:t>
                              </w:r>
                              <w:r w:rsidRPr="0050350B">
                                <w:rPr>
                                  <w:color w:val="A6A6A6" w:themeColor="background1" w:themeShade="A6"/>
                                  <w14:textFill>
                                    <w14:solidFill>
                                      <w14:schemeClr w14:val="bg1">
                                        <w14:lumMod w14:val="65000"/>
                                        <w14:lumMod w14:val="65000"/>
                                      </w14:schemeClr>
                                    </w14:solidFill>
                                  </w14:textFill>
                                </w:rPr>
                                <w:t>rem</w:t>
                              </w:r>
                              <w:r>
                                <w:t xml:space="preserve"> Fahr</w:t>
                              </w:r>
                              <w:r w:rsidRPr="0050350B">
                                <w:rPr>
                                  <w:color w:val="A6A6A6" w:themeColor="background1" w:themeShade="A6"/>
                                  <w14:textFill>
                                    <w14:solidFill>
                                      <w14:schemeClr w14:val="bg1">
                                        <w14:lumMod w14:val="65000"/>
                                        <w14:lumMod w14:val="65000"/>
                                      </w14:schemeClr>
                                    </w14:solidFill>
                                  </w14:textFill>
                                </w:rPr>
                                <w:t>rad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Textfeld 10"/>
                        <wps:cNvSpPr txBox="1"/>
                        <wps:spPr>
                          <a:xfrm>
                            <a:off x="0" y="1784909"/>
                            <a:ext cx="1441094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0627E6" w:rsidRPr="000037EA" w:rsidRDefault="000627E6" w:rsidP="000627E6">
                              <w:pPr>
                                <w:pStyle w:val="ekvaufgabenwortkarte"/>
                              </w:pPr>
                              <w:r>
                                <w:t>an der Kreu</w:t>
                              </w:r>
                              <w:r w:rsidRPr="0050350B">
                                <w:rPr>
                                  <w:color w:val="A6A6A6" w:themeColor="background1" w:themeShade="A6"/>
                                  <w14:textFill>
                                    <w14:solidFill>
                                      <w14:schemeClr w14:val="bg1">
                                        <w14:lumMod w14:val="65000"/>
                                        <w14:lumMod w14:val="65000"/>
                                      </w14:schemeClr>
                                    </w14:solidFill>
                                  </w14:textFill>
                                </w:rPr>
                                <w:t>zung</w: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feld 12"/>
                        <wps:cNvSpPr txBox="1"/>
                        <wps:spPr>
                          <a:xfrm>
                            <a:off x="0" y="2370125"/>
                            <a:ext cx="1441094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0627E6" w:rsidRPr="000037EA" w:rsidRDefault="000627E6" w:rsidP="000627E6">
                              <w:pPr>
                                <w:pStyle w:val="ekvaufgabenwortkarte"/>
                              </w:pPr>
                              <w:r>
                                <w:t>mit dem Bus.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feld 14"/>
                        <wps:cNvSpPr txBox="1"/>
                        <wps:spPr>
                          <a:xfrm>
                            <a:off x="0" y="2969971"/>
                            <a:ext cx="1441094" cy="2700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0627E6" w:rsidRPr="000037EA" w:rsidRDefault="000627E6" w:rsidP="000627E6">
                              <w:pPr>
                                <w:pStyle w:val="ekvaufgabenwortkarte"/>
                              </w:pPr>
                              <w:r>
                                <w:t>durch den Park.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Textfeld 15"/>
                        <wps:cNvSpPr txBox="1"/>
                        <wps:spPr>
                          <a:xfrm>
                            <a:off x="0" y="592531"/>
                            <a:ext cx="1441094" cy="26987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txbx>
                          <w:txbxContent>
                            <w:p w:rsidR="000627E6" w:rsidRPr="000037EA" w:rsidRDefault="000627E6" w:rsidP="000627E6">
                              <w:pPr>
                                <w:pStyle w:val="ekvaufgabenwortkarte"/>
                              </w:pPr>
                              <w:r>
                                <w:t>oft zu spät.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17" o:spid="_x0000_s1033" style="position:absolute;margin-left:354.2pt;margin-top:8.95pt;width:113.45pt;height:255.1pt;z-index:251672576;mso-width-relative:margin;mso-height-relative:margin" coordsize="14410,32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">
                <v:shape id="Textfeld 9" o:spid="_x0000_s1034" type="#_x0000_t202" style="position:absolute;width:14410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" filled="f" strokecolor="black [3213]" strokeweight=".5pt">
                  <v:textbox inset=",1mm,,1mm">
                    <w:txbxContent>
                      <w:p w:rsidR="000627E6" w:rsidRPr="000037EA" w:rsidRDefault="000627E6" w:rsidP="000627E6">
                        <w:pPr>
                          <w:pStyle w:val="ekvaufgabenwortkarte"/>
                          <w:jc w:val="center"/>
                        </w:pPr>
                        <w:r>
                          <w:t>sei</w:t>
                        </w:r>
                        <w:r w:rsidRPr="0050350B">
                          <w:rPr>
                            <w:color w:val="A6A6A6" w:themeColor="background1" w:themeShade="A6"/>
                          </w:rPr>
                          <w:t>nem</w:t>
                        </w:r>
                        <w:r>
                          <w:t xml:space="preserve"> Freund A</w:t>
                        </w:r>
                        <w:r w:rsidRPr="0050350B">
                          <w:rPr>
                            <w:color w:val="A6A6A6" w:themeColor="background1" w:themeShade="A6"/>
                          </w:rPr>
                          <w:t>li</w:t>
                        </w:r>
                        <w:r>
                          <w:t>.</w:t>
                        </w:r>
                      </w:p>
                    </w:txbxContent>
                  </v:textbox>
                </v:shape>
                <v:shape id="Textfeld 11" o:spid="_x0000_s1035" type="#_x0000_t202" style="position:absolute;top:11850;width:14410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" filled="f" strokecolor="black [3213]" strokeweight=".5pt">
                  <v:textbox inset=",1mm,,1mm">
                    <w:txbxContent>
                      <w:p w:rsidR="000627E6" w:rsidRPr="000037EA" w:rsidRDefault="000627E6" w:rsidP="000627E6">
                        <w:pPr>
                          <w:pStyle w:val="ekvaufgabenwortkarte"/>
                        </w:pPr>
                        <w:r>
                          <w:t>mit ih</w:t>
                        </w:r>
                        <w:r w:rsidRPr="0050350B">
                          <w:rPr>
                            <w:color w:val="A6A6A6" w:themeColor="background1" w:themeShade="A6"/>
                          </w:rPr>
                          <w:t>rem</w:t>
                        </w:r>
                        <w:r>
                          <w:t xml:space="preserve"> Fahr</w:t>
                        </w:r>
                        <w:r w:rsidRPr="0050350B">
                          <w:rPr>
                            <w:color w:val="A6A6A6" w:themeColor="background1" w:themeShade="A6"/>
                          </w:rPr>
                          <w:t>rad</w:t>
                        </w:r>
                        <w:r>
                          <w:t>.</w:t>
                        </w:r>
                      </w:p>
                    </w:txbxContent>
                  </v:textbox>
                </v:shape>
                <v:shape id="Textfeld 10" o:spid="_x0000_s1036" type="#_x0000_t202" style="position:absolute;top:17849;width:14410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" filled="f" strokecolor="black [3213]" strokeweight=".5pt">
                  <v:textbox inset=",1mm,,1mm">
                    <w:txbxContent>
                      <w:p w:rsidR="000627E6" w:rsidRPr="000037EA" w:rsidRDefault="000627E6" w:rsidP="000627E6">
                        <w:pPr>
                          <w:pStyle w:val="ekvaufgabenwortkarte"/>
                        </w:pPr>
                        <w:r>
                          <w:t>an der Kreu</w:t>
                        </w:r>
                        <w:r w:rsidRPr="0050350B">
                          <w:rPr>
                            <w:color w:val="A6A6A6" w:themeColor="background1" w:themeShade="A6"/>
                          </w:rPr>
                          <w:t>zung</w:t>
                        </w:r>
                        <w:r>
                          <w:t>.</w:t>
                        </w:r>
                      </w:p>
                    </w:txbxContent>
                  </v:textbox>
                </v:shape>
                <v:shape id="Textfeld 12" o:spid="_x0000_s1037" type="#_x0000_t202" style="position:absolute;top:23701;width:14410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" filled="f" strokecolor="black [3213]" strokeweight=".5pt">
                  <v:textbox inset=",1mm,,1mm">
                    <w:txbxContent>
                      <w:p w:rsidR="000627E6" w:rsidRPr="000037EA" w:rsidRDefault="000627E6" w:rsidP="000627E6">
                        <w:pPr>
                          <w:pStyle w:val="ekvaufgabenwortkarte"/>
                        </w:pPr>
                        <w:r>
                          <w:t>mit dem Bus.</w:t>
                        </w:r>
                      </w:p>
                    </w:txbxContent>
                  </v:textbox>
                </v:shape>
                <v:shape id="Textfeld 14" o:spid="_x0000_s1038" type="#_x0000_t202" style="position:absolute;top:29699;width:14410;height:27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" filled="f" strokecolor="black [3213]" strokeweight=".5pt">
                  <v:textbox inset=",1mm,,1mm">
                    <w:txbxContent>
                      <w:p w:rsidR="000627E6" w:rsidRPr="000037EA" w:rsidRDefault="000627E6" w:rsidP="000627E6">
                        <w:pPr>
                          <w:pStyle w:val="ekvaufgabenwortkarte"/>
                        </w:pPr>
                        <w:r>
                          <w:t>durch den Park.</w:t>
                        </w:r>
                      </w:p>
                    </w:txbxContent>
                  </v:textbox>
                </v:shape>
                <v:shape id="Textfeld 15" o:spid="_x0000_s1039" type="#_x0000_t202" style="position:absolute;top:5925;width:14410;height:269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" filled="f" strokecolor="black [3213]" strokeweight=".5pt">
                  <v:textbox inset=",1mm,,1mm">
                    <w:txbxContent>
                      <w:p w:rsidR="000627E6" w:rsidRPr="000037EA" w:rsidRDefault="000627E6" w:rsidP="000627E6">
                        <w:pPr>
                          <w:pStyle w:val="ekvaufgabenwortkarte"/>
                        </w:pPr>
                        <w:r>
                          <w:t>oft zu spät.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70AE5" w:rsidRDefault="000627E6" w:rsidP="000627E6">
      <w: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127226DB" wp14:editId="4049628B">
                <wp:simplePos x="0" y="0"/>
                <wp:positionH relativeFrom="column">
                  <wp:posOffset>4456100</wp:posOffset>
                </wp:positionH>
                <wp:positionV relativeFrom="paragraph">
                  <wp:posOffset>27305</wp:posOffset>
                </wp:positionV>
                <wp:extent cx="78740" cy="3026410"/>
                <wp:effectExtent l="0" t="0" r="0" b="2540"/>
                <wp:wrapNone/>
                <wp:docPr id="22" name="Gruppieren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740" cy="3026410"/>
                          <a:chOff x="0" y="0"/>
                          <a:chExt cx="78740" cy="3026765"/>
                        </a:xfrm>
                      </wpg:grpSpPr>
                      <wps:wsp>
                        <wps:cNvPr id="23" name="Ellipse 2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Ellipse 2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1177747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Ellipse 2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585216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Ellipse 2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1770278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Ellipse 27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2355494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Ellipse 28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2948025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C2D20C" id="Gruppieren 22" o:spid="_x0000_s1026" style="position:absolute;margin-left:350.85pt;margin-top:2.15pt;width:6.2pt;height:238.3pt;z-index:251684864" coordsize="787,30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">
                <v:oval id="Ellipse 23" o:spid="_x0000_s1027" style="position:absolute;width:787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" fillcolor="black" stroked="f"/>
                <v:oval id="Ellipse 24" o:spid="_x0000_s1028" style="position:absolute;top:11777;width:787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" fillcolor="black" stroked="f"/>
                <v:oval id="Ellipse 25" o:spid="_x0000_s1029" style="position:absolute;top:5852;width:787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" fillcolor="black" stroked="f"/>
                <v:oval id="Ellipse 26" o:spid="_x0000_s1030" style="position:absolute;top:17702;width:788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" fillcolor="black" stroked="f"/>
                <v:oval id="Ellipse 27" o:spid="_x0000_s1031" style="position:absolute;top:23554;width:788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" fillcolor="black" stroked="f"/>
                <v:oval id="Ellipse 28" o:spid="_x0000_s1032" style="position:absolute;top:29480;width:787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" fillcolor="black" stroked="f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2935910</wp:posOffset>
                </wp:positionH>
                <wp:positionV relativeFrom="paragraph">
                  <wp:posOffset>38456</wp:posOffset>
                </wp:positionV>
                <wp:extent cx="78740" cy="3026765"/>
                <wp:effectExtent l="0" t="0" r="0" b="2540"/>
                <wp:wrapNone/>
                <wp:docPr id="21" name="Gruppieren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740" cy="3026765"/>
                          <a:chOff x="0" y="0"/>
                          <a:chExt cx="78740" cy="3026765"/>
                        </a:xfrm>
                      </wpg:grpSpPr>
                      <wps:wsp>
                        <wps:cNvPr id="41" name="Ellipse 4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Ellipse 42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1177747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Ellipse 4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585216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Ellipse 4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1770278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Ellipse 19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2355494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Ellipse 2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2948025"/>
                            <a:ext cx="78740" cy="78740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D01830" id="Gruppieren 21" o:spid="_x0000_s1026" style="position:absolute;margin-left:231.15pt;margin-top:3.05pt;width:6.2pt;height:238.35pt;z-index:251682816" coordsize="787,302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">
                <v:oval id="Ellipse 41" o:spid="_x0000_s1027" style="position:absolute;width:787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" fillcolor="black" stroked="f"/>
                <v:oval id="Ellipse 42" o:spid="_x0000_s1028" style="position:absolute;top:11777;width:787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" fillcolor="black" stroked="f"/>
                <v:oval id="Ellipse 44" o:spid="_x0000_s1029" style="position:absolute;top:5852;width:787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" fillcolor="black" stroked="f"/>
                <v:oval id="Ellipse 43" o:spid="_x0000_s1030" style="position:absolute;top:17702;width:788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" fillcolor="black" stroked="f"/>
                <v:oval id="Ellipse 19" o:spid="_x0000_s1031" style="position:absolute;top:23554;width:788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" fillcolor="black" stroked="f"/>
                <v:oval id="Ellipse 20" o:spid="_x0000_s1032" style="position:absolute;top:29480;width:787;height:787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" fillcolor="black" stroked="f"/>
              </v:group>
            </w:pict>
          </mc:Fallback>
        </mc:AlternateContent>
      </w:r>
    </w:p>
    <w:p w:rsidR="000627E6" w:rsidRDefault="00775C81" w:rsidP="000627E6">
      <w:r>
        <w:rPr>
          <w:color w:val="FFFFFF" w:themeColor="background1"/>
        </w:rPr>
        <w:drawing>
          <wp:anchor distT="0" distB="0" distL="114300" distR="114300" simplePos="0" relativeHeight="251688960" behindDoc="1" locked="0" layoutInCell="1" allowOverlap="1" wp14:anchorId="7311C9D0" wp14:editId="0C781FE9">
            <wp:simplePos x="0" y="0"/>
            <wp:positionH relativeFrom="column">
              <wp:posOffset>125975</wp:posOffset>
            </wp:positionH>
            <wp:positionV relativeFrom="paragraph">
              <wp:posOffset>175174</wp:posOffset>
            </wp:positionV>
            <wp:extent cx="1284648" cy="481330"/>
            <wp:effectExtent l="0" t="0" r="0" b="0"/>
            <wp:wrapNone/>
            <wp:docPr id="29" name="Grafik 29" descr="E:\_Annett\Klett Verlag 2018\Hager\270941 Zebra 2 KV\Dateneingang\nachträgl. Illus\Rest\Rest\S569_Illus\S569270941_KV_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S569_Illus\S569270941_KV_6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902" t="17015" r="7594" b="68880"/>
                    <a:stretch/>
                  </pic:blipFill>
                  <pic:spPr bwMode="auto">
                    <a:xfrm>
                      <a:off x="0" y="0"/>
                      <a:ext cx="1284648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27E6" w:rsidRDefault="000627E6" w:rsidP="000627E6"/>
    <w:p w:rsidR="000627E6" w:rsidRDefault="000627E6" w:rsidP="000627E6"/>
    <w:p w:rsidR="000627E6" w:rsidRDefault="000627E6" w:rsidP="000627E6"/>
    <w:p w:rsidR="000627E6" w:rsidRDefault="00662A61" w:rsidP="000627E6">
      <w:r>
        <w:rPr>
          <w:color w:val="FFFFFF" w:themeColor="background1"/>
        </w:rPr>
        <w:drawing>
          <wp:anchor distT="0" distB="0" distL="114300" distR="114300" simplePos="0" relativeHeight="251697152" behindDoc="1" locked="0" layoutInCell="1" allowOverlap="1" wp14:anchorId="12F52430" wp14:editId="6179FE4E">
            <wp:simplePos x="0" y="0"/>
            <wp:positionH relativeFrom="column">
              <wp:posOffset>75237</wp:posOffset>
            </wp:positionH>
            <wp:positionV relativeFrom="paragraph">
              <wp:posOffset>3175</wp:posOffset>
            </wp:positionV>
            <wp:extent cx="1393769" cy="517194"/>
            <wp:effectExtent l="0" t="0" r="0" b="0"/>
            <wp:wrapNone/>
            <wp:docPr id="226" name="Grafik 226" descr="E:\_Annett\Klett Verlag 2018\Hager\270941 Zebra 2 KV\Dateneingang\nachträgl. Illus\Rest\Rest\S569_Illus\S569270941_KV_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S569_Illus\S569270941_KV_6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156" t="33706" r="4161" b="49928"/>
                    <a:stretch/>
                  </pic:blipFill>
                  <pic:spPr bwMode="auto">
                    <a:xfrm>
                      <a:off x="0" y="0"/>
                      <a:ext cx="1393769" cy="517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27E6" w:rsidRDefault="000627E6" w:rsidP="000627E6"/>
    <w:p w:rsidR="000627E6" w:rsidRDefault="00662A61" w:rsidP="000627E6">
      <w:r>
        <w:rPr>
          <w:color w:val="FFFFFF" w:themeColor="background1"/>
        </w:rPr>
        <w:drawing>
          <wp:anchor distT="0" distB="0" distL="114300" distR="114300" simplePos="0" relativeHeight="251693056" behindDoc="1" locked="0" layoutInCell="1" allowOverlap="1" wp14:anchorId="626182E2" wp14:editId="51E70A71">
            <wp:simplePos x="0" y="0"/>
            <wp:positionH relativeFrom="column">
              <wp:posOffset>85618</wp:posOffset>
            </wp:positionH>
            <wp:positionV relativeFrom="paragraph">
              <wp:posOffset>156845</wp:posOffset>
            </wp:positionV>
            <wp:extent cx="1364729" cy="539215"/>
            <wp:effectExtent l="0" t="0" r="6985" b="0"/>
            <wp:wrapNone/>
            <wp:docPr id="31" name="Grafik 31" descr="E:\_Annett\Klett Verlag 2018\Hager\270941 Zebra 2 KV\Dateneingang\nachträgl. Illus\Rest\Rest\S569_Illus\S569270941_KV_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S569_Illus\S569270941_KV_6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611" t="50211" r="7891" b="33876"/>
                    <a:stretch/>
                  </pic:blipFill>
                  <pic:spPr bwMode="auto">
                    <a:xfrm>
                      <a:off x="0" y="0"/>
                      <a:ext cx="1364729" cy="539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27E6" w:rsidRDefault="000627E6" w:rsidP="000627E6"/>
    <w:p w:rsidR="000627E6" w:rsidRDefault="000627E6" w:rsidP="000627E6"/>
    <w:p w:rsidR="000627E6" w:rsidRDefault="00662A61" w:rsidP="000627E6">
      <w:r>
        <w:rPr>
          <w:color w:val="FFFFFF" w:themeColor="background1"/>
        </w:rPr>
        <w:drawing>
          <wp:anchor distT="0" distB="0" distL="114300" distR="114300" simplePos="0" relativeHeight="251691008" behindDoc="1" locked="0" layoutInCell="1" allowOverlap="1" wp14:anchorId="09528F47" wp14:editId="3F4F3CA2">
            <wp:simplePos x="0" y="0"/>
            <wp:positionH relativeFrom="column">
              <wp:posOffset>434515</wp:posOffset>
            </wp:positionH>
            <wp:positionV relativeFrom="paragraph">
              <wp:posOffset>187235</wp:posOffset>
            </wp:positionV>
            <wp:extent cx="510493" cy="506233"/>
            <wp:effectExtent l="0" t="0" r="4445" b="8255"/>
            <wp:wrapNone/>
            <wp:docPr id="30" name="Grafik 30" descr="E:\_Annett\Klett Verlag 2018\Hager\270941 Zebra 2 KV\Dateneingang\nachträgl. Illus\Rest\Rest\S569_Illus\S569270941_KV_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S569_Illus\S569270941_KV_6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156" t="66991" r="30815" b="15245"/>
                    <a:stretch/>
                  </pic:blipFill>
                  <pic:spPr bwMode="auto">
                    <a:xfrm>
                      <a:off x="0" y="0"/>
                      <a:ext cx="510493" cy="506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27E6" w:rsidRDefault="000627E6" w:rsidP="000627E6"/>
    <w:p w:rsidR="000627E6" w:rsidRDefault="000627E6" w:rsidP="000627E6"/>
    <w:p w:rsidR="000627E6" w:rsidRDefault="00662A61" w:rsidP="000627E6">
      <w:r>
        <w:rPr>
          <w:color w:val="FFFFFF" w:themeColor="background1"/>
        </w:rPr>
        <w:drawing>
          <wp:anchor distT="0" distB="0" distL="114300" distR="114300" simplePos="0" relativeHeight="251695104" behindDoc="1" locked="0" layoutInCell="1" allowOverlap="1" wp14:anchorId="2A5B7381" wp14:editId="116ADF3A">
            <wp:simplePos x="0" y="0"/>
            <wp:positionH relativeFrom="column">
              <wp:posOffset>74244</wp:posOffset>
            </wp:positionH>
            <wp:positionV relativeFrom="paragraph">
              <wp:posOffset>192092</wp:posOffset>
            </wp:positionV>
            <wp:extent cx="1208118" cy="515772"/>
            <wp:effectExtent l="0" t="0" r="0" b="0"/>
            <wp:wrapNone/>
            <wp:docPr id="224" name="Grafik 224" descr="E:\_Annett\Klett Verlag 2018\Hager\270941 Zebra 2 KV\Dateneingang\nachträgl. Illus\Rest\Rest\S569_Illus\S569270941_KV_6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_Annett\Klett Verlag 2018\Hager\270941 Zebra 2 KV\Dateneingang\nachträgl. Illus\Rest\Rest\S569_Illus\S569270941_KV_6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283" t="84360" r="14776" b="-90"/>
                    <a:stretch/>
                  </pic:blipFill>
                  <pic:spPr bwMode="auto">
                    <a:xfrm>
                      <a:off x="0" y="0"/>
                      <a:ext cx="1215843" cy="519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27E6" w:rsidRDefault="000627E6" w:rsidP="000627E6"/>
    <w:p w:rsidR="000627E6" w:rsidRDefault="000627E6" w:rsidP="000627E6">
      <w:pPr>
        <w:pStyle w:val="ekvgrundtexthalbe"/>
      </w:pPr>
    </w:p>
    <w:p w:rsidR="000627E6" w:rsidRDefault="000627E6" w:rsidP="000627E6">
      <w:pPr>
        <w:pStyle w:val="ekvgrundtexthalbe"/>
      </w:pPr>
    </w:p>
    <w:p w:rsidR="000627E6" w:rsidRDefault="000627E6" w:rsidP="000627E6">
      <w:pPr>
        <w:pStyle w:val="ekvgrundtexthalbe"/>
      </w:pPr>
    </w:p>
    <w:p w:rsidR="000627E6" w:rsidRDefault="000627E6" w:rsidP="00470AE5"/>
    <w:p w:rsidR="009E7403" w:rsidRPr="00D3427F" w:rsidRDefault="009E7403" w:rsidP="009E7403">
      <w:pPr>
        <w:pStyle w:val="ekvnummerierung"/>
        <w:framePr w:wrap="around"/>
      </w:pPr>
      <w:r>
        <w:t>2</w:t>
      </w:r>
    </w:p>
    <w:p w:rsidR="009E7403" w:rsidRPr="00287B24" w:rsidRDefault="009E7403" w:rsidP="009E7403">
      <w:pPr>
        <w:pStyle w:val="ekvpicto"/>
        <w:framePr w:wrap="around"/>
      </w:pPr>
      <w:r>
        <w:rPr>
          <w:lang w:eastAsia="de-DE"/>
        </w:rPr>
        <w:drawing>
          <wp:inline distT="0" distB="0" distL="0" distR="0">
            <wp:extent cx="288290" cy="288290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0AE5" w:rsidRDefault="00470AE5" w:rsidP="00470AE5">
      <w:r>
        <w:t>Schreibe die Sätze zu Lisas oder Kunos Schulweg auf.</w:t>
      </w:r>
    </w:p>
    <w:p w:rsidR="00470AE5" w:rsidRDefault="00470AE5" w:rsidP="00470AE5">
      <w:r>
        <w:t>Schreibe die Überschrift.</w:t>
      </w:r>
    </w:p>
    <w:p w:rsidR="00470AE5" w:rsidRDefault="00470AE5" w:rsidP="00470AE5"/>
    <w:tbl>
      <w:tblPr>
        <w:tblW w:w="453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36"/>
      </w:tblGrid>
      <w:tr w:rsidR="009E7403" w:rsidRPr="002C50E2" w:rsidTr="009E7403">
        <w:trPr>
          <w:trHeight w:hRule="exact" w:val="170"/>
          <w:jc w:val="center"/>
        </w:trPr>
        <w:tc>
          <w:tcPr>
            <w:tcW w:w="9356" w:type="dxa"/>
            <w:noWrap/>
            <w:vAlign w:val="center"/>
          </w:tcPr>
          <w:p w:rsidR="009E7403" w:rsidRPr="002C50E2" w:rsidRDefault="009E7403" w:rsidP="002C50E2">
            <w:pPr>
              <w:pStyle w:val="ekvlinie"/>
            </w:pPr>
          </w:p>
        </w:tc>
      </w:tr>
      <w:tr w:rsidR="009E7403" w:rsidRPr="002C50E2" w:rsidTr="009E7403">
        <w:trPr>
          <w:trHeight w:hRule="exact" w:val="198"/>
          <w:jc w:val="center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9E7403" w:rsidRPr="002C50E2" w:rsidRDefault="009E7403" w:rsidP="002C50E2">
            <w:pPr>
              <w:pStyle w:val="ekvlinie"/>
            </w:pPr>
          </w:p>
        </w:tc>
      </w:tr>
      <w:tr w:rsidR="009E7403" w:rsidRPr="002C50E2" w:rsidTr="009E7403">
        <w:trPr>
          <w:trHeight w:hRule="exact" w:val="170"/>
          <w:jc w:val="center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9E7403" w:rsidRPr="002C50E2" w:rsidRDefault="009E7403" w:rsidP="002C50E2">
            <w:pPr>
              <w:pStyle w:val="ekvlinie"/>
            </w:pPr>
          </w:p>
        </w:tc>
      </w:tr>
    </w:tbl>
    <w:p w:rsidR="009E7403" w:rsidRDefault="009E7403" w:rsidP="000627E6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A5601D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A5601D" w:rsidRPr="001F1E3D" w:rsidRDefault="00A5601D" w:rsidP="001F1E3D">
            <w:pPr>
              <w:pStyle w:val="ekvlinie"/>
            </w:pPr>
          </w:p>
        </w:tc>
      </w:tr>
      <w:tr w:rsidR="00A5601D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A5601D" w:rsidRPr="001F1E3D" w:rsidRDefault="00A5601D" w:rsidP="001F1E3D">
            <w:pPr>
              <w:pStyle w:val="ekvlinie"/>
            </w:pPr>
          </w:p>
        </w:tc>
      </w:tr>
      <w:tr w:rsidR="00A5601D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A5601D" w:rsidRPr="001F1E3D" w:rsidRDefault="00A5601D" w:rsidP="001F1E3D">
            <w:pPr>
              <w:pStyle w:val="ekvlinie"/>
            </w:pPr>
          </w:p>
        </w:tc>
      </w:tr>
    </w:tbl>
    <w:p w:rsidR="00A5601D" w:rsidRDefault="00A5601D" w:rsidP="00C5701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A5601D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A5601D" w:rsidRPr="001F1E3D" w:rsidRDefault="00A5601D" w:rsidP="001F1E3D">
            <w:pPr>
              <w:pStyle w:val="ekvlinie"/>
            </w:pPr>
          </w:p>
        </w:tc>
      </w:tr>
      <w:tr w:rsidR="00A5601D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A5601D" w:rsidRPr="001F1E3D" w:rsidRDefault="00A5601D" w:rsidP="001F1E3D">
            <w:pPr>
              <w:pStyle w:val="ekvlinie"/>
            </w:pPr>
          </w:p>
        </w:tc>
      </w:tr>
      <w:tr w:rsidR="00A5601D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A5601D" w:rsidRPr="001F1E3D" w:rsidRDefault="00A5601D" w:rsidP="001F1E3D">
            <w:pPr>
              <w:pStyle w:val="ekvlinie"/>
            </w:pPr>
          </w:p>
        </w:tc>
      </w:tr>
    </w:tbl>
    <w:p w:rsidR="00A5601D" w:rsidRDefault="00A5601D" w:rsidP="00C5701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E7403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9E7403" w:rsidRPr="001F1E3D" w:rsidRDefault="009E7403" w:rsidP="001F1E3D">
            <w:pPr>
              <w:pStyle w:val="ekvlinie"/>
            </w:pPr>
          </w:p>
        </w:tc>
      </w:tr>
      <w:tr w:rsidR="009E7403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9E7403" w:rsidRPr="001F1E3D" w:rsidRDefault="009E7403" w:rsidP="001F1E3D">
            <w:pPr>
              <w:pStyle w:val="ekvlinie"/>
            </w:pPr>
          </w:p>
        </w:tc>
      </w:tr>
      <w:tr w:rsidR="009E7403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9E7403" w:rsidRPr="001F1E3D" w:rsidRDefault="009E7403" w:rsidP="001F1E3D">
            <w:pPr>
              <w:pStyle w:val="ekvlinie"/>
            </w:pPr>
          </w:p>
        </w:tc>
      </w:tr>
    </w:tbl>
    <w:p w:rsidR="009E7403" w:rsidRDefault="009E7403" w:rsidP="00C5701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E7403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9E7403" w:rsidRPr="001F1E3D" w:rsidRDefault="009E7403" w:rsidP="001F1E3D">
            <w:pPr>
              <w:pStyle w:val="ekvlinie"/>
            </w:pPr>
          </w:p>
        </w:tc>
      </w:tr>
      <w:tr w:rsidR="009E7403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9E7403" w:rsidRPr="001F1E3D" w:rsidRDefault="009E7403" w:rsidP="001F1E3D">
            <w:pPr>
              <w:pStyle w:val="ekvlinie"/>
            </w:pPr>
          </w:p>
        </w:tc>
      </w:tr>
      <w:tr w:rsidR="009E7403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9E7403" w:rsidRPr="001F1E3D" w:rsidRDefault="009E7403" w:rsidP="001F1E3D">
            <w:pPr>
              <w:pStyle w:val="ekvlinie"/>
            </w:pPr>
          </w:p>
        </w:tc>
      </w:tr>
    </w:tbl>
    <w:p w:rsidR="009E7403" w:rsidRDefault="009E7403" w:rsidP="00C5701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E7403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9E7403" w:rsidRPr="001F1E3D" w:rsidRDefault="009E7403" w:rsidP="001F1E3D">
            <w:pPr>
              <w:pStyle w:val="ekvlinie"/>
            </w:pPr>
          </w:p>
        </w:tc>
      </w:tr>
      <w:tr w:rsidR="009E7403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9E7403" w:rsidRPr="001F1E3D" w:rsidRDefault="009E7403" w:rsidP="001F1E3D">
            <w:pPr>
              <w:pStyle w:val="ekvlinie"/>
            </w:pPr>
          </w:p>
        </w:tc>
      </w:tr>
      <w:tr w:rsidR="009E7403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9E7403" w:rsidRPr="001F1E3D" w:rsidRDefault="009E7403" w:rsidP="001F1E3D">
            <w:pPr>
              <w:pStyle w:val="ekvlinie"/>
            </w:pPr>
          </w:p>
        </w:tc>
      </w:tr>
    </w:tbl>
    <w:p w:rsidR="009E7403" w:rsidRDefault="009E7403" w:rsidP="00C57011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5E11C4" w:rsidRPr="001F1E3D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:rsidR="005E11C4" w:rsidRPr="001F1E3D" w:rsidRDefault="005E11C4" w:rsidP="001F1E3D">
            <w:pPr>
              <w:pStyle w:val="ekvlinie"/>
            </w:pPr>
          </w:p>
        </w:tc>
      </w:tr>
      <w:tr w:rsidR="005E11C4" w:rsidRPr="001F1E3D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:rsidR="005E11C4" w:rsidRPr="001F1E3D" w:rsidRDefault="005E11C4" w:rsidP="001F1E3D">
            <w:pPr>
              <w:pStyle w:val="ekvlinie"/>
            </w:pPr>
          </w:p>
        </w:tc>
      </w:tr>
      <w:tr w:rsidR="005E11C4" w:rsidRPr="001F1E3D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:rsidR="005E11C4" w:rsidRPr="001F1E3D" w:rsidRDefault="005E11C4" w:rsidP="001F1E3D">
            <w:pPr>
              <w:pStyle w:val="ekvlinie"/>
            </w:pPr>
          </w:p>
        </w:tc>
      </w:tr>
    </w:tbl>
    <w:p w:rsidR="005E11C4" w:rsidRDefault="005E11C4" w:rsidP="00182E79">
      <w:pPr>
        <w:pStyle w:val="ekvgrundtexthalbe"/>
        <w:spacing w:line="40" w:lineRule="exact"/>
      </w:pPr>
      <w:bookmarkStart w:id="1" w:name="_GoBack"/>
      <w:bookmarkEnd w:id="1"/>
    </w:p>
    <w:sectPr w:rsidR="005E11C4" w:rsidSect="00001C8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14FAB" w:rsidRDefault="00C14FAB" w:rsidP="003C599D">
      <w:pPr>
        <w:spacing w:line="240" w:lineRule="auto"/>
      </w:pPr>
      <w:r>
        <w:separator/>
      </w:r>
    </w:p>
  </w:endnote>
  <w:endnote w:type="continuationSeparator" w:id="0">
    <w:p w:rsidR="00C14FAB" w:rsidRDefault="00C14FAB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A61" w:rsidRDefault="00662A6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:rsidTr="006B2D23">
      <w:trPr>
        <w:trHeight w:hRule="exact" w:val="680"/>
      </w:trPr>
      <w:tc>
        <w:tcPr>
          <w:tcW w:w="1131" w:type="dxa"/>
          <w:noWrap/>
        </w:tcPr>
        <w:p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395D4B88" wp14:editId="4B276E7B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:rsidR="00193A18" w:rsidRDefault="00193A18" w:rsidP="00370A70">
          <w:pPr>
            <w:pStyle w:val="ekvpagina"/>
          </w:pPr>
          <w:r w:rsidRPr="00913892">
            <w:t>© Ernst Klett Verlag GmbH, Stuttgart 20</w:t>
          </w:r>
          <w:r w:rsidR="00C57D89">
            <w:t>18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  <w:p w:rsidR="00C57D89" w:rsidRDefault="00C57D89" w:rsidP="00370A70">
          <w:pPr>
            <w:pStyle w:val="ekvpagina"/>
          </w:pPr>
        </w:p>
        <w:p w:rsidR="00C57D89" w:rsidRPr="00C57D89" w:rsidRDefault="00C57D89" w:rsidP="00370A70">
          <w:pPr>
            <w:pStyle w:val="ekvpagina"/>
            <w:rPr>
              <w:rStyle w:val="ekvfett"/>
            </w:rPr>
          </w:pPr>
          <w:r w:rsidRPr="00C57D89">
            <w:rPr>
              <w:rStyle w:val="ekvfett"/>
            </w:rPr>
            <w:t>Zebra 2</w:t>
          </w:r>
        </w:p>
      </w:tc>
      <w:tc>
        <w:tcPr>
          <w:tcW w:w="5823" w:type="dxa"/>
          <w:noWrap/>
        </w:tcPr>
        <w:p w:rsidR="00193A18" w:rsidRPr="00662A61" w:rsidRDefault="00193A18" w:rsidP="00005AE2">
          <w:pPr>
            <w:pStyle w:val="ekvquelle"/>
          </w:pPr>
          <w:r w:rsidRPr="00005AE2">
            <w:t>Textquell</w:t>
          </w:r>
          <w:r w:rsidRPr="00662A61">
            <w:t xml:space="preserve">en: </w:t>
          </w:r>
          <w:r w:rsidR="00C57D89" w:rsidRPr="00662A61">
            <w:t>Sonja Liebner-Möller, Troisdorf-Eschmar</w:t>
          </w:r>
        </w:p>
        <w:p w:rsidR="00193A18" w:rsidRPr="00025140" w:rsidRDefault="00193A18" w:rsidP="00005AE2">
          <w:pPr>
            <w:pStyle w:val="ekvquelle"/>
          </w:pPr>
          <w:r w:rsidRPr="00662A61">
            <w:t>Illustratoren</w:t>
          </w:r>
          <w:r w:rsidR="00C57D89" w:rsidRPr="00662A61">
            <w:t xml:space="preserve">: </w:t>
          </w:r>
          <w:r w:rsidR="00662A61" w:rsidRPr="00662A61">
            <w:t>Friederike Ablang, Berlin</w:t>
          </w:r>
        </w:p>
      </w:tc>
      <w:tc>
        <w:tcPr>
          <w:tcW w:w="397" w:type="dxa"/>
        </w:tcPr>
        <w:p w:rsidR="00193A18" w:rsidRPr="00913892" w:rsidRDefault="00193A18" w:rsidP="00913892">
          <w:pPr>
            <w:pStyle w:val="ekvpagina"/>
          </w:pPr>
        </w:p>
      </w:tc>
    </w:tr>
  </w:tbl>
  <w:p w:rsidR="00193A18" w:rsidRDefault="00193A1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A61" w:rsidRDefault="00662A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14FAB" w:rsidRDefault="00C14FAB" w:rsidP="003C599D">
      <w:pPr>
        <w:spacing w:line="240" w:lineRule="auto"/>
      </w:pPr>
      <w:r>
        <w:separator/>
      </w:r>
    </w:p>
  </w:footnote>
  <w:footnote w:type="continuationSeparator" w:id="0">
    <w:p w:rsidR="00C14FAB" w:rsidRDefault="00C14FAB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A61" w:rsidRDefault="00662A6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A61" w:rsidRDefault="00662A6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62A61" w:rsidRDefault="00662A6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C82"/>
    <w:rsid w:val="00001C82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7E6"/>
    <w:rsid w:val="00062D31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A55E5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16E08"/>
    <w:rsid w:val="00124062"/>
    <w:rsid w:val="00127C41"/>
    <w:rsid w:val="0013113E"/>
    <w:rsid w:val="00131417"/>
    <w:rsid w:val="001524C9"/>
    <w:rsid w:val="00153B1C"/>
    <w:rsid w:val="00153C26"/>
    <w:rsid w:val="001641FA"/>
    <w:rsid w:val="0016475A"/>
    <w:rsid w:val="00165ECC"/>
    <w:rsid w:val="001750C3"/>
    <w:rsid w:val="00182050"/>
    <w:rsid w:val="00182B7D"/>
    <w:rsid w:val="00182E79"/>
    <w:rsid w:val="001845AC"/>
    <w:rsid w:val="00185997"/>
    <w:rsid w:val="00186866"/>
    <w:rsid w:val="00190B65"/>
    <w:rsid w:val="00193A18"/>
    <w:rsid w:val="00193BBE"/>
    <w:rsid w:val="001A3916"/>
    <w:rsid w:val="001C3792"/>
    <w:rsid w:val="001D2674"/>
    <w:rsid w:val="001D39FD"/>
    <w:rsid w:val="001D4886"/>
    <w:rsid w:val="001E07BA"/>
    <w:rsid w:val="001E485B"/>
    <w:rsid w:val="001E5DA3"/>
    <w:rsid w:val="001F15DA"/>
    <w:rsid w:val="001F1E3D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57AAA"/>
    <w:rsid w:val="00261D9E"/>
    <w:rsid w:val="0026581E"/>
    <w:rsid w:val="00271367"/>
    <w:rsid w:val="00276DAA"/>
    <w:rsid w:val="0028107C"/>
    <w:rsid w:val="00287B24"/>
    <w:rsid w:val="00287DC0"/>
    <w:rsid w:val="002A25AE"/>
    <w:rsid w:val="002B33E7"/>
    <w:rsid w:val="002B3DF1"/>
    <w:rsid w:val="002B64EA"/>
    <w:rsid w:val="002C50E2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020E"/>
    <w:rsid w:val="003B33AC"/>
    <w:rsid w:val="003B59CC"/>
    <w:rsid w:val="003C39DC"/>
    <w:rsid w:val="003C599D"/>
    <w:rsid w:val="003D70F5"/>
    <w:rsid w:val="003E21AC"/>
    <w:rsid w:val="003E6330"/>
    <w:rsid w:val="003F11BE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0AE5"/>
    <w:rsid w:val="0047471A"/>
    <w:rsid w:val="004763D2"/>
    <w:rsid w:val="00483A7A"/>
    <w:rsid w:val="00483D65"/>
    <w:rsid w:val="00486B3D"/>
    <w:rsid w:val="00490692"/>
    <w:rsid w:val="00492037"/>
    <w:rsid w:val="004925F2"/>
    <w:rsid w:val="004A66C3"/>
    <w:rsid w:val="004A66CF"/>
    <w:rsid w:val="004B4520"/>
    <w:rsid w:val="004C2967"/>
    <w:rsid w:val="004F5458"/>
    <w:rsid w:val="00501528"/>
    <w:rsid w:val="0050350B"/>
    <w:rsid w:val="005069C1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46D6"/>
    <w:rsid w:val="00547103"/>
    <w:rsid w:val="0056046D"/>
    <w:rsid w:val="00560848"/>
    <w:rsid w:val="00565076"/>
    <w:rsid w:val="005656B4"/>
    <w:rsid w:val="0057073F"/>
    <w:rsid w:val="0057200E"/>
    <w:rsid w:val="00572A0F"/>
    <w:rsid w:val="00574FE0"/>
    <w:rsid w:val="00576D2D"/>
    <w:rsid w:val="00577905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1C4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3F68"/>
    <w:rsid w:val="00662A61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02F"/>
    <w:rsid w:val="007507F9"/>
    <w:rsid w:val="00751B0E"/>
    <w:rsid w:val="00752795"/>
    <w:rsid w:val="00757315"/>
    <w:rsid w:val="00760C41"/>
    <w:rsid w:val="00766405"/>
    <w:rsid w:val="0076691A"/>
    <w:rsid w:val="007715D8"/>
    <w:rsid w:val="00772DA9"/>
    <w:rsid w:val="00775C81"/>
    <w:rsid w:val="00782506"/>
    <w:rsid w:val="00787700"/>
    <w:rsid w:val="00794C12"/>
    <w:rsid w:val="007A2F5A"/>
    <w:rsid w:val="007A5AA1"/>
    <w:rsid w:val="007B656B"/>
    <w:rsid w:val="007B7D0B"/>
    <w:rsid w:val="007D186F"/>
    <w:rsid w:val="007E4DDC"/>
    <w:rsid w:val="007E5E71"/>
    <w:rsid w:val="007E68A0"/>
    <w:rsid w:val="00802E02"/>
    <w:rsid w:val="00805C65"/>
    <w:rsid w:val="00812D4E"/>
    <w:rsid w:val="00816953"/>
    <w:rsid w:val="0082136B"/>
    <w:rsid w:val="00826DDD"/>
    <w:rsid w:val="008273B7"/>
    <w:rsid w:val="008277EF"/>
    <w:rsid w:val="008306D5"/>
    <w:rsid w:val="00833C80"/>
    <w:rsid w:val="00840483"/>
    <w:rsid w:val="008443FA"/>
    <w:rsid w:val="00844602"/>
    <w:rsid w:val="00845881"/>
    <w:rsid w:val="00845AEA"/>
    <w:rsid w:val="00847231"/>
    <w:rsid w:val="008478B1"/>
    <w:rsid w:val="00850EC8"/>
    <w:rsid w:val="00851354"/>
    <w:rsid w:val="00854D77"/>
    <w:rsid w:val="008576F6"/>
    <w:rsid w:val="00857713"/>
    <w:rsid w:val="00862C21"/>
    <w:rsid w:val="00866C85"/>
    <w:rsid w:val="00867BF6"/>
    <w:rsid w:val="00874376"/>
    <w:rsid w:val="00882053"/>
    <w:rsid w:val="00891508"/>
    <w:rsid w:val="0089395C"/>
    <w:rsid w:val="008942A2"/>
    <w:rsid w:val="00894390"/>
    <w:rsid w:val="0089534A"/>
    <w:rsid w:val="008A0923"/>
    <w:rsid w:val="008A0F4C"/>
    <w:rsid w:val="008A529C"/>
    <w:rsid w:val="008B446A"/>
    <w:rsid w:val="008B5E47"/>
    <w:rsid w:val="008C0880"/>
    <w:rsid w:val="008C27FD"/>
    <w:rsid w:val="008C672C"/>
    <w:rsid w:val="008C760F"/>
    <w:rsid w:val="008D3CE0"/>
    <w:rsid w:val="008D46C7"/>
    <w:rsid w:val="008D5A1A"/>
    <w:rsid w:val="008D7FDC"/>
    <w:rsid w:val="008E4B7A"/>
    <w:rsid w:val="008E6248"/>
    <w:rsid w:val="008F0341"/>
    <w:rsid w:val="008F6EDE"/>
    <w:rsid w:val="00902002"/>
    <w:rsid w:val="00902CEB"/>
    <w:rsid w:val="00905BCF"/>
    <w:rsid w:val="009064C0"/>
    <w:rsid w:val="00907EC2"/>
    <w:rsid w:val="00912A0A"/>
    <w:rsid w:val="00913598"/>
    <w:rsid w:val="00913892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50D4"/>
    <w:rsid w:val="009A7614"/>
    <w:rsid w:val="009B4A20"/>
    <w:rsid w:val="009B7E8B"/>
    <w:rsid w:val="009C26DF"/>
    <w:rsid w:val="009C2A7B"/>
    <w:rsid w:val="009C3C75"/>
    <w:rsid w:val="009C5BF4"/>
    <w:rsid w:val="009D27F1"/>
    <w:rsid w:val="009E1538"/>
    <w:rsid w:val="009E17E1"/>
    <w:rsid w:val="009E45C5"/>
    <w:rsid w:val="009E47B1"/>
    <w:rsid w:val="009E7403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3E76"/>
    <w:rsid w:val="00A26B32"/>
    <w:rsid w:val="00A27593"/>
    <w:rsid w:val="00A35787"/>
    <w:rsid w:val="00A370D6"/>
    <w:rsid w:val="00A41DA3"/>
    <w:rsid w:val="00A43B4C"/>
    <w:rsid w:val="00A478DC"/>
    <w:rsid w:val="00A5601D"/>
    <w:rsid w:val="00A701AF"/>
    <w:rsid w:val="00A75504"/>
    <w:rsid w:val="00A8687B"/>
    <w:rsid w:val="00A92B79"/>
    <w:rsid w:val="00A9512B"/>
    <w:rsid w:val="00A9695B"/>
    <w:rsid w:val="00A9696A"/>
    <w:rsid w:val="00AA2D66"/>
    <w:rsid w:val="00AA3E8B"/>
    <w:rsid w:val="00AA5591"/>
    <w:rsid w:val="00AA5A5A"/>
    <w:rsid w:val="00AB05CF"/>
    <w:rsid w:val="00AB0DA8"/>
    <w:rsid w:val="00AB18CA"/>
    <w:rsid w:val="00AB4C7D"/>
    <w:rsid w:val="00AB5327"/>
    <w:rsid w:val="00AB5F24"/>
    <w:rsid w:val="00AB6AE5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31F29"/>
    <w:rsid w:val="00B32DAF"/>
    <w:rsid w:val="00B37E68"/>
    <w:rsid w:val="00B4528B"/>
    <w:rsid w:val="00B468CC"/>
    <w:rsid w:val="00B52C58"/>
    <w:rsid w:val="00B54655"/>
    <w:rsid w:val="00B54814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7335"/>
    <w:rsid w:val="00BD4D68"/>
    <w:rsid w:val="00BD542D"/>
    <w:rsid w:val="00BD6E66"/>
    <w:rsid w:val="00BE1620"/>
    <w:rsid w:val="00BE1962"/>
    <w:rsid w:val="00BE4821"/>
    <w:rsid w:val="00BF17F2"/>
    <w:rsid w:val="00C00404"/>
    <w:rsid w:val="00C14FAB"/>
    <w:rsid w:val="00C172AE"/>
    <w:rsid w:val="00C226FA"/>
    <w:rsid w:val="00C24816"/>
    <w:rsid w:val="00C314F1"/>
    <w:rsid w:val="00C343F5"/>
    <w:rsid w:val="00C40555"/>
    <w:rsid w:val="00C40D51"/>
    <w:rsid w:val="00C429A6"/>
    <w:rsid w:val="00C504F8"/>
    <w:rsid w:val="00C52A99"/>
    <w:rsid w:val="00C57011"/>
    <w:rsid w:val="00C57D89"/>
    <w:rsid w:val="00C6514B"/>
    <w:rsid w:val="00C727B3"/>
    <w:rsid w:val="00C72BA2"/>
    <w:rsid w:val="00C842ED"/>
    <w:rsid w:val="00C84E4C"/>
    <w:rsid w:val="00C87044"/>
    <w:rsid w:val="00C94D17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2569D"/>
    <w:rsid w:val="00D267BD"/>
    <w:rsid w:val="00D3427F"/>
    <w:rsid w:val="00D36857"/>
    <w:rsid w:val="00D559DE"/>
    <w:rsid w:val="00D56FEB"/>
    <w:rsid w:val="00D616EE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D47BB"/>
    <w:rsid w:val="00DE287B"/>
    <w:rsid w:val="00DF129D"/>
    <w:rsid w:val="00DF4371"/>
    <w:rsid w:val="00DF625F"/>
    <w:rsid w:val="00DF74DB"/>
    <w:rsid w:val="00E01841"/>
    <w:rsid w:val="00E126C1"/>
    <w:rsid w:val="00E21473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A206F"/>
    <w:rsid w:val="00EA7542"/>
    <w:rsid w:val="00EB7DDA"/>
    <w:rsid w:val="00EC1621"/>
    <w:rsid w:val="00EC662E"/>
    <w:rsid w:val="00EC6804"/>
    <w:rsid w:val="00ED1F6B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CF0"/>
    <w:rsid w:val="00F35DB1"/>
    <w:rsid w:val="00F36D0F"/>
    <w:rsid w:val="00F4144F"/>
    <w:rsid w:val="00F42294"/>
    <w:rsid w:val="00F42F7B"/>
    <w:rsid w:val="00F459EB"/>
    <w:rsid w:val="00F52C9C"/>
    <w:rsid w:val="00F6336A"/>
    <w:rsid w:val="00F718EF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AFF1D8F-DCD2-48C9-AB55-493337E96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nett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WD_KV_KL2.dotm</Template>
  <TotalTime>0</TotalTime>
  <Pages>1</Pages>
  <Words>38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KLETT</Company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Antje</dc:creator>
  <cp:keywords/>
  <dc:description/>
  <cp:lastModifiedBy>Annett Berger</cp:lastModifiedBy>
  <cp:revision>13</cp:revision>
  <cp:lastPrinted>2018-02-06T17:54:00Z</cp:lastPrinted>
  <dcterms:created xsi:type="dcterms:W3CDTF">2018-02-06T17:22:00Z</dcterms:created>
  <dcterms:modified xsi:type="dcterms:W3CDTF">2018-06-18T07:11:00Z</dcterms:modified>
</cp:coreProperties>
</file>