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83349E8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C67A05C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  <w:bookmarkStart w:id="0" w:name="_GoBack"/>
            <w:bookmarkEnd w:id="0"/>
          </w:p>
        </w:tc>
        <w:tc>
          <w:tcPr>
            <w:tcW w:w="4186" w:type="dxa"/>
            <w:noWrap/>
            <w:vAlign w:val="bottom"/>
          </w:tcPr>
          <w:p w14:paraId="0E7FDE63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A834432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8DC0FE5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D5ACD50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833920" w14:textId="7777777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F101AA">
              <w:t>68</w:t>
            </w:r>
          </w:p>
        </w:tc>
      </w:tr>
      <w:tr w:rsidR="00BF17F2" w:rsidRPr="00BF17F2" w14:paraId="590EBB1D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22A7157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7EF00578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52D1E61" w14:textId="77777777" w:rsidR="00BB3BFE" w:rsidRDefault="004B7114" w:rsidP="00BB3BFE">
      <w:pPr>
        <w:pStyle w:val="ekvue1arial"/>
      </w:pPr>
      <w:bookmarkStart w:id="1" w:name="bmStart"/>
      <w:bookmarkEnd w:id="1"/>
      <w:r>
        <w:drawing>
          <wp:anchor distT="0" distB="0" distL="114300" distR="114300" simplePos="0" relativeHeight="251664384" behindDoc="0" locked="0" layoutInCell="1" allowOverlap="1" wp14:anchorId="79C54F7F" wp14:editId="2187AFF4">
            <wp:simplePos x="0" y="0"/>
            <wp:positionH relativeFrom="column">
              <wp:posOffset>4661535</wp:posOffset>
            </wp:positionH>
            <wp:positionV relativeFrom="paragraph">
              <wp:posOffset>-118745</wp:posOffset>
            </wp:positionV>
            <wp:extent cx="496570" cy="429895"/>
            <wp:effectExtent l="0" t="0" r="0" b="8255"/>
            <wp:wrapNone/>
            <wp:docPr id="10" name="Grafik 10" descr="E:\_Annett\Klett Verlag 2018\Hager\270941 Zebra 2 KV\Vignetten aus LB selfmade\Aepf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Vignetten aus LB selfmade\Aepfe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7B83">
        <w:t>Herzklopfen und Magenknurren</w:t>
      </w:r>
      <w:r w:rsidR="00355579">
        <w:t xml:space="preserve"> (</w:t>
      </w:r>
      <w:r w:rsidR="00397BCC">
        <w:t>2</w:t>
      </w:r>
      <w:r w:rsidR="00355579">
        <w:t>)</w:t>
      </w:r>
      <w:r w:rsidR="00BB3BFE" w:rsidRPr="00BB3BFE">
        <w:t xml:space="preserve"> </w:t>
      </w:r>
    </w:p>
    <w:p w14:paraId="4EF336B8" w14:textId="77777777" w:rsidR="00355579" w:rsidRPr="00BB3BFE" w:rsidRDefault="00950A3C" w:rsidP="004B7114">
      <w:pPr>
        <w:rPr>
          <w:color w:val="FF0000"/>
          <w:sz w:val="18"/>
          <w:szCs w:val="18"/>
        </w:rPr>
      </w:pPr>
      <w:r w:rsidRPr="00950A3C">
        <w:t xml:space="preserve"> </w:t>
      </w:r>
    </w:p>
    <w:p w14:paraId="6387159F" w14:textId="77777777" w:rsidR="00355579" w:rsidRPr="00D3427F" w:rsidRDefault="00355579" w:rsidP="00355579">
      <w:pPr>
        <w:pStyle w:val="ekvnummerierung"/>
        <w:framePr w:wrap="around"/>
      </w:pPr>
      <w:r>
        <w:t>1</w:t>
      </w:r>
    </w:p>
    <w:p w14:paraId="50555A5D" w14:textId="77777777" w:rsidR="00F017AD" w:rsidRPr="00287B24" w:rsidRDefault="00F017AD" w:rsidP="00F017A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F08F940" wp14:editId="164F15F9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8874F" w14:textId="77777777" w:rsidR="00F017AD" w:rsidRPr="00287B24" w:rsidRDefault="00F017AD" w:rsidP="00F017AD">
      <w:pPr>
        <w:pStyle w:val="ekvpicto"/>
        <w:framePr w:wrap="around" w:y="1441"/>
      </w:pPr>
    </w:p>
    <w:p w14:paraId="2BEBE6A0" w14:textId="59D6307C" w:rsidR="00355579" w:rsidRDefault="00F017AD" w:rsidP="00005AE2">
      <w:r>
        <w:t>Lies den Text</w:t>
      </w:r>
      <w:r w:rsidR="00397BCC">
        <w:t>.</w:t>
      </w:r>
    </w:p>
    <w:p w14:paraId="13FB4498" w14:textId="090EDAD8" w:rsidR="00355579" w:rsidRDefault="0007168B" w:rsidP="00005AE2">
      <w: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0A9F89" wp14:editId="1E091B17">
                <wp:simplePos x="0" y="0"/>
                <wp:positionH relativeFrom="column">
                  <wp:posOffset>3263900</wp:posOffset>
                </wp:positionH>
                <wp:positionV relativeFrom="paragraph">
                  <wp:posOffset>156210</wp:posOffset>
                </wp:positionV>
                <wp:extent cx="2752090" cy="1250950"/>
                <wp:effectExtent l="0" t="0" r="0" b="635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2090" cy="1250950"/>
                          <a:chOff x="0" y="0"/>
                          <a:chExt cx="2752090" cy="1250950"/>
                        </a:xfrm>
                      </wpg:grpSpPr>
                      <pic:pic xmlns:pic="http://schemas.openxmlformats.org/drawingml/2006/picture">
                        <pic:nvPicPr>
                          <pic:cNvPr id="2" name="Grafik 2" descr="E:\_Annett\Klett Verlag 2018\Hager\270941 Zebra 2 KV\Dateneingang\270941_KV\270941_png\270941_png\KV_59\S645270667_Zebra_08_0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6350" y="38100"/>
                            <a:ext cx="1475740" cy="121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Abgerundete rechteckige Legende 4"/>
                        <wps:cNvSpPr/>
                        <wps:spPr>
                          <a:xfrm>
                            <a:off x="0" y="0"/>
                            <a:ext cx="1364615" cy="477520"/>
                          </a:xfrm>
                          <a:prstGeom prst="wedgeRoundRectCallout">
                            <a:avLst>
                              <a:gd name="adj1" fmla="val 41563"/>
                              <a:gd name="adj2" fmla="val 78089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82B4A6" w14:textId="77777777" w:rsidR="00950A3C" w:rsidRPr="005F1445" w:rsidRDefault="00950A3C" w:rsidP="00950A3C">
                              <w:pPr>
                                <w:pStyle w:val="ekvsprechblase"/>
                                <w:rPr>
                                  <w:sz w:val="23"/>
                                  <w:szCs w:val="23"/>
                                </w:rPr>
                              </w:pPr>
                              <w:r w:rsidRPr="005F1445">
                                <w:rPr>
                                  <w:sz w:val="23"/>
                                  <w:szCs w:val="23"/>
                                </w:rPr>
                                <w:t>Du kannst den Lesepfeil nutzen.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0A9F89" id="Gruppieren 8" o:spid="_x0000_s1026" style="position:absolute;margin-left:257pt;margin-top:12.3pt;width:216.7pt;height:98.5pt;z-index:251661312" coordsize="27520,125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" o:spid="_x0000_s1027" type="#_x0000_t75" style="position:absolute;left:12763;top:381;width:14757;height:12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">
                  <v:imagedata r:id="rId9" o:title="S645270667_Zebra_08_01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bgerundete rechteckige Legende 4" o:spid="_x0000_s1028" type="#_x0000_t62" style="position:absolute;width:13646;height:4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" adj="19778,27667" fillcolor="white [3212]" strokecolor="#a5a5a5 [2092]">
                  <v:textbox>
                    <w:txbxContent>
                      <w:p w14:paraId="3682B4A6" w14:textId="77777777" w:rsidR="00950A3C" w:rsidRPr="005F1445" w:rsidRDefault="00950A3C" w:rsidP="00950A3C">
                        <w:pPr>
                          <w:pStyle w:val="ekvsprechblase"/>
                          <w:rPr>
                            <w:sz w:val="23"/>
                            <w:szCs w:val="23"/>
                          </w:rPr>
                        </w:pPr>
                        <w:r w:rsidRPr="005F1445">
                          <w:rPr>
                            <w:sz w:val="23"/>
                            <w:szCs w:val="23"/>
                          </w:rPr>
                          <w:t>Du kannst den Lesepfeil nutzen.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983451A" w14:textId="77777777" w:rsidR="00F017AD" w:rsidRPr="00F017AD" w:rsidRDefault="00F017AD" w:rsidP="00F017AD">
      <w:pPr>
        <w:rPr>
          <w:rStyle w:val="ekvfett"/>
        </w:rPr>
      </w:pPr>
      <w:r w:rsidRPr="00F017AD">
        <w:rPr>
          <w:rStyle w:val="ekvfett"/>
        </w:rPr>
        <w:t>In der Geisterbahn</w:t>
      </w:r>
    </w:p>
    <w:p w14:paraId="2BFEADAB" w14:textId="77777777" w:rsidR="00F017AD" w:rsidRDefault="006553D7" w:rsidP="00F017AD">
      <w:r>
        <w:drawing>
          <wp:anchor distT="0" distB="0" distL="114300" distR="114300" simplePos="0" relativeHeight="251662336" behindDoc="0" locked="0" layoutInCell="1" allowOverlap="1" wp14:anchorId="3A77B78D" wp14:editId="1DC95D7D">
            <wp:simplePos x="0" y="0"/>
            <wp:positionH relativeFrom="column">
              <wp:posOffset>19046</wp:posOffset>
            </wp:positionH>
            <wp:positionV relativeFrom="paragraph">
              <wp:posOffset>125617</wp:posOffset>
            </wp:positionV>
            <wp:extent cx="1783415" cy="1631947"/>
            <wp:effectExtent l="0" t="0" r="7620" b="6985"/>
            <wp:wrapNone/>
            <wp:docPr id="5" name="Grafik 5" descr="E:\_Annett\Klett Verlag 2018\Hager\270941 Zebra 2 KV\Dateneingang\nachträgl. Illus\Rest\Rest\KV 68\S721270942_KAS-2_032-033_Jahrmarkt_Strassensz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68\S721270942_KAS-2_032-033_Jahrmarkt_Strassenszen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10" t="29400" r="1431" b="3035"/>
                    <a:stretch/>
                  </pic:blipFill>
                  <pic:spPr bwMode="auto">
                    <a:xfrm>
                      <a:off x="0" y="0"/>
                      <a:ext cx="1783415" cy="163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594DF0" w14:textId="77777777" w:rsidR="00F017AD" w:rsidRDefault="00F017AD" w:rsidP="00F017AD"/>
    <w:p w14:paraId="510FE1B4" w14:textId="77777777" w:rsidR="00F017AD" w:rsidRDefault="00F017AD" w:rsidP="00F017AD"/>
    <w:p w14:paraId="69529758" w14:textId="77777777" w:rsidR="00F017AD" w:rsidRDefault="00F017AD" w:rsidP="00F017AD"/>
    <w:p w14:paraId="20850CD2" w14:textId="77777777" w:rsidR="00F017AD" w:rsidRDefault="00F017AD" w:rsidP="00F017AD"/>
    <w:p w14:paraId="2B49A5D0" w14:textId="77777777" w:rsidR="00F017AD" w:rsidRDefault="00F017AD" w:rsidP="00F017AD"/>
    <w:p w14:paraId="436AE804" w14:textId="77777777" w:rsidR="00F017AD" w:rsidRDefault="00F017AD" w:rsidP="00F017AD"/>
    <w:p w14:paraId="7753B7EB" w14:textId="77777777" w:rsidR="00F017AD" w:rsidRDefault="00F017AD" w:rsidP="00F017AD"/>
    <w:p w14:paraId="61C3A3BC" w14:textId="77777777" w:rsidR="006553D7" w:rsidRDefault="006553D7" w:rsidP="00F017AD"/>
    <w:p w14:paraId="296D5CC2" w14:textId="77777777" w:rsidR="00BB3BFE" w:rsidRDefault="00BB3BFE" w:rsidP="00F017AD"/>
    <w:p w14:paraId="638C42CF" w14:textId="77777777" w:rsidR="00F017AD" w:rsidRDefault="00F017AD" w:rsidP="00F017AD">
      <w:r>
        <w:t>Pau</w:t>
      </w:r>
      <w:r w:rsidRPr="00F017AD">
        <w:rPr>
          <w:color w:val="808080" w:themeColor="background1" w:themeShade="80"/>
        </w:rPr>
        <w:t xml:space="preserve">la </w:t>
      </w:r>
      <w:r>
        <w:t>ist mu</w:t>
      </w:r>
      <w:r w:rsidRPr="00F017AD">
        <w:rPr>
          <w:color w:val="808080" w:themeColor="background1" w:themeShade="80"/>
        </w:rPr>
        <w:t>tig</w:t>
      </w:r>
      <w:r>
        <w:t xml:space="preserve">. </w:t>
      </w:r>
    </w:p>
    <w:p w14:paraId="16EBF238" w14:textId="77777777" w:rsidR="00F017AD" w:rsidRDefault="00F017AD" w:rsidP="00F017AD">
      <w:r>
        <w:t>Sie ist in der Geis</w:t>
      </w:r>
      <w:r w:rsidRPr="00F017AD">
        <w:rPr>
          <w:color w:val="808080" w:themeColor="background1" w:themeShade="80"/>
        </w:rPr>
        <w:t>ter</w:t>
      </w:r>
      <w:r>
        <w:t>bahn.</w:t>
      </w:r>
    </w:p>
    <w:p w14:paraId="74B7FAD9" w14:textId="77777777" w:rsidR="00F017AD" w:rsidRDefault="00F017AD" w:rsidP="00F017AD">
      <w:r>
        <w:t>Al</w:t>
      </w:r>
      <w:r w:rsidRPr="00F017AD">
        <w:rPr>
          <w:color w:val="808080" w:themeColor="background1" w:themeShade="80"/>
        </w:rPr>
        <w:t>les</w:t>
      </w:r>
      <w:r>
        <w:t xml:space="preserve"> ist dun</w:t>
      </w:r>
      <w:r w:rsidRPr="00D240AA">
        <w:rPr>
          <w:color w:val="808080" w:themeColor="background1" w:themeShade="80"/>
        </w:rPr>
        <w:t>kel</w:t>
      </w:r>
      <w:r>
        <w:t>. Nur die Ges</w:t>
      </w:r>
      <w:r w:rsidRPr="00F017AD">
        <w:rPr>
          <w:color w:val="808080" w:themeColor="background1" w:themeShade="80"/>
        </w:rPr>
        <w:t>pens</w:t>
      </w:r>
      <w:r>
        <w:t>ter leuch</w:t>
      </w:r>
      <w:r w:rsidRPr="00F017AD">
        <w:rPr>
          <w:color w:val="808080" w:themeColor="background1" w:themeShade="80"/>
        </w:rPr>
        <w:t>ten</w:t>
      </w:r>
      <w:r>
        <w:t>.</w:t>
      </w:r>
    </w:p>
    <w:p w14:paraId="511F52FD" w14:textId="77777777" w:rsidR="00F017AD" w:rsidRDefault="00F017AD" w:rsidP="00F017AD">
      <w:r>
        <w:t>An der Wand hängt ein Ske</w:t>
      </w:r>
      <w:r w:rsidRPr="00F017AD">
        <w:rPr>
          <w:color w:val="808080" w:themeColor="background1" w:themeShade="80"/>
        </w:rPr>
        <w:t>lett</w:t>
      </w:r>
      <w:r>
        <w:t>. Es be</w:t>
      </w:r>
      <w:r w:rsidRPr="00F017AD">
        <w:rPr>
          <w:color w:val="808080" w:themeColor="background1" w:themeShade="80"/>
        </w:rPr>
        <w:t>wegt</w:t>
      </w:r>
      <w:r>
        <w:t xml:space="preserve"> sich.</w:t>
      </w:r>
    </w:p>
    <w:p w14:paraId="39BF8D00" w14:textId="77777777" w:rsidR="00F017AD" w:rsidRDefault="00F017AD" w:rsidP="00F017AD">
      <w:r>
        <w:t>Pau</w:t>
      </w:r>
      <w:r w:rsidRPr="00F017AD">
        <w:rPr>
          <w:color w:val="808080" w:themeColor="background1" w:themeShade="80"/>
        </w:rPr>
        <w:t>la</w:t>
      </w:r>
      <w:r>
        <w:t xml:space="preserve"> hört ei</w:t>
      </w:r>
      <w:r w:rsidRPr="00F017AD">
        <w:rPr>
          <w:color w:val="808080" w:themeColor="background1" w:themeShade="80"/>
        </w:rPr>
        <w:t>nen</w:t>
      </w:r>
      <w:r>
        <w:t xml:space="preserve"> We</w:t>
      </w:r>
      <w:r w:rsidRPr="00D240AA">
        <w:rPr>
          <w:color w:val="808080" w:themeColor="background1" w:themeShade="80"/>
        </w:rPr>
        <w:t>c</w:t>
      </w:r>
      <w:r w:rsidRPr="00F017AD">
        <w:rPr>
          <w:color w:val="808080" w:themeColor="background1" w:themeShade="80"/>
        </w:rPr>
        <w:t>ker</w:t>
      </w:r>
      <w:r>
        <w:t>. Er tickt. Dann klin</w:t>
      </w:r>
      <w:r w:rsidRPr="00F017AD">
        <w:rPr>
          <w:color w:val="808080" w:themeColor="background1" w:themeShade="80"/>
        </w:rPr>
        <w:t>gelt</w:t>
      </w:r>
      <w:r>
        <w:t xml:space="preserve"> er laut.</w:t>
      </w:r>
    </w:p>
    <w:p w14:paraId="049111B8" w14:textId="77777777" w:rsidR="00F017AD" w:rsidRDefault="00F017AD" w:rsidP="00F017AD">
      <w:r>
        <w:t>Ei</w:t>
      </w:r>
      <w:r w:rsidRPr="00F017AD">
        <w:rPr>
          <w:color w:val="808080" w:themeColor="background1" w:themeShade="80"/>
        </w:rPr>
        <w:t xml:space="preserve">ne </w:t>
      </w:r>
      <w:r>
        <w:t>Tru</w:t>
      </w:r>
      <w:r w:rsidRPr="00F017AD">
        <w:rPr>
          <w:color w:val="808080" w:themeColor="background1" w:themeShade="80"/>
        </w:rPr>
        <w:t>he</w:t>
      </w:r>
      <w:r>
        <w:t xml:space="preserve"> knarrt. Der De</w:t>
      </w:r>
      <w:r w:rsidRPr="00FB028C">
        <w:rPr>
          <w:color w:val="808080" w:themeColor="background1" w:themeShade="80"/>
        </w:rPr>
        <w:t>c</w:t>
      </w:r>
      <w:r w:rsidRPr="00F017AD">
        <w:rPr>
          <w:color w:val="808080" w:themeColor="background1" w:themeShade="80"/>
        </w:rPr>
        <w:t>kel</w:t>
      </w:r>
      <w:r>
        <w:t xml:space="preserve"> öff</w:t>
      </w:r>
      <w:r w:rsidRPr="00F017AD">
        <w:rPr>
          <w:color w:val="808080" w:themeColor="background1" w:themeShade="80"/>
        </w:rPr>
        <w:t xml:space="preserve">net </w:t>
      </w:r>
      <w:r>
        <w:t>sich. Ein Vam</w:t>
      </w:r>
      <w:r w:rsidRPr="00F017AD">
        <w:rPr>
          <w:color w:val="808080" w:themeColor="background1" w:themeShade="80"/>
        </w:rPr>
        <w:t>pir</w:t>
      </w:r>
      <w:r>
        <w:t xml:space="preserve"> kommt he</w:t>
      </w:r>
      <w:r w:rsidRPr="00F017AD">
        <w:rPr>
          <w:color w:val="808080" w:themeColor="background1" w:themeShade="80"/>
        </w:rPr>
        <w:t>raus</w:t>
      </w:r>
      <w:r>
        <w:t>. Er lacht.</w:t>
      </w:r>
    </w:p>
    <w:p w14:paraId="4C6175B7" w14:textId="77777777" w:rsidR="00F017AD" w:rsidRDefault="00F017AD" w:rsidP="00F017AD">
      <w:r>
        <w:t>Pau</w:t>
      </w:r>
      <w:r w:rsidRPr="00F017AD">
        <w:rPr>
          <w:color w:val="808080" w:themeColor="background1" w:themeShade="80"/>
        </w:rPr>
        <w:t>la</w:t>
      </w:r>
      <w:r>
        <w:t xml:space="preserve"> hört ei</w:t>
      </w:r>
      <w:r w:rsidRPr="00F017AD">
        <w:rPr>
          <w:color w:val="808080" w:themeColor="background1" w:themeShade="80"/>
        </w:rPr>
        <w:t>nen</w:t>
      </w:r>
      <w:r>
        <w:t xml:space="preserve"> lau</w:t>
      </w:r>
      <w:r w:rsidRPr="00F017AD">
        <w:rPr>
          <w:color w:val="808080" w:themeColor="background1" w:themeShade="80"/>
        </w:rPr>
        <w:t>ten</w:t>
      </w:r>
      <w:r>
        <w:t xml:space="preserve"> Schrei. Sie er</w:t>
      </w:r>
      <w:r w:rsidRPr="00F017AD">
        <w:rPr>
          <w:color w:val="808080" w:themeColor="background1" w:themeShade="80"/>
        </w:rPr>
        <w:t>schrickt</w:t>
      </w:r>
      <w:r>
        <w:t xml:space="preserve">. </w:t>
      </w:r>
    </w:p>
    <w:p w14:paraId="51EDDE52" w14:textId="77777777" w:rsidR="00F017AD" w:rsidRDefault="00F017AD" w:rsidP="00F017AD">
      <w:r>
        <w:t>Dann wird es hell. Die Fahrt ist zu En</w:t>
      </w:r>
      <w:r w:rsidRPr="00F017AD">
        <w:rPr>
          <w:color w:val="808080" w:themeColor="background1" w:themeShade="80"/>
        </w:rPr>
        <w:t>de</w:t>
      </w:r>
      <w:r>
        <w:t>.</w:t>
      </w:r>
    </w:p>
    <w:p w14:paraId="2D76DEC2" w14:textId="77777777" w:rsidR="00F017AD" w:rsidRDefault="00F017AD" w:rsidP="00BB3BFE">
      <w:pPr>
        <w:pStyle w:val="ekvgrundtexthalbe"/>
      </w:pPr>
    </w:p>
    <w:p w14:paraId="444C92B1" w14:textId="77777777" w:rsidR="00BB3BFE" w:rsidRDefault="00BB3BFE" w:rsidP="00F017AD"/>
    <w:p w14:paraId="48A45E73" w14:textId="77777777" w:rsidR="00F017AD" w:rsidRPr="00D3427F" w:rsidRDefault="00F017AD" w:rsidP="00F017AD">
      <w:pPr>
        <w:pStyle w:val="ekvnummerierung"/>
        <w:framePr w:wrap="around"/>
      </w:pPr>
      <w:r>
        <w:t>2</w:t>
      </w:r>
    </w:p>
    <w:p w14:paraId="64C84CEC" w14:textId="77777777" w:rsidR="00F017AD" w:rsidRPr="00287B24" w:rsidRDefault="00F017AD" w:rsidP="00F017A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1143FE7" wp14:editId="10E4634D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BF031" w14:textId="77777777" w:rsidR="00F017AD" w:rsidRDefault="00F017AD" w:rsidP="00F017AD">
      <w:r>
        <w:t>Beantworte die Fragen.</w:t>
      </w:r>
    </w:p>
    <w:p w14:paraId="5D7A8EAC" w14:textId="77777777" w:rsidR="00F017AD" w:rsidRDefault="00F017AD" w:rsidP="006553D7">
      <w:pPr>
        <w:pStyle w:val="ekvgrundtexthalbe"/>
      </w:pPr>
    </w:p>
    <w:p w14:paraId="41C03486" w14:textId="77777777" w:rsidR="00F017AD" w:rsidRDefault="00F017AD" w:rsidP="00F017AD">
      <w:r>
        <w:t>Wer ist mu</w:t>
      </w:r>
      <w:r w:rsidRPr="000607C2">
        <w:rPr>
          <w:color w:val="808080" w:themeColor="background1" w:themeShade="80"/>
        </w:rPr>
        <w:t>tig</w:t>
      </w:r>
      <w:r>
        <w:t>?</w:t>
      </w:r>
    </w:p>
    <w:p w14:paraId="05ABE2EF" w14:textId="77777777" w:rsidR="00BB3BFE" w:rsidRPr="00BB3BFE" w:rsidRDefault="00BB3BFE" w:rsidP="00BB3BFE">
      <w:pPr>
        <w:pStyle w:val="ekvgrundtexthalbe"/>
        <w:rPr>
          <w:rStyle w:val="ekvhandschrift"/>
        </w:rPr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F017AD" w:rsidRPr="001F1E3D" w14:paraId="24A09E5B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2E2D8DAB" w14:textId="77777777" w:rsidR="00F017AD" w:rsidRPr="001F1E3D" w:rsidRDefault="00F017AD" w:rsidP="001F1E3D">
            <w:pPr>
              <w:pStyle w:val="ekvlinie"/>
            </w:pPr>
          </w:p>
        </w:tc>
      </w:tr>
      <w:tr w:rsidR="00F017AD" w:rsidRPr="001F1E3D" w14:paraId="1A06EE18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0E7DC9B" w14:textId="77777777" w:rsidR="00F017AD" w:rsidRPr="001F1E3D" w:rsidRDefault="00F017AD" w:rsidP="001F1E3D">
            <w:pPr>
              <w:pStyle w:val="ekvlinie"/>
            </w:pPr>
          </w:p>
        </w:tc>
      </w:tr>
      <w:tr w:rsidR="00F017AD" w:rsidRPr="001F1E3D" w14:paraId="7A80090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16E8C2A6" w14:textId="77777777" w:rsidR="00F017AD" w:rsidRPr="001F1E3D" w:rsidRDefault="00F017AD" w:rsidP="001F1E3D">
            <w:pPr>
              <w:pStyle w:val="ekvlinie"/>
            </w:pPr>
          </w:p>
        </w:tc>
      </w:tr>
    </w:tbl>
    <w:p w14:paraId="1CE86B7A" w14:textId="77777777" w:rsidR="00F017AD" w:rsidRDefault="00F017AD" w:rsidP="00F017AD"/>
    <w:p w14:paraId="1B6FF7DF" w14:textId="77777777" w:rsidR="00BB3BFE" w:rsidRDefault="00F017AD" w:rsidP="00BB3BFE">
      <w:r>
        <w:t>Was hängt an der Wand?</w:t>
      </w:r>
      <w:r w:rsidR="00BB3BFE" w:rsidRPr="00BB3BFE">
        <w:t xml:space="preserve"> </w:t>
      </w:r>
    </w:p>
    <w:p w14:paraId="3184E39B" w14:textId="77777777" w:rsidR="00BB3BFE" w:rsidRPr="00BB3BFE" w:rsidRDefault="00BB3BFE" w:rsidP="00BB3BFE">
      <w:pPr>
        <w:pStyle w:val="ekvgrundtexthalbe"/>
        <w:rPr>
          <w:rStyle w:val="ekvhandschrift"/>
        </w:rPr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B3BFE" w:rsidRPr="001F1E3D" w14:paraId="28197042" w14:textId="77777777" w:rsidTr="00CE16ED">
        <w:trPr>
          <w:trHeight w:hRule="exact" w:val="170"/>
        </w:trPr>
        <w:tc>
          <w:tcPr>
            <w:tcW w:w="9356" w:type="dxa"/>
            <w:noWrap/>
            <w:vAlign w:val="center"/>
          </w:tcPr>
          <w:p w14:paraId="521C709F" w14:textId="77777777" w:rsidR="00BB3BFE" w:rsidRPr="001F1E3D" w:rsidRDefault="00BB3BFE" w:rsidP="00CE16ED">
            <w:pPr>
              <w:pStyle w:val="ekvlinie"/>
            </w:pPr>
          </w:p>
        </w:tc>
      </w:tr>
      <w:tr w:rsidR="00BB3BFE" w:rsidRPr="001F1E3D" w14:paraId="263CBB91" w14:textId="77777777" w:rsidTr="00CE16ED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72F46E6A" w14:textId="77777777" w:rsidR="00BB3BFE" w:rsidRPr="001F1E3D" w:rsidRDefault="00BB3BFE" w:rsidP="00CE16ED">
            <w:pPr>
              <w:pStyle w:val="ekvlinie"/>
            </w:pPr>
          </w:p>
        </w:tc>
      </w:tr>
      <w:tr w:rsidR="00BB3BFE" w:rsidRPr="001F1E3D" w14:paraId="7469EA0B" w14:textId="77777777" w:rsidTr="00CE16ED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2F46240" w14:textId="77777777" w:rsidR="00BB3BFE" w:rsidRPr="001F1E3D" w:rsidRDefault="00BB3BFE" w:rsidP="00CE16ED">
            <w:pPr>
              <w:pStyle w:val="ekvlinie"/>
            </w:pPr>
          </w:p>
        </w:tc>
      </w:tr>
    </w:tbl>
    <w:p w14:paraId="1E449C11" w14:textId="77777777" w:rsidR="00BB3BFE" w:rsidRDefault="00BB3BFE" w:rsidP="00BB3BFE"/>
    <w:p w14:paraId="4923EA27" w14:textId="77777777" w:rsidR="00896878" w:rsidRDefault="00896878" w:rsidP="00BB3BFE">
      <w:r>
        <w:t>Wer kommt aus der Tru</w:t>
      </w:r>
      <w:r w:rsidRPr="000607C2">
        <w:rPr>
          <w:color w:val="808080" w:themeColor="background1" w:themeShade="80"/>
        </w:rPr>
        <w:t>he</w:t>
      </w:r>
      <w:r>
        <w:t>?</w:t>
      </w:r>
    </w:p>
    <w:p w14:paraId="01DAB9EE" w14:textId="77777777" w:rsidR="00BB3BFE" w:rsidRPr="00BB3BFE" w:rsidRDefault="00BB3BFE" w:rsidP="00BB3BFE">
      <w:pPr>
        <w:pStyle w:val="ekvgrundtexthalbe"/>
        <w:rPr>
          <w:rStyle w:val="ekvhandschrift"/>
        </w:rPr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B3BFE" w:rsidRPr="001F1E3D" w14:paraId="20AA09D0" w14:textId="77777777" w:rsidTr="00CE16ED">
        <w:trPr>
          <w:trHeight w:hRule="exact" w:val="170"/>
        </w:trPr>
        <w:tc>
          <w:tcPr>
            <w:tcW w:w="9356" w:type="dxa"/>
            <w:noWrap/>
            <w:vAlign w:val="center"/>
          </w:tcPr>
          <w:p w14:paraId="3F1B982F" w14:textId="77777777" w:rsidR="00BB3BFE" w:rsidRPr="001F1E3D" w:rsidRDefault="00BB3BFE" w:rsidP="00CE16ED">
            <w:pPr>
              <w:pStyle w:val="ekvlinie"/>
            </w:pPr>
          </w:p>
        </w:tc>
      </w:tr>
      <w:tr w:rsidR="00BB3BFE" w:rsidRPr="001F1E3D" w14:paraId="62A300C7" w14:textId="77777777" w:rsidTr="00CE16ED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364726A9" w14:textId="77777777" w:rsidR="00BB3BFE" w:rsidRPr="001F1E3D" w:rsidRDefault="00BB3BFE" w:rsidP="00CE16ED">
            <w:pPr>
              <w:pStyle w:val="ekvlinie"/>
            </w:pPr>
          </w:p>
        </w:tc>
      </w:tr>
      <w:tr w:rsidR="00BB3BFE" w:rsidRPr="001F1E3D" w14:paraId="1965B6E5" w14:textId="77777777" w:rsidTr="00CE16ED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261B4E7" w14:textId="77777777" w:rsidR="00BB3BFE" w:rsidRPr="001F1E3D" w:rsidRDefault="00BB3BFE" w:rsidP="00CE16ED">
            <w:pPr>
              <w:pStyle w:val="ekvlinie"/>
            </w:pPr>
          </w:p>
        </w:tc>
      </w:tr>
    </w:tbl>
    <w:p w14:paraId="6E2632C6" w14:textId="77777777" w:rsidR="00BB3BFE" w:rsidRDefault="00BB3BFE" w:rsidP="00BB3BFE"/>
    <w:p w14:paraId="4A76CFFD" w14:textId="77777777" w:rsidR="00BB3BFE" w:rsidRDefault="00896878" w:rsidP="00BB3BFE">
      <w:r>
        <w:t>Was hört Pau</w:t>
      </w:r>
      <w:r w:rsidRPr="000607C2">
        <w:rPr>
          <w:color w:val="808080" w:themeColor="background1" w:themeShade="80"/>
        </w:rPr>
        <w:t>la</w:t>
      </w:r>
      <w:r>
        <w:t>?</w:t>
      </w:r>
      <w:r w:rsidRPr="00BB3BFE">
        <w:t xml:space="preserve"> </w:t>
      </w:r>
    </w:p>
    <w:p w14:paraId="4B15F2B4" w14:textId="77777777" w:rsidR="00BB3BFE" w:rsidRPr="00BB3BFE" w:rsidRDefault="00BB3BFE" w:rsidP="00BB3BFE">
      <w:pPr>
        <w:pStyle w:val="ekvgrundtexthalbe"/>
        <w:rPr>
          <w:rStyle w:val="ekvhandschrift"/>
        </w:rPr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BB3BFE" w:rsidRPr="001F1E3D" w14:paraId="17A4B388" w14:textId="77777777" w:rsidTr="00CE16ED">
        <w:trPr>
          <w:trHeight w:hRule="exact" w:val="170"/>
        </w:trPr>
        <w:tc>
          <w:tcPr>
            <w:tcW w:w="9356" w:type="dxa"/>
            <w:noWrap/>
            <w:vAlign w:val="center"/>
          </w:tcPr>
          <w:p w14:paraId="240CBC68" w14:textId="77777777" w:rsidR="00BB3BFE" w:rsidRPr="001F1E3D" w:rsidRDefault="00BB3BFE" w:rsidP="00CE16ED">
            <w:pPr>
              <w:pStyle w:val="ekvlinie"/>
            </w:pPr>
          </w:p>
        </w:tc>
      </w:tr>
      <w:tr w:rsidR="00BB3BFE" w:rsidRPr="001F1E3D" w14:paraId="159C9386" w14:textId="77777777" w:rsidTr="00CE16ED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4882267" w14:textId="77777777" w:rsidR="00BB3BFE" w:rsidRPr="001F1E3D" w:rsidRDefault="00BB3BFE" w:rsidP="00CE16ED">
            <w:pPr>
              <w:pStyle w:val="ekvlinie"/>
            </w:pPr>
          </w:p>
        </w:tc>
      </w:tr>
      <w:tr w:rsidR="00BB3BFE" w:rsidRPr="001F1E3D" w14:paraId="14D398A8" w14:textId="77777777" w:rsidTr="00CE16ED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32D447CF" w14:textId="77777777" w:rsidR="00BB3BFE" w:rsidRPr="001F1E3D" w:rsidRDefault="00BB3BFE" w:rsidP="006553D7">
            <w:pPr>
              <w:pStyle w:val="ekvgrundtexthalbe"/>
            </w:pPr>
          </w:p>
        </w:tc>
      </w:tr>
    </w:tbl>
    <w:p w14:paraId="14943150" w14:textId="77777777" w:rsidR="00F9392D" w:rsidRPr="006553D7" w:rsidRDefault="00F9392D" w:rsidP="006553D7">
      <w:pPr>
        <w:pStyle w:val="ekvgrundtexthalbe"/>
      </w:pPr>
    </w:p>
    <w:sectPr w:rsidR="00F9392D" w:rsidRPr="006553D7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BD146" w14:textId="77777777" w:rsidR="001724AF" w:rsidRDefault="001724AF" w:rsidP="003C599D">
      <w:pPr>
        <w:spacing w:line="240" w:lineRule="auto"/>
      </w:pPr>
      <w:r>
        <w:separator/>
      </w:r>
    </w:p>
  </w:endnote>
  <w:endnote w:type="continuationSeparator" w:id="0">
    <w:p w14:paraId="3E0E6DC1" w14:textId="77777777" w:rsidR="001724AF" w:rsidRDefault="001724A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AA22277" w14:textId="77777777" w:rsidTr="006B2D23">
      <w:trPr>
        <w:trHeight w:hRule="exact" w:val="680"/>
      </w:trPr>
      <w:tc>
        <w:tcPr>
          <w:tcW w:w="1131" w:type="dxa"/>
          <w:noWrap/>
        </w:tcPr>
        <w:p w14:paraId="66307304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4A260C74" wp14:editId="30B8A445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6BB940F5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524F7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3CFDF569" w14:textId="77777777" w:rsidR="00524F71" w:rsidRDefault="00524F71" w:rsidP="00370A70">
          <w:pPr>
            <w:pStyle w:val="ekvpagina"/>
          </w:pPr>
        </w:p>
        <w:p w14:paraId="75BC811A" w14:textId="77777777" w:rsidR="00524F71" w:rsidRPr="00524F71" w:rsidRDefault="00524F71" w:rsidP="00370A70">
          <w:pPr>
            <w:pStyle w:val="ekvpagina"/>
            <w:rPr>
              <w:rStyle w:val="ekvfett"/>
            </w:rPr>
          </w:pPr>
          <w:r w:rsidRPr="00524F7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5BB1B8FB" w14:textId="77777777"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212720">
            <w:t>Theresa Weber, Linden</w:t>
          </w:r>
        </w:p>
        <w:p w14:paraId="4C125CCF" w14:textId="4D59C1EC" w:rsidR="00193A18" w:rsidRPr="00025140" w:rsidRDefault="00193A18" w:rsidP="00005AE2">
          <w:pPr>
            <w:pStyle w:val="ekvquelle"/>
          </w:pPr>
          <w:r w:rsidRPr="006553D7">
            <w:t xml:space="preserve">Illustratoren: </w:t>
          </w:r>
          <w:r w:rsidR="006553D7" w:rsidRPr="006553D7">
            <w:t>Friederike Schumann, Berlin</w:t>
          </w:r>
          <w:r w:rsidR="003441E0">
            <w:t xml:space="preserve">; </w:t>
          </w:r>
          <w:r w:rsidR="003441E0" w:rsidRPr="003441E0">
            <w:t>Anja Vogel-Jaich, Berlin</w:t>
          </w:r>
        </w:p>
      </w:tc>
      <w:tc>
        <w:tcPr>
          <w:tcW w:w="397" w:type="dxa"/>
        </w:tcPr>
        <w:p w14:paraId="777F530D" w14:textId="77777777" w:rsidR="00193A18" w:rsidRPr="00913892" w:rsidRDefault="00193A18" w:rsidP="00913892">
          <w:pPr>
            <w:pStyle w:val="ekvpagina"/>
          </w:pPr>
        </w:p>
      </w:tc>
    </w:tr>
  </w:tbl>
  <w:p w14:paraId="69111C19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91E7E" w14:textId="77777777" w:rsidR="001724AF" w:rsidRDefault="001724AF" w:rsidP="003C599D">
      <w:pPr>
        <w:spacing w:line="240" w:lineRule="auto"/>
      </w:pPr>
      <w:r>
        <w:separator/>
      </w:r>
    </w:p>
  </w:footnote>
  <w:footnote w:type="continuationSeparator" w:id="0">
    <w:p w14:paraId="6C83A3D1" w14:textId="77777777" w:rsidR="001724AF" w:rsidRDefault="001724AF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579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07C2"/>
    <w:rsid w:val="0006258C"/>
    <w:rsid w:val="00062D31"/>
    <w:rsid w:val="0007168B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3EB5"/>
    <w:rsid w:val="00094F01"/>
    <w:rsid w:val="000A34BF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24AF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2720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009B"/>
    <w:rsid w:val="002A25AE"/>
    <w:rsid w:val="002B33E7"/>
    <w:rsid w:val="002B3DF1"/>
    <w:rsid w:val="002B64EA"/>
    <w:rsid w:val="002C50E2"/>
    <w:rsid w:val="002C7949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54E1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41E0"/>
    <w:rsid w:val="00352278"/>
    <w:rsid w:val="00355579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6483"/>
    <w:rsid w:val="003973E4"/>
    <w:rsid w:val="00397BCC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565AA"/>
    <w:rsid w:val="004621B3"/>
    <w:rsid w:val="0047471A"/>
    <w:rsid w:val="004763D2"/>
    <w:rsid w:val="00483A7A"/>
    <w:rsid w:val="00483D65"/>
    <w:rsid w:val="00486B3D"/>
    <w:rsid w:val="00490692"/>
    <w:rsid w:val="004925F2"/>
    <w:rsid w:val="004A3ACC"/>
    <w:rsid w:val="004A66C3"/>
    <w:rsid w:val="004A66CF"/>
    <w:rsid w:val="004B4520"/>
    <w:rsid w:val="004B7114"/>
    <w:rsid w:val="004C6665"/>
    <w:rsid w:val="00501528"/>
    <w:rsid w:val="005069C1"/>
    <w:rsid w:val="00514229"/>
    <w:rsid w:val="005156EC"/>
    <w:rsid w:val="005168A4"/>
    <w:rsid w:val="005201DB"/>
    <w:rsid w:val="0052117E"/>
    <w:rsid w:val="00521B91"/>
    <w:rsid w:val="00524F7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5F591D"/>
    <w:rsid w:val="005F5E08"/>
    <w:rsid w:val="0060019A"/>
    <w:rsid w:val="00603AD5"/>
    <w:rsid w:val="006201CB"/>
    <w:rsid w:val="00622F6B"/>
    <w:rsid w:val="00627765"/>
    <w:rsid w:val="0064692C"/>
    <w:rsid w:val="00653F68"/>
    <w:rsid w:val="006553D7"/>
    <w:rsid w:val="0066479D"/>
    <w:rsid w:val="006802C4"/>
    <w:rsid w:val="006816BC"/>
    <w:rsid w:val="0068429A"/>
    <w:rsid w:val="00685FDD"/>
    <w:rsid w:val="00687BAD"/>
    <w:rsid w:val="00693676"/>
    <w:rsid w:val="00695168"/>
    <w:rsid w:val="006A319F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03B6"/>
    <w:rsid w:val="007A2F5A"/>
    <w:rsid w:val="007A5AA1"/>
    <w:rsid w:val="007B656B"/>
    <w:rsid w:val="007B7D0B"/>
    <w:rsid w:val="007D186F"/>
    <w:rsid w:val="007D210D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295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00E"/>
    <w:rsid w:val="00862C21"/>
    <w:rsid w:val="00862D87"/>
    <w:rsid w:val="00865CEC"/>
    <w:rsid w:val="00866C85"/>
    <w:rsid w:val="00874376"/>
    <w:rsid w:val="00882053"/>
    <w:rsid w:val="00885B4F"/>
    <w:rsid w:val="00891508"/>
    <w:rsid w:val="0089395C"/>
    <w:rsid w:val="008942A2"/>
    <w:rsid w:val="00894390"/>
    <w:rsid w:val="0089534A"/>
    <w:rsid w:val="00896878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5FD1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0A3C"/>
    <w:rsid w:val="00952B21"/>
    <w:rsid w:val="009554B1"/>
    <w:rsid w:val="00956783"/>
    <w:rsid w:val="00957248"/>
    <w:rsid w:val="009572DE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771F2"/>
    <w:rsid w:val="00A85CF5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AF2B6A"/>
    <w:rsid w:val="00B022FE"/>
    <w:rsid w:val="00B039E8"/>
    <w:rsid w:val="00B112CF"/>
    <w:rsid w:val="00B128A7"/>
    <w:rsid w:val="00B14B45"/>
    <w:rsid w:val="00B155E8"/>
    <w:rsid w:val="00B15F75"/>
    <w:rsid w:val="00B2194E"/>
    <w:rsid w:val="00B31F29"/>
    <w:rsid w:val="00B32DAF"/>
    <w:rsid w:val="00B37E68"/>
    <w:rsid w:val="00B46755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3BFE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3663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40AA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306C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17AD"/>
    <w:rsid w:val="00F022FD"/>
    <w:rsid w:val="00F101AA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392D"/>
    <w:rsid w:val="00F94A4B"/>
    <w:rsid w:val="00F94FAE"/>
    <w:rsid w:val="00F97AD4"/>
    <w:rsid w:val="00FA7B83"/>
    <w:rsid w:val="00FB028C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9D908"/>
  <w15:chartTrackingRefBased/>
  <w15:docId w15:val="{09DD4157-2609-4BF7-8E89-71132974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86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13</cp:revision>
  <cp:lastPrinted>2018-06-18T07:32:00Z</cp:lastPrinted>
  <dcterms:created xsi:type="dcterms:W3CDTF">2018-04-05T14:44:00Z</dcterms:created>
  <dcterms:modified xsi:type="dcterms:W3CDTF">2018-07-04T08:33:00Z</dcterms:modified>
</cp:coreProperties>
</file>