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D66F9A">
              <w:t>69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D66F9A" w:rsidP="00D66F9A">
      <w:pPr>
        <w:pStyle w:val="ekvue1arial"/>
      </w:pPr>
      <w:bookmarkStart w:id="0" w:name="bmStart"/>
      <w:bookmarkEnd w:id="0"/>
      <w:r>
        <w:t>Reimwörter in Gedichten erkennen</w:t>
      </w:r>
    </w:p>
    <w:p w:rsidR="00D66F9A" w:rsidRDefault="00097E6E" w:rsidP="00005AE2">
      <w:bookmarkStart w:id="1" w:name="_GoBack"/>
      <w:r>
        <w:rPr>
          <w:color w:val="FFFFFF" w:themeColor="background1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3928745</wp:posOffset>
            </wp:positionH>
            <wp:positionV relativeFrom="paragraph">
              <wp:posOffset>98526</wp:posOffset>
            </wp:positionV>
            <wp:extent cx="1850897" cy="1056789"/>
            <wp:effectExtent l="0" t="0" r="0" b="0"/>
            <wp:wrapNone/>
            <wp:docPr id="2" name="Grafik 2" descr="E:\_Annett\Klett Verlag 2018\Hager\270941 Zebra 2 KV\Dateneingang\nachträgl. Illus\Rest\Rest\S569_Illus\S569270941_KV_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S569_Illus\S569270941_KV_6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897" cy="1056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:rsidR="00D66F9A" w:rsidRPr="00D3427F" w:rsidRDefault="00D66F9A" w:rsidP="00D66F9A">
      <w:pPr>
        <w:pStyle w:val="ekvnummerierung"/>
        <w:framePr w:wrap="around"/>
      </w:pPr>
      <w:r>
        <w:t>1</w:t>
      </w:r>
    </w:p>
    <w:p w:rsidR="00D66F9A" w:rsidRPr="00287B24" w:rsidRDefault="00D66F9A" w:rsidP="00D66F9A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F9A" w:rsidRDefault="00D66F9A" w:rsidP="00005AE2">
      <w:r>
        <w:t>Lies das Gedicht.</w:t>
      </w:r>
    </w:p>
    <w:p w:rsidR="00D66F9A" w:rsidRDefault="00D66F9A" w:rsidP="00005AE2">
      <w:r>
        <w:t>Markiere die Reimwörter mit unterschiedlichen Farben.</w:t>
      </w:r>
    </w:p>
    <w:p w:rsidR="00D66F9A" w:rsidRDefault="00D66F9A" w:rsidP="00005AE2">
      <w:pPr>
        <w:rPr>
          <w:color w:val="92D050"/>
          <w:szCs w:val="23"/>
        </w:rPr>
      </w:pPr>
    </w:p>
    <w:p w:rsidR="00BD4DFA" w:rsidRPr="00D66F9A" w:rsidRDefault="00BD4DFA" w:rsidP="00005AE2">
      <w:pPr>
        <w:rPr>
          <w:color w:val="92D050"/>
          <w:szCs w:val="23"/>
        </w:rPr>
      </w:pPr>
    </w:p>
    <w:p w:rsidR="00D66F9A" w:rsidRDefault="00D66F9A" w:rsidP="00D66F9A">
      <w:pPr>
        <w:pStyle w:val="ekvue3arial"/>
      </w:pPr>
      <w:r>
        <w:t>Manch</w:t>
      </w:r>
      <w:r w:rsidRPr="00D66F9A">
        <w:rPr>
          <w:color w:val="808080" w:themeColor="background1" w:themeShade="80"/>
        </w:rPr>
        <w:t>mal</w:t>
      </w:r>
    </w:p>
    <w:p w:rsidR="00D66F9A" w:rsidRDefault="00D66F9A" w:rsidP="00D66F9A">
      <w:pPr>
        <w:sectPr w:rsidR="00D66F9A" w:rsidSect="008D5A1A">
          <w:footerReference w:type="default" r:id="rId8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:rsidR="00D66F9A" w:rsidRDefault="00D66F9A" w:rsidP="00BD4DFA">
      <w:pPr>
        <w:pStyle w:val="ekvgrundtexthalbe"/>
      </w:pPr>
    </w:p>
    <w:p w:rsidR="00D66F9A" w:rsidRDefault="00D66F9A" w:rsidP="00D66F9A">
      <w:r>
        <w:t>Manch</w:t>
      </w:r>
      <w:r w:rsidRPr="00D66F9A">
        <w:rPr>
          <w:color w:val="808080" w:themeColor="background1" w:themeShade="80"/>
        </w:rPr>
        <w:t>mal</w:t>
      </w:r>
      <w:r>
        <w:t xml:space="preserve"> wär’ ich gern ein rei</w:t>
      </w:r>
      <w:r w:rsidRPr="00D66F9A">
        <w:rPr>
          <w:color w:val="808080" w:themeColor="background1" w:themeShade="80"/>
        </w:rPr>
        <w:t>cher</w:t>
      </w:r>
      <w:r>
        <w:t xml:space="preserve"> Mann, </w:t>
      </w:r>
    </w:p>
    <w:p w:rsidR="00D66F9A" w:rsidRDefault="00D66F9A" w:rsidP="00D66F9A">
      <w:r>
        <w:t>der al</w:t>
      </w:r>
      <w:r w:rsidRPr="00D66F9A">
        <w:rPr>
          <w:color w:val="808080" w:themeColor="background1" w:themeShade="80"/>
        </w:rPr>
        <w:t xml:space="preserve">le </w:t>
      </w:r>
      <w:r>
        <w:t>Wün</w:t>
      </w:r>
      <w:r w:rsidRPr="00D66F9A">
        <w:rPr>
          <w:color w:val="808080" w:themeColor="background1" w:themeShade="80"/>
        </w:rPr>
        <w:t>sche</w:t>
      </w:r>
      <w:r>
        <w:t xml:space="preserve"> er</w:t>
      </w:r>
      <w:r w:rsidRPr="00D66F9A">
        <w:rPr>
          <w:color w:val="808080" w:themeColor="background1" w:themeShade="80"/>
        </w:rPr>
        <w:t>fül</w:t>
      </w:r>
      <w:r>
        <w:t xml:space="preserve">len kann. </w:t>
      </w:r>
    </w:p>
    <w:p w:rsidR="00D66F9A" w:rsidRDefault="00D66F9A" w:rsidP="00D66F9A">
      <w:r>
        <w:t>Zäh</w:t>
      </w:r>
      <w:r w:rsidRPr="00D66F9A">
        <w:rPr>
          <w:color w:val="808080" w:themeColor="background1" w:themeShade="80"/>
        </w:rPr>
        <w:t>le</w:t>
      </w:r>
      <w:r>
        <w:t xml:space="preserve"> je</w:t>
      </w:r>
      <w:r w:rsidRPr="00D66F9A">
        <w:rPr>
          <w:color w:val="808080" w:themeColor="background1" w:themeShade="80"/>
        </w:rPr>
        <w:t>den</w:t>
      </w:r>
      <w:r>
        <w:t xml:space="preserve"> Tag mein Geld,</w:t>
      </w:r>
    </w:p>
    <w:p w:rsidR="00D66F9A" w:rsidRDefault="00D66F9A" w:rsidP="00D66F9A">
      <w:r>
        <w:t>kau</w:t>
      </w:r>
      <w:r w:rsidRPr="00D66F9A">
        <w:rPr>
          <w:color w:val="808080" w:themeColor="background1" w:themeShade="80"/>
        </w:rPr>
        <w:t>fe</w:t>
      </w:r>
      <w:r>
        <w:t xml:space="preserve"> mir die gan</w:t>
      </w:r>
      <w:r w:rsidRPr="00D66F9A">
        <w:rPr>
          <w:color w:val="808080" w:themeColor="background1" w:themeShade="80"/>
        </w:rPr>
        <w:t>ze</w:t>
      </w:r>
      <w:r>
        <w:t xml:space="preserve"> Welt.</w:t>
      </w:r>
      <w:r>
        <w:tab/>
      </w:r>
    </w:p>
    <w:p w:rsidR="00D66F9A" w:rsidRDefault="00D66F9A" w:rsidP="00BD4DFA">
      <w:pPr>
        <w:pStyle w:val="ekvgrundtexthalbe"/>
      </w:pPr>
      <w:r>
        <w:br w:type="column"/>
      </w:r>
    </w:p>
    <w:p w:rsidR="00D66F9A" w:rsidRDefault="00D66F9A" w:rsidP="00D66F9A">
      <w:r>
        <w:t>Manch</w:t>
      </w:r>
      <w:r w:rsidRPr="00D66F9A">
        <w:rPr>
          <w:color w:val="808080" w:themeColor="background1" w:themeShade="80"/>
        </w:rPr>
        <w:t>mal</w:t>
      </w:r>
      <w:r>
        <w:t xml:space="preserve"> wär’ ich gern ein gro</w:t>
      </w:r>
      <w:r w:rsidRPr="00D66F9A">
        <w:rPr>
          <w:color w:val="808080" w:themeColor="background1" w:themeShade="80"/>
        </w:rPr>
        <w:t>ßer</w:t>
      </w:r>
      <w:r>
        <w:t xml:space="preserve"> Bär,</w:t>
      </w:r>
    </w:p>
    <w:p w:rsidR="00D66F9A" w:rsidRDefault="00D66F9A" w:rsidP="00D66F9A">
      <w:r>
        <w:t>ha</w:t>
      </w:r>
      <w:r w:rsidRPr="00D66F9A">
        <w:rPr>
          <w:color w:val="808080" w:themeColor="background1" w:themeShade="80"/>
        </w:rPr>
        <w:t xml:space="preserve">be </w:t>
      </w:r>
      <w:r>
        <w:t>kei</w:t>
      </w:r>
      <w:r w:rsidRPr="00D66F9A">
        <w:rPr>
          <w:color w:val="808080" w:themeColor="background1" w:themeShade="80"/>
        </w:rPr>
        <w:t>ne</w:t>
      </w:r>
      <w:r>
        <w:t xml:space="preserve"> Äng</w:t>
      </w:r>
      <w:r w:rsidRPr="00D66F9A">
        <w:rPr>
          <w:color w:val="808080" w:themeColor="background1" w:themeShade="80"/>
        </w:rPr>
        <w:t>ste</w:t>
      </w:r>
      <w:r>
        <w:t xml:space="preserve"> mehr,</w:t>
      </w:r>
    </w:p>
    <w:p w:rsidR="00D66F9A" w:rsidRDefault="00D66F9A" w:rsidP="00D66F9A">
      <w:r>
        <w:t>hal</w:t>
      </w:r>
      <w:r w:rsidRPr="00D66F9A">
        <w:rPr>
          <w:color w:val="808080" w:themeColor="background1" w:themeShade="80"/>
        </w:rPr>
        <w:t>te</w:t>
      </w:r>
      <w:r>
        <w:t xml:space="preserve"> bei den Kin</w:t>
      </w:r>
      <w:r w:rsidRPr="00D66F9A">
        <w:rPr>
          <w:color w:val="808080" w:themeColor="background1" w:themeShade="80"/>
        </w:rPr>
        <w:t>dern</w:t>
      </w:r>
      <w:r>
        <w:t xml:space="preserve"> Wacht,</w:t>
      </w:r>
    </w:p>
    <w:p w:rsidR="00D66F9A" w:rsidRDefault="00D66F9A" w:rsidP="00D66F9A">
      <w:r>
        <w:t>fürch</w:t>
      </w:r>
      <w:r w:rsidRPr="00D66F9A">
        <w:rPr>
          <w:color w:val="808080" w:themeColor="background1" w:themeShade="80"/>
        </w:rPr>
        <w:t xml:space="preserve">tet </w:t>
      </w:r>
      <w:r>
        <w:t>kei</w:t>
      </w:r>
      <w:r w:rsidRPr="00D66F9A">
        <w:rPr>
          <w:color w:val="808080" w:themeColor="background1" w:themeShade="80"/>
        </w:rPr>
        <w:t>ne</w:t>
      </w:r>
      <w:r w:rsidRPr="00B245C1">
        <w:rPr>
          <w:color w:val="808080" w:themeColor="background1" w:themeShade="80"/>
        </w:rPr>
        <w:t>s</w:t>
      </w:r>
      <w:r>
        <w:t xml:space="preserve"> mehr die Nacht.</w:t>
      </w:r>
    </w:p>
    <w:p w:rsidR="00D66F9A" w:rsidRDefault="00D66F9A" w:rsidP="00BD4DFA">
      <w:pPr>
        <w:pStyle w:val="ekvgrundtexthalbe"/>
      </w:pPr>
    </w:p>
    <w:p w:rsidR="00D66F9A" w:rsidRPr="00BD4DFA" w:rsidRDefault="00D66F9A" w:rsidP="00D66F9A">
      <w:pPr>
        <w:jc w:val="right"/>
        <w:rPr>
          <w:rStyle w:val="ekvkursiv"/>
          <w:sz w:val="18"/>
          <w:szCs w:val="18"/>
        </w:rPr>
        <w:sectPr w:rsidR="00D66F9A" w:rsidRPr="00BD4DFA" w:rsidSect="00D66F9A">
          <w:type w:val="continuous"/>
          <w:pgSz w:w="11906" w:h="16838" w:code="9"/>
          <w:pgMar w:top="454" w:right="851" w:bottom="1531" w:left="1701" w:header="454" w:footer="454" w:gutter="0"/>
          <w:cols w:num="2" w:space="283"/>
          <w:docGrid w:linePitch="360"/>
        </w:sectPr>
      </w:pPr>
      <w:r w:rsidRPr="00BD4DFA">
        <w:rPr>
          <w:rStyle w:val="ekvkursiv"/>
          <w:sz w:val="18"/>
          <w:szCs w:val="18"/>
        </w:rPr>
        <w:t>Dörte Kaufhold</w:t>
      </w:r>
    </w:p>
    <w:p w:rsidR="00D66F9A" w:rsidRDefault="00D66F9A" w:rsidP="00005AE2"/>
    <w:p w:rsidR="00D66F9A" w:rsidRPr="00D3427F" w:rsidRDefault="00D66F9A" w:rsidP="00D66F9A">
      <w:pPr>
        <w:pStyle w:val="ekvnummerierung"/>
        <w:framePr w:wrap="around"/>
      </w:pPr>
      <w:r>
        <w:t>2</w:t>
      </w:r>
    </w:p>
    <w:p w:rsidR="00D66F9A" w:rsidRPr="00287B24" w:rsidRDefault="00D66F9A" w:rsidP="00D66F9A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A26" w:rsidRDefault="004B0A26" w:rsidP="00D66F9A">
      <w:r>
        <w:t>Lies und f</w:t>
      </w:r>
      <w:r w:rsidR="00D66F9A">
        <w:t>inde die passenden Zeilen</w:t>
      </w:r>
      <w:r>
        <w:t>.</w:t>
      </w:r>
    </w:p>
    <w:p w:rsidR="00D66F9A" w:rsidRDefault="004B0A26" w:rsidP="00D66F9A">
      <w:r>
        <w:t>Schneide sie aus</w:t>
      </w:r>
      <w:r w:rsidR="00D66F9A">
        <w:t xml:space="preserve"> und klebe sie an die richtige Stelle.</w:t>
      </w:r>
    </w:p>
    <w:p w:rsidR="00BD4DFA" w:rsidRDefault="00BD4DFA" w:rsidP="00BD4DFA">
      <w:pPr>
        <w:pStyle w:val="ekvgrundtexthalbe"/>
      </w:pPr>
    </w:p>
    <w:p w:rsidR="00BD4DFA" w:rsidRDefault="00BD4DFA" w:rsidP="00BD4DFA">
      <w:pPr>
        <w:pStyle w:val="ekvgrundtexthalbe"/>
      </w:pPr>
    </w:p>
    <w:p w:rsidR="004B0A26" w:rsidRDefault="004B0A26" w:rsidP="00D66F9A">
      <w:pPr>
        <w:sectPr w:rsidR="004B0A26" w:rsidSect="00D66F9A"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:rsidR="00D66F9A" w:rsidRDefault="00D66F9A" w:rsidP="00D66F9A">
      <w:r>
        <w:t>Manch</w:t>
      </w:r>
      <w:r w:rsidRPr="004B0A26">
        <w:rPr>
          <w:color w:val="808080" w:themeColor="background1" w:themeShade="80"/>
        </w:rPr>
        <w:t>mal</w:t>
      </w:r>
      <w:r>
        <w:t xml:space="preserve"> wär’ ich ger</w:t>
      </w:r>
      <w:r w:rsidRPr="004B0A26">
        <w:rPr>
          <w:color w:val="808080" w:themeColor="background1" w:themeShade="80"/>
        </w:rPr>
        <w:t xml:space="preserve">ne </w:t>
      </w:r>
      <w:r>
        <w:t>A</w:t>
      </w:r>
      <w:r w:rsidRPr="004B0A26">
        <w:rPr>
          <w:color w:val="808080" w:themeColor="background1" w:themeShade="80"/>
        </w:rPr>
        <w:t>stro</w:t>
      </w:r>
      <w:r>
        <w:t>naut,</w:t>
      </w:r>
    </w:p>
    <w:p w:rsidR="00BD4DFA" w:rsidRDefault="005F6DF9" w:rsidP="00BD4DFA">
      <w:pPr>
        <w:pStyle w:val="ekvgrundtexthalbe"/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1242</wp:posOffset>
                </wp:positionH>
                <wp:positionV relativeFrom="paragraph">
                  <wp:posOffset>96686</wp:posOffset>
                </wp:positionV>
                <wp:extent cx="2340000" cy="468000"/>
                <wp:effectExtent l="0" t="0" r="22225" b="27305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0000" cy="46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4DFA" w:rsidRPr="00FF2F90" w:rsidRDefault="00BD4DFA" w:rsidP="00BD4DFA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margin-left:.1pt;margin-top:7.6pt;width:184.25pt;height:36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" strokecolor="black [3213]" strokeweight=".5pt">
                <v:textbox>
                  <w:txbxContent>
                    <w:p w:rsidR="00BD4DFA" w:rsidRPr="00FF2F90" w:rsidRDefault="00BD4DFA" w:rsidP="00BD4DFA">
                      <w:pPr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D4DFA" w:rsidRDefault="005F6DF9" w:rsidP="00D66F9A"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1018055</wp:posOffset>
            </wp:positionH>
            <wp:positionV relativeFrom="paragraph">
              <wp:posOffset>107354</wp:posOffset>
            </wp:positionV>
            <wp:extent cx="288290" cy="288290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4DFA" w:rsidRPr="00287B24" w:rsidRDefault="00BD4DFA" w:rsidP="00BD4DFA">
      <w:pPr>
        <w:pStyle w:val="ekvpicto"/>
        <w:framePr w:wrap="around"/>
      </w:pPr>
    </w:p>
    <w:p w:rsidR="00D66F9A" w:rsidRDefault="00D66F9A" w:rsidP="00D66F9A"/>
    <w:p w:rsidR="004C4054" w:rsidRDefault="004C4054" w:rsidP="00D66F9A"/>
    <w:p w:rsidR="00FF2F90" w:rsidRDefault="00FF2F90" w:rsidP="00D66F9A"/>
    <w:p w:rsidR="00BD4DFA" w:rsidRDefault="00D66F9A" w:rsidP="00BD4DFA">
      <w:r>
        <w:t>Flie</w:t>
      </w:r>
      <w:r w:rsidRPr="004B0A26">
        <w:rPr>
          <w:color w:val="808080" w:themeColor="background1" w:themeShade="80"/>
        </w:rPr>
        <w:t>ge</w:t>
      </w:r>
      <w:r>
        <w:t xml:space="preserve"> durch Pla</w:t>
      </w:r>
      <w:r w:rsidRPr="004B0A26">
        <w:rPr>
          <w:color w:val="808080" w:themeColor="background1" w:themeShade="80"/>
        </w:rPr>
        <w:t>net</w:t>
      </w:r>
      <w:r>
        <w:t xml:space="preserve"> und Ster</w:t>
      </w:r>
      <w:r w:rsidRPr="004B0A26">
        <w:rPr>
          <w:color w:val="808080" w:themeColor="background1" w:themeShade="80"/>
        </w:rPr>
        <w:t>ne</w:t>
      </w:r>
    </w:p>
    <w:p w:rsidR="00BD4DFA" w:rsidRDefault="00BD4DFA" w:rsidP="00BD4DFA">
      <w:pPr>
        <w:pStyle w:val="ekvgrundtexthalbe"/>
      </w:pPr>
    </w:p>
    <w:p w:rsidR="00BD4DFA" w:rsidRDefault="00BD4DFA" w:rsidP="00BD4DFA">
      <w: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784A0B2" wp14:editId="2615857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340000" cy="468000"/>
                <wp:effectExtent l="0" t="0" r="22225" b="27305"/>
                <wp:wrapNone/>
                <wp:docPr id="13" name="Gruppieren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468000"/>
                          <a:chOff x="0" y="0"/>
                          <a:chExt cx="2340000" cy="468000"/>
                        </a:xfrm>
                      </wpg:grpSpPr>
                      <wps:wsp>
                        <wps:cNvPr id="14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0000" cy="46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4DFA" w:rsidRPr="00FF2F90" w:rsidRDefault="00BD4DFA" w:rsidP="00BD4DFA">
                              <w:pPr>
                                <w:rPr>
                                  <w:color w:val="808080" w:themeColor="background1" w:themeShade="8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Grafik 1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16813" y="109728"/>
                            <a:ext cx="288290" cy="2882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784A0B2" id="Gruppieren 13" o:spid="_x0000_s1027" style="position:absolute;margin-left:0;margin-top:-.05pt;width:184.25pt;height:36.85pt;z-index:251676672" coordsize="23400,46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width:23400;height:4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" strokecolor="black [3213]" strokeweight=".5pt">
                  <v:textbox>
                    <w:txbxContent>
                      <w:p w:rsidR="00BD4DFA" w:rsidRPr="00FF2F90" w:rsidRDefault="00BD4DFA" w:rsidP="00BD4DFA">
                        <w:pPr>
                          <w:rPr>
                            <w:color w:val="808080" w:themeColor="background1" w:themeShade="80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5" o:spid="_x0000_s1029" type="#_x0000_t75" style="position:absolute;left:10168;top:1097;width:2883;height:2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">
                  <v:imagedata r:id="rId11" o:title=""/>
                </v:shape>
              </v:group>
            </w:pict>
          </mc:Fallback>
        </mc:AlternateContent>
      </w:r>
    </w:p>
    <w:p w:rsidR="00BD4DFA" w:rsidRPr="00287B24" w:rsidRDefault="00BD4DFA" w:rsidP="00BD4DFA">
      <w:pPr>
        <w:pStyle w:val="ekvpicto"/>
        <w:framePr w:wrap="around"/>
      </w:pPr>
    </w:p>
    <w:p w:rsidR="00BD4DFA" w:rsidRDefault="00BD4DFA" w:rsidP="00BD4DFA"/>
    <w:p w:rsidR="00BD4DFA" w:rsidRDefault="00BD4DFA" w:rsidP="00BD4DFA"/>
    <w:p w:rsidR="00D66F9A" w:rsidRDefault="00D66F9A" w:rsidP="00BD4DFA">
      <w:r>
        <w:t>Manch</w:t>
      </w:r>
      <w:r w:rsidRPr="004B0A26">
        <w:rPr>
          <w:color w:val="808080" w:themeColor="background1" w:themeShade="80"/>
        </w:rPr>
        <w:t>mal</w:t>
      </w:r>
      <w:r>
        <w:t xml:space="preserve"> wär’ ich gern Pirat,</w:t>
      </w:r>
    </w:p>
    <w:p w:rsidR="00BD4DFA" w:rsidRDefault="00BD4DFA" w:rsidP="00BD4DFA">
      <w:pPr>
        <w:pStyle w:val="ekvgrundtexthalbe"/>
      </w:pPr>
    </w:p>
    <w:p w:rsidR="00D66F9A" w:rsidRDefault="00BD4DFA" w:rsidP="00D66F9A">
      <w: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A2ED4DD" wp14:editId="11A8D85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340000" cy="468000"/>
                <wp:effectExtent l="0" t="0" r="22225" b="27305"/>
                <wp:wrapNone/>
                <wp:docPr id="9" name="Gruppieren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468000"/>
                          <a:chOff x="0" y="0"/>
                          <a:chExt cx="2340000" cy="468000"/>
                        </a:xfrm>
                      </wpg:grpSpPr>
                      <wps:wsp>
                        <wps:cNvPr id="21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0000" cy="46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4DFA" w:rsidRPr="00FF2F90" w:rsidRDefault="00BD4DFA" w:rsidP="00BD4DFA">
                              <w:pPr>
                                <w:rPr>
                                  <w:color w:val="808080" w:themeColor="background1" w:themeShade="8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16813" y="109728"/>
                            <a:ext cx="288290" cy="2882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A2ED4DD" id="Gruppieren 9" o:spid="_x0000_s1030" style="position:absolute;margin-left:0;margin-top:-.05pt;width:184.25pt;height:36.85pt;z-index:251674624" coordsize="23400,46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">
                <v:shape id="_x0000_s1031" type="#_x0000_t202" style="position:absolute;width:23400;height:4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" strokecolor="black [3213]" strokeweight=".5pt">
                  <v:textbox>
                    <w:txbxContent>
                      <w:p w:rsidR="00BD4DFA" w:rsidRPr="00FF2F90" w:rsidRDefault="00BD4DFA" w:rsidP="00BD4DFA">
                        <w:pPr>
                          <w:rPr>
                            <w:color w:val="808080" w:themeColor="background1" w:themeShade="80"/>
                          </w:rPr>
                        </w:pPr>
                      </w:p>
                    </w:txbxContent>
                  </v:textbox>
                </v:shape>
                <v:shape id="Grafik 19" o:spid="_x0000_s1032" type="#_x0000_t75" style="position:absolute;left:10168;top:1097;width:2883;height:2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">
                  <v:imagedata r:id="rId11" o:title=""/>
                </v:shape>
              </v:group>
            </w:pict>
          </mc:Fallback>
        </mc:AlternateContent>
      </w:r>
    </w:p>
    <w:p w:rsidR="004C4054" w:rsidRDefault="004C4054" w:rsidP="00D66F9A"/>
    <w:p w:rsidR="004C4054" w:rsidRDefault="004C4054" w:rsidP="00D66F9A"/>
    <w:p w:rsidR="00FF2F90" w:rsidRDefault="00FF2F90" w:rsidP="00D66F9A"/>
    <w:p w:rsidR="00BD4DFA" w:rsidRDefault="00D66F9A" w:rsidP="00BD4DFA">
      <w:r>
        <w:t>Suche ü</w:t>
      </w:r>
      <w:r w:rsidRPr="004B0A26">
        <w:rPr>
          <w:color w:val="808080" w:themeColor="background1" w:themeShade="80"/>
        </w:rPr>
        <w:t>ber</w:t>
      </w:r>
      <w:r>
        <w:t>all nach Schät</w:t>
      </w:r>
      <w:r w:rsidRPr="004B0A26">
        <w:rPr>
          <w:color w:val="808080" w:themeColor="background1" w:themeShade="80"/>
        </w:rPr>
        <w:t>zen</w:t>
      </w:r>
    </w:p>
    <w:p w:rsidR="00BD4DFA" w:rsidRDefault="00BD4DFA" w:rsidP="00BD4DFA">
      <w:pPr>
        <w:pStyle w:val="ekvgrundtexthalbe"/>
      </w:pPr>
    </w:p>
    <w:p w:rsidR="00BD4DFA" w:rsidRDefault="00BD4DFA" w:rsidP="00BD4DFA">
      <w: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784A0B2" wp14:editId="2615857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340000" cy="468000"/>
                <wp:effectExtent l="0" t="0" r="22225" b="27305"/>
                <wp:wrapNone/>
                <wp:docPr id="16" name="Gruppieren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468000"/>
                          <a:chOff x="0" y="0"/>
                          <a:chExt cx="2340000" cy="468000"/>
                        </a:xfrm>
                      </wpg:grpSpPr>
                      <wps:wsp>
                        <wps:cNvPr id="1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0000" cy="46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4DFA" w:rsidRPr="00FF2F90" w:rsidRDefault="00BD4DFA" w:rsidP="00BD4DFA">
                              <w:pPr>
                                <w:rPr>
                                  <w:color w:val="808080" w:themeColor="background1" w:themeShade="8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Grafik 18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16813" y="109728"/>
                            <a:ext cx="288290" cy="2882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784A0B2" id="Gruppieren 16" o:spid="_x0000_s1033" style="position:absolute;margin-left:0;margin-top:-.05pt;width:184.25pt;height:36.85pt;z-index:251678720" coordsize="23400,46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">
                <v:shape id="_x0000_s1034" type="#_x0000_t202" style="position:absolute;width:23400;height:4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" strokecolor="black [3213]" strokeweight=".5pt">
                  <v:textbox>
                    <w:txbxContent>
                      <w:p w:rsidR="00BD4DFA" w:rsidRPr="00FF2F90" w:rsidRDefault="00BD4DFA" w:rsidP="00BD4DFA">
                        <w:pPr>
                          <w:rPr>
                            <w:color w:val="808080" w:themeColor="background1" w:themeShade="80"/>
                          </w:rPr>
                        </w:pPr>
                      </w:p>
                    </w:txbxContent>
                  </v:textbox>
                </v:shape>
                <v:shape id="Grafik 18" o:spid="_x0000_s1035" type="#_x0000_t75" style="position:absolute;left:10168;top:1097;width:2883;height:2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">
                  <v:imagedata r:id="rId11" o:title=""/>
                </v:shape>
              </v:group>
            </w:pict>
          </mc:Fallback>
        </mc:AlternateContent>
      </w:r>
    </w:p>
    <w:p w:rsidR="00BD4DFA" w:rsidRPr="00287B24" w:rsidRDefault="00BD4DFA" w:rsidP="00BD4DFA">
      <w:pPr>
        <w:pStyle w:val="ekvpicto"/>
        <w:framePr w:wrap="around"/>
      </w:pPr>
    </w:p>
    <w:p w:rsidR="00BD4DFA" w:rsidRDefault="00BD4DFA" w:rsidP="00BD4DFA"/>
    <w:p w:rsidR="004C4054" w:rsidRDefault="004C4054" w:rsidP="00BD4DFA">
      <w:pPr>
        <w:sectPr w:rsidR="004C4054" w:rsidSect="004B0A26">
          <w:type w:val="continuous"/>
          <w:pgSz w:w="11906" w:h="16838" w:code="9"/>
          <w:pgMar w:top="454" w:right="851" w:bottom="1531" w:left="1701" w:header="454" w:footer="454" w:gutter="0"/>
          <w:cols w:num="2" w:space="283"/>
          <w:docGrid w:linePitch="360"/>
        </w:sectPr>
      </w:pPr>
    </w:p>
    <w:p w:rsidR="00D66F9A" w:rsidRDefault="00D66F9A" w:rsidP="00D66F9A"/>
    <w:p w:rsidR="00BD4DFA" w:rsidRDefault="00B245C1" w:rsidP="00B245C1">
      <w:pPr>
        <w:ind w:left="2268"/>
      </w:pPr>
      <w:r>
        <w:t xml:space="preserve"> </w:t>
      </w:r>
      <w:r w:rsidR="00D66F9A">
        <w:t>Manch</w:t>
      </w:r>
      <w:r w:rsidR="00D66F9A" w:rsidRPr="004B0A26">
        <w:rPr>
          <w:color w:val="808080" w:themeColor="background1" w:themeShade="80"/>
        </w:rPr>
        <w:t>mal</w:t>
      </w:r>
      <w:r w:rsidR="00D66F9A">
        <w:t xml:space="preserve"> a</w:t>
      </w:r>
      <w:r w:rsidR="00D66F9A" w:rsidRPr="004B0A26">
        <w:rPr>
          <w:color w:val="808080" w:themeColor="background1" w:themeShade="80"/>
        </w:rPr>
        <w:t>ber</w:t>
      </w:r>
      <w:r w:rsidR="00D66F9A">
        <w:t xml:space="preserve"> fällt mir ein,</w:t>
      </w:r>
      <w:r w:rsidR="00BD4DFA" w:rsidRPr="00BD4DFA">
        <w:t xml:space="preserve"> </w:t>
      </w:r>
    </w:p>
    <w:p w:rsidR="00BD4DFA" w:rsidRDefault="00B245C1" w:rsidP="00B245C1">
      <w:pPr>
        <w:pStyle w:val="ekvgrundtexthalbe"/>
        <w:ind w:left="2268"/>
      </w:pPr>
      <w: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2784A0B2" wp14:editId="26158577">
                <wp:simplePos x="0" y="0"/>
                <wp:positionH relativeFrom="column">
                  <wp:posOffset>1492211</wp:posOffset>
                </wp:positionH>
                <wp:positionV relativeFrom="paragraph">
                  <wp:posOffset>98425</wp:posOffset>
                </wp:positionV>
                <wp:extent cx="2340000" cy="468000"/>
                <wp:effectExtent l="0" t="0" r="22225" b="27305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468000"/>
                          <a:chOff x="0" y="0"/>
                          <a:chExt cx="2340000" cy="468000"/>
                        </a:xfrm>
                      </wpg:grpSpPr>
                      <wps:wsp>
                        <wps:cNvPr id="21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0000" cy="46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4DFA" w:rsidRPr="00FF2F90" w:rsidRDefault="00BD4DFA" w:rsidP="00BD4DFA">
                              <w:pPr>
                                <w:rPr>
                                  <w:color w:val="808080" w:themeColor="background1" w:themeShade="8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Grafik 2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16813" y="109728"/>
                            <a:ext cx="288290" cy="2882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784A0B2" id="Gruppieren 20" o:spid="_x0000_s1036" style="position:absolute;left:0;text-align:left;margin-left:117.5pt;margin-top:7.75pt;width:184.25pt;height:36.85pt;z-index:251680768" coordsize="23400,46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">
                <v:shape id="_x0000_s1037" type="#_x0000_t202" style="position:absolute;width:23400;height:4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" strokecolor="black [3213]" strokeweight=".5pt">
                  <v:textbox>
                    <w:txbxContent>
                      <w:p w:rsidR="00BD4DFA" w:rsidRPr="00FF2F90" w:rsidRDefault="00BD4DFA" w:rsidP="00BD4DFA">
                        <w:pPr>
                          <w:rPr>
                            <w:color w:val="808080" w:themeColor="background1" w:themeShade="80"/>
                          </w:rPr>
                        </w:pPr>
                      </w:p>
                    </w:txbxContent>
                  </v:textbox>
                </v:shape>
                <v:shape id="Grafik 22" o:spid="_x0000_s1038" type="#_x0000_t75" style="position:absolute;left:10168;top:1097;width:2883;height:2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">
                  <v:imagedata r:id="rId11" o:title=""/>
                </v:shape>
              </v:group>
            </w:pict>
          </mc:Fallback>
        </mc:AlternateContent>
      </w:r>
    </w:p>
    <w:p w:rsidR="00BD4DFA" w:rsidRDefault="00BD4DFA" w:rsidP="00B245C1">
      <w:pPr>
        <w:ind w:left="2268"/>
      </w:pPr>
    </w:p>
    <w:p w:rsidR="00BD4DFA" w:rsidRPr="00287B24" w:rsidRDefault="00BD4DFA" w:rsidP="00B245C1">
      <w:pPr>
        <w:pStyle w:val="ekvpicto"/>
        <w:framePr w:wrap="around"/>
        <w:ind w:left="2268"/>
      </w:pPr>
    </w:p>
    <w:p w:rsidR="00BD4DFA" w:rsidRDefault="00BD4DFA" w:rsidP="00B245C1">
      <w:pPr>
        <w:ind w:left="2268"/>
      </w:pPr>
    </w:p>
    <w:p w:rsidR="004C4054" w:rsidRDefault="004C4054" w:rsidP="00B245C1">
      <w:pPr>
        <w:ind w:left="2268"/>
      </w:pPr>
    </w:p>
    <w:p w:rsidR="00D66F9A" w:rsidRPr="00BD4DFA" w:rsidRDefault="00D66F9A" w:rsidP="00B245C1">
      <w:pPr>
        <w:ind w:left="2268" w:right="3258"/>
        <w:jc w:val="right"/>
        <w:rPr>
          <w:rStyle w:val="ekvkursiv"/>
          <w:sz w:val="18"/>
          <w:szCs w:val="18"/>
        </w:rPr>
      </w:pPr>
      <w:r w:rsidRPr="00BD4DFA">
        <w:rPr>
          <w:rStyle w:val="ekvkursiv"/>
          <w:sz w:val="18"/>
          <w:szCs w:val="18"/>
        </w:rPr>
        <w:t>Dörte Kaufhold</w:t>
      </w:r>
      <w:r w:rsidRPr="00BD4DFA">
        <w:rPr>
          <w:rStyle w:val="ekvkursiv"/>
          <w:sz w:val="18"/>
          <w:szCs w:val="18"/>
        </w:rPr>
        <w:tab/>
      </w:r>
    </w:p>
    <w:p w:rsidR="00D66F9A" w:rsidRDefault="00BD4DFA" w:rsidP="00BD4DFA">
      <w:pPr>
        <w:pStyle w:val="ekvgrundtexthalbe"/>
      </w:pPr>
      <w:r w:rsidRPr="00BD4DFA">
        <w:drawing>
          <wp:anchor distT="0" distB="0" distL="114300" distR="114300" simplePos="0" relativeHeight="251684864" behindDoc="0" locked="0" layoutInCell="1" allowOverlap="1" wp14:anchorId="2381B884" wp14:editId="42907140">
            <wp:simplePos x="0" y="0"/>
            <wp:positionH relativeFrom="column">
              <wp:posOffset>-231140</wp:posOffset>
            </wp:positionH>
            <wp:positionV relativeFrom="paragraph">
              <wp:posOffset>704850</wp:posOffset>
            </wp:positionV>
            <wp:extent cx="191770" cy="156845"/>
            <wp:effectExtent l="0" t="0" r="0" b="0"/>
            <wp:wrapNone/>
            <wp:docPr id="2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9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D4DFA">
        <w:drawing>
          <wp:anchor distT="0" distB="0" distL="114300" distR="114300" simplePos="0" relativeHeight="251686912" behindDoc="0" locked="0" layoutInCell="1" allowOverlap="1" wp14:anchorId="2C03BE6C" wp14:editId="26ACFF1E">
            <wp:simplePos x="0" y="0"/>
            <wp:positionH relativeFrom="column">
              <wp:posOffset>-77470</wp:posOffset>
            </wp:positionH>
            <wp:positionV relativeFrom="paragraph">
              <wp:posOffset>1760220</wp:posOffset>
            </wp:positionV>
            <wp:extent cx="156845" cy="191770"/>
            <wp:effectExtent l="0" t="0" r="0" b="0"/>
            <wp:wrapNone/>
            <wp:docPr id="2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4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D4DFA">
        <w:drawing>
          <wp:anchor distT="0" distB="0" distL="114300" distR="114300" simplePos="0" relativeHeight="251682816" behindDoc="0" locked="0" layoutInCell="1" allowOverlap="1" wp14:anchorId="14215302" wp14:editId="5D7A3151">
            <wp:simplePos x="0" y="0"/>
            <wp:positionH relativeFrom="column">
              <wp:posOffset>-231140</wp:posOffset>
            </wp:positionH>
            <wp:positionV relativeFrom="paragraph">
              <wp:posOffset>1173480</wp:posOffset>
            </wp:positionV>
            <wp:extent cx="191770" cy="156845"/>
            <wp:effectExtent l="0" t="0" r="0" b="0"/>
            <wp:wrapNone/>
            <wp:docPr id="2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7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D4DFA" w:rsidRDefault="00BD4DFA" w:rsidP="00D66F9A">
      <w:pPr>
        <w:rPr>
          <w:color w:val="0070C0"/>
        </w:rPr>
      </w:pPr>
      <w:r w:rsidRPr="00BD4DFA">
        <w:drawing>
          <wp:anchor distT="0" distB="0" distL="114300" distR="114300" simplePos="0" relativeHeight="251685888" behindDoc="0" locked="0" layoutInCell="1" allowOverlap="1" wp14:anchorId="7D48E4B9" wp14:editId="707B7D72">
            <wp:simplePos x="0" y="0"/>
            <wp:positionH relativeFrom="column">
              <wp:posOffset>-238125</wp:posOffset>
            </wp:positionH>
            <wp:positionV relativeFrom="paragraph">
              <wp:posOffset>137795</wp:posOffset>
            </wp:positionV>
            <wp:extent cx="191770" cy="156845"/>
            <wp:effectExtent l="0" t="0" r="0" b="0"/>
            <wp:wrapNone/>
            <wp:docPr id="2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7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D4DFA">
        <w:drawing>
          <wp:anchor distT="0" distB="0" distL="114300" distR="114300" simplePos="0" relativeHeight="251683840" behindDoc="0" locked="0" layoutInCell="1" allowOverlap="1" wp14:anchorId="549C8FF1" wp14:editId="154AEAFE">
            <wp:simplePos x="0" y="0"/>
            <wp:positionH relativeFrom="column">
              <wp:posOffset>-230505</wp:posOffset>
            </wp:positionH>
            <wp:positionV relativeFrom="paragraph">
              <wp:posOffset>1543050</wp:posOffset>
            </wp:positionV>
            <wp:extent cx="191770" cy="156845"/>
            <wp:effectExtent l="0" t="0" r="0" b="0"/>
            <wp:wrapNone/>
            <wp:docPr id="2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09" t="18172" r="22176" b="22412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1770" cy="1568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85"/>
        <w:gridCol w:w="3685"/>
      </w:tblGrid>
      <w:tr w:rsidR="00BD4DFA" w:rsidTr="00BD4DFA">
        <w:trPr>
          <w:trHeight w:val="737"/>
        </w:trPr>
        <w:tc>
          <w:tcPr>
            <w:tcW w:w="3685" w:type="dxa"/>
            <w:vAlign w:val="center"/>
          </w:tcPr>
          <w:p w:rsidR="00BD4DFA" w:rsidRDefault="00BD4DFA" w:rsidP="00BD4DFA">
            <w:pPr>
              <w:rPr>
                <w:color w:val="0070C0"/>
              </w:rPr>
            </w:pPr>
            <w:r>
              <w:t>im</w:t>
            </w:r>
            <w:r w:rsidRPr="004B0A26">
              <w:rPr>
                <w:color w:val="808080" w:themeColor="background1" w:themeShade="80"/>
              </w:rPr>
              <w:t>mer</w:t>
            </w:r>
            <w:r>
              <w:t xml:space="preserve"> wei</w:t>
            </w:r>
            <w:r w:rsidRPr="004B0A26">
              <w:rPr>
                <w:color w:val="808080" w:themeColor="background1" w:themeShade="80"/>
              </w:rPr>
              <w:t xml:space="preserve">ter </w:t>
            </w:r>
            <w:r>
              <w:t>in die Fer</w:t>
            </w:r>
            <w:r w:rsidRPr="004C4054">
              <w:rPr>
                <w:color w:val="808080" w:themeColor="background1" w:themeShade="80"/>
              </w:rPr>
              <w:t>ne</w:t>
            </w:r>
            <w:r>
              <w:t>.</w:t>
            </w:r>
          </w:p>
        </w:tc>
        <w:tc>
          <w:tcPr>
            <w:tcW w:w="3685" w:type="dxa"/>
            <w:vAlign w:val="center"/>
          </w:tcPr>
          <w:p w:rsidR="00BD4DFA" w:rsidRDefault="00BD4DFA" w:rsidP="00BD4DFA">
            <w:pPr>
              <w:rPr>
                <w:color w:val="0070C0"/>
              </w:rPr>
            </w:pPr>
            <w:r>
              <w:t>ein</w:t>
            </w:r>
            <w:r w:rsidRPr="004C4054">
              <w:rPr>
                <w:color w:val="808080" w:themeColor="background1" w:themeShade="80"/>
              </w:rPr>
              <w:t>fach</w:t>
            </w:r>
            <w:r>
              <w:t xml:space="preserve"> nur ich selbst zu sein.</w:t>
            </w:r>
          </w:p>
        </w:tc>
      </w:tr>
      <w:tr w:rsidR="00BD4DFA" w:rsidTr="00BD4DFA">
        <w:trPr>
          <w:trHeight w:val="737"/>
        </w:trPr>
        <w:tc>
          <w:tcPr>
            <w:tcW w:w="3685" w:type="dxa"/>
            <w:vAlign w:val="center"/>
          </w:tcPr>
          <w:p w:rsidR="00BD4DFA" w:rsidRDefault="00BD4DFA" w:rsidP="00BD4DFA">
            <w:pPr>
              <w:rPr>
                <w:color w:val="0070C0"/>
              </w:rPr>
            </w:pPr>
            <w:r>
              <w:t>an den un</w:t>
            </w:r>
            <w:r w:rsidRPr="004C4054">
              <w:rPr>
                <w:color w:val="808080" w:themeColor="background1" w:themeShade="80"/>
              </w:rPr>
              <w:t>be</w:t>
            </w:r>
            <w:r>
              <w:t>kann</w:t>
            </w:r>
            <w:r w:rsidRPr="004C4054">
              <w:rPr>
                <w:color w:val="808080" w:themeColor="background1" w:themeShade="80"/>
              </w:rPr>
              <w:t>ten</w:t>
            </w:r>
            <w:r>
              <w:t xml:space="preserve"> Plät</w:t>
            </w:r>
            <w:r w:rsidRPr="004C4054">
              <w:rPr>
                <w:color w:val="808080" w:themeColor="background1" w:themeShade="80"/>
              </w:rPr>
              <w:t>zen</w:t>
            </w:r>
            <w:r>
              <w:t>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BD4DFA" w:rsidRDefault="00BD4DFA" w:rsidP="00BD4DFA">
            <w:pPr>
              <w:rPr>
                <w:color w:val="0070C0"/>
              </w:rPr>
            </w:pPr>
            <w:r>
              <w:t>der vom Mond zur Er</w:t>
            </w:r>
            <w:r w:rsidRPr="004C4054">
              <w:rPr>
                <w:color w:val="808080" w:themeColor="background1" w:themeShade="80"/>
              </w:rPr>
              <w:t>de</w:t>
            </w:r>
            <w:r>
              <w:t xml:space="preserve"> schaut.</w:t>
            </w:r>
          </w:p>
        </w:tc>
      </w:tr>
      <w:tr w:rsidR="00BD4DFA" w:rsidTr="00BD4DFA">
        <w:trPr>
          <w:trHeight w:val="737"/>
        </w:trPr>
        <w:tc>
          <w:tcPr>
            <w:tcW w:w="3685" w:type="dxa"/>
            <w:vAlign w:val="center"/>
          </w:tcPr>
          <w:p w:rsidR="00BD4DFA" w:rsidRDefault="00BD4DFA" w:rsidP="00BD4DFA">
            <w:pPr>
              <w:rPr>
                <w:color w:val="0070C0"/>
              </w:rPr>
            </w:pPr>
            <w:r>
              <w:t>Au</w:t>
            </w:r>
            <w:r w:rsidRPr="004C4054">
              <w:rPr>
                <w:color w:val="808080" w:themeColor="background1" w:themeShade="80"/>
              </w:rPr>
              <w:t>gen</w:t>
            </w:r>
            <w:r>
              <w:t>klap</w:t>
            </w:r>
            <w:r w:rsidRPr="004C4054">
              <w:rPr>
                <w:color w:val="808080" w:themeColor="background1" w:themeShade="80"/>
              </w:rPr>
              <w:t>pe</w:t>
            </w:r>
            <w:r>
              <w:t>, lan</w:t>
            </w:r>
            <w:r w:rsidRPr="004C4054">
              <w:rPr>
                <w:color w:val="808080" w:themeColor="background1" w:themeShade="80"/>
              </w:rPr>
              <w:t>ger</w:t>
            </w:r>
            <w:r>
              <w:t xml:space="preserve"> Bart.</w:t>
            </w:r>
          </w:p>
        </w:tc>
        <w:tc>
          <w:tcPr>
            <w:tcW w:w="3685" w:type="dxa"/>
            <w:tcBorders>
              <w:bottom w:val="nil"/>
              <w:right w:val="nil"/>
            </w:tcBorders>
            <w:vAlign w:val="center"/>
          </w:tcPr>
          <w:p w:rsidR="00BD4DFA" w:rsidRDefault="00BD4DFA" w:rsidP="00BD4DFA">
            <w:pPr>
              <w:rPr>
                <w:color w:val="0070C0"/>
              </w:rPr>
            </w:pPr>
            <w:r w:rsidRPr="00BD4DFA">
              <w:drawing>
                <wp:anchor distT="0" distB="0" distL="114300" distR="114300" simplePos="0" relativeHeight="251691008" behindDoc="0" locked="0" layoutInCell="1" allowOverlap="1" wp14:anchorId="5E9DB08A" wp14:editId="628A7965">
                  <wp:simplePos x="0" y="0"/>
                  <wp:positionH relativeFrom="column">
                    <wp:posOffset>2192655</wp:posOffset>
                  </wp:positionH>
                  <wp:positionV relativeFrom="paragraph">
                    <wp:posOffset>-46990</wp:posOffset>
                  </wp:positionV>
                  <wp:extent cx="156845" cy="191770"/>
                  <wp:effectExtent l="0" t="0" r="0" b="0"/>
                  <wp:wrapNone/>
                  <wp:docPr id="2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72" t="24809" r="22412" b="221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9177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BD4DFA" w:rsidRDefault="00BD4DFA" w:rsidP="00BD4DFA">
      <w:pPr>
        <w:pStyle w:val="ekvgrundtexthalbe"/>
      </w:pPr>
      <w:r w:rsidRPr="00BD4DFA">
        <w:drawing>
          <wp:anchor distT="0" distB="0" distL="114300" distR="114300" simplePos="0" relativeHeight="251688960" behindDoc="0" locked="0" layoutInCell="1" allowOverlap="1" wp14:anchorId="5A5E3639" wp14:editId="6B52FD26">
            <wp:simplePos x="0" y="0"/>
            <wp:positionH relativeFrom="column">
              <wp:posOffset>2261969</wp:posOffset>
            </wp:positionH>
            <wp:positionV relativeFrom="paragraph">
              <wp:posOffset>15232</wp:posOffset>
            </wp:positionV>
            <wp:extent cx="156845" cy="191770"/>
            <wp:effectExtent l="0" t="0" r="0" b="0"/>
            <wp:wrapNone/>
            <wp:docPr id="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4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D4DFA" w:rsidSect="004B0A26"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7E6" w:rsidRDefault="000347E6" w:rsidP="003C599D">
      <w:pPr>
        <w:spacing w:line="240" w:lineRule="auto"/>
      </w:pPr>
      <w:r>
        <w:separator/>
      </w:r>
    </w:p>
  </w:endnote>
  <w:endnote w:type="continuationSeparator" w:id="0">
    <w:p w:rsidR="000347E6" w:rsidRDefault="000347E6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2207FE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2207FE" w:rsidRDefault="002207FE" w:rsidP="00370A70">
          <w:pPr>
            <w:pStyle w:val="ekvpagina"/>
          </w:pPr>
        </w:p>
        <w:p w:rsidR="002207FE" w:rsidRPr="002207FE" w:rsidRDefault="002207FE" w:rsidP="00370A70">
          <w:pPr>
            <w:pStyle w:val="ekvpagina"/>
            <w:rPr>
              <w:rStyle w:val="ekvfett"/>
            </w:rPr>
          </w:pPr>
          <w:r w:rsidRPr="002207FE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005AE2" w:rsidRDefault="00193A18" w:rsidP="00005AE2">
          <w:pPr>
            <w:pStyle w:val="ekvquelle"/>
          </w:pPr>
          <w:r w:rsidRPr="00005AE2">
            <w:t xml:space="preserve">Textquellen: </w:t>
          </w:r>
          <w:r w:rsidR="002207FE">
            <w:t>Saskia Diederichs, Konstanz</w:t>
          </w:r>
        </w:p>
        <w:p w:rsidR="00193A18" w:rsidRPr="00025140" w:rsidRDefault="00193A18" w:rsidP="00005AE2">
          <w:pPr>
            <w:pStyle w:val="ekvquelle"/>
          </w:pPr>
          <w:r w:rsidRPr="00005AE2">
            <w:t xml:space="preserve">Illustratoren: </w:t>
          </w:r>
          <w:r w:rsidR="00B245C1" w:rsidRPr="00B245C1">
            <w:t>Friederike Ablang,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7E6" w:rsidRDefault="000347E6" w:rsidP="003C599D">
      <w:pPr>
        <w:spacing w:line="240" w:lineRule="auto"/>
      </w:pPr>
      <w:r>
        <w:separator/>
      </w:r>
    </w:p>
  </w:footnote>
  <w:footnote w:type="continuationSeparator" w:id="0">
    <w:p w:rsidR="000347E6" w:rsidRDefault="000347E6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F9A"/>
    <w:rsid w:val="000040E2"/>
    <w:rsid w:val="00005AE2"/>
    <w:rsid w:val="000101D7"/>
    <w:rsid w:val="00017D13"/>
    <w:rsid w:val="00020440"/>
    <w:rsid w:val="000206B8"/>
    <w:rsid w:val="00025140"/>
    <w:rsid w:val="000347E6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97E6E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07FE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1826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2FF8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0A26"/>
    <w:rsid w:val="004B4520"/>
    <w:rsid w:val="004C4054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5F6DF9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2436"/>
    <w:rsid w:val="00693676"/>
    <w:rsid w:val="00695168"/>
    <w:rsid w:val="006A124F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245C1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773D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DFA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0B75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66F9A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B7D89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  <w:rsid w:val="00FF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769D3"/>
  <w15:chartTrackingRefBased/>
  <w15:docId w15:val="{10951C7C-C459-427E-8E65-E5C262DE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121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11</cp:revision>
  <cp:lastPrinted>2018-05-07T09:07:00Z</cp:lastPrinted>
  <dcterms:created xsi:type="dcterms:W3CDTF">2018-02-07T09:03:00Z</dcterms:created>
  <dcterms:modified xsi:type="dcterms:W3CDTF">2018-06-16T08:12:00Z</dcterms:modified>
</cp:coreProperties>
</file>