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551F7376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2892BF79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20C85FEC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4214A7D7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2D77CB68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7C328A0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44FA65C8" w14:textId="77777777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814128">
              <w:t>70</w:t>
            </w:r>
          </w:p>
        </w:tc>
      </w:tr>
      <w:tr w:rsidR="00BF17F2" w:rsidRPr="00BF17F2" w14:paraId="3267F9B1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329D4C7C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78C09FC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59E2B96A" w14:textId="77777777" w:rsidR="00CD7D9F" w:rsidRDefault="00866096" w:rsidP="00D66F9A">
      <w:pPr>
        <w:pStyle w:val="ekvue1arial"/>
      </w:pPr>
      <w:bookmarkStart w:id="0" w:name="bmStart"/>
      <w:bookmarkEnd w:id="0"/>
      <w:r>
        <w:t>Ein</w:t>
      </w:r>
      <w:r w:rsidR="00D66F9A">
        <w:t xml:space="preserve"> Gedicht</w:t>
      </w:r>
      <w:r>
        <w:t xml:space="preserve"> umschreiben</w:t>
      </w:r>
    </w:p>
    <w:p w14:paraId="69F00799" w14:textId="77777777" w:rsidR="00D66F9A" w:rsidRDefault="00D66F9A" w:rsidP="00005AE2"/>
    <w:p w14:paraId="38606E98" w14:textId="77777777" w:rsidR="00D66F9A" w:rsidRPr="00D3427F" w:rsidRDefault="00D66F9A" w:rsidP="00D66F9A">
      <w:pPr>
        <w:pStyle w:val="ekvnummerierung"/>
        <w:framePr w:wrap="around"/>
      </w:pPr>
      <w:r>
        <w:t>1</w:t>
      </w:r>
    </w:p>
    <w:p w14:paraId="667F9A47" w14:textId="77777777" w:rsidR="00D66F9A" w:rsidRPr="00287B24" w:rsidRDefault="00D66F9A" w:rsidP="00D66F9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5D32227" wp14:editId="3FD2354B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E868F" w14:textId="77777777" w:rsidR="00D66F9A" w:rsidRDefault="00557E4D" w:rsidP="00557E4D">
      <w:pPr>
        <w:pStyle w:val="ekvformel"/>
      </w:pPr>
      <w:r w:rsidRPr="00557E4D">
        <w:t xml:space="preserve">Lies beide Gedichte. Markiere im rechten Gedicht die ausgetauschten Wörter. </w:t>
      </w:r>
    </w:p>
    <w:p w14:paraId="078D03F4" w14:textId="77777777" w:rsidR="00344E63" w:rsidRDefault="00344E63" w:rsidP="00D66F9A">
      <w:pPr>
        <w:sectPr w:rsidR="00344E63" w:rsidSect="008D5A1A">
          <w:footerReference w:type="default" r:id="rId7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14:paraId="47DD5F9D" w14:textId="77777777" w:rsidR="003145F4" w:rsidRDefault="003145F4" w:rsidP="00344E63">
      <w:pPr>
        <w:pStyle w:val="ekvgrundtexthalbe"/>
      </w:pPr>
    </w:p>
    <w:p w14:paraId="12A9D7D0" w14:textId="77777777" w:rsidR="00344E63" w:rsidRDefault="00344E63" w:rsidP="00D66F9A"/>
    <w:p w14:paraId="18C90EDF" w14:textId="77777777" w:rsidR="00D66F9A" w:rsidRDefault="00557E4D" w:rsidP="00D66F9A">
      <w:r>
        <w:t>Ein Pinguin lern</w:t>
      </w:r>
      <w:r w:rsidR="00FC6A3D">
        <w:t>t</w:t>
      </w:r>
      <w:r>
        <w:t xml:space="preserve"> in der Schule</w:t>
      </w:r>
    </w:p>
    <w:p w14:paraId="744C3F59" w14:textId="77777777" w:rsidR="003A2E6D" w:rsidRDefault="003A2E6D" w:rsidP="003A2E6D">
      <w:pPr>
        <w:pStyle w:val="ekvgrundtexthalbe"/>
      </w:pPr>
    </w:p>
    <w:p w14:paraId="2C273E55" w14:textId="77777777" w:rsidR="00557E4D" w:rsidRDefault="00344E63" w:rsidP="00D66F9A">
      <w:r>
        <w:drawing>
          <wp:anchor distT="0" distB="0" distL="114300" distR="114300" simplePos="0" relativeHeight="251677696" behindDoc="0" locked="0" layoutInCell="1" allowOverlap="1" wp14:anchorId="3633B35B" wp14:editId="7874732F">
            <wp:simplePos x="0" y="0"/>
            <wp:positionH relativeFrom="column">
              <wp:posOffset>1909897</wp:posOffset>
            </wp:positionH>
            <wp:positionV relativeFrom="paragraph">
              <wp:posOffset>41661</wp:posOffset>
            </wp:positionV>
            <wp:extent cx="694068" cy="745696"/>
            <wp:effectExtent l="0" t="0" r="0" b="0"/>
            <wp:wrapNone/>
            <wp:docPr id="12" name="Grafik 12" descr="E:\_Annett\Klett Verlag 2018\Hager\270941 Zebra 2 KV\Dateneingang\nachträgl. Illus\Rest\Rest\KV 70\S574300462_Pinguin_klein_sw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KV 70\S574300462_Pinguin_klein_sw-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93" cy="74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7E4D">
        <w:t>watscheln und fischen,</w:t>
      </w:r>
    </w:p>
    <w:p w14:paraId="788F063C" w14:textId="77777777" w:rsidR="003A2E6D" w:rsidRDefault="003A2E6D" w:rsidP="003A2E6D">
      <w:pPr>
        <w:pStyle w:val="ekvgrundtexthalbe"/>
      </w:pPr>
    </w:p>
    <w:p w14:paraId="21EF3751" w14:textId="77777777" w:rsidR="00557E4D" w:rsidRDefault="00557E4D" w:rsidP="00D66F9A">
      <w:r>
        <w:t>schwimmen und jagen –</w:t>
      </w:r>
    </w:p>
    <w:p w14:paraId="7129DA4A" w14:textId="77777777" w:rsidR="003A2E6D" w:rsidRDefault="003A2E6D" w:rsidP="003A2E6D">
      <w:pPr>
        <w:pStyle w:val="ekvgrundtexthalbe"/>
      </w:pPr>
    </w:p>
    <w:p w14:paraId="6DA84E1A" w14:textId="77777777" w:rsidR="00557E4D" w:rsidRDefault="00557E4D" w:rsidP="00D66F9A">
      <w:r>
        <w:t>doch pfeifen lernt er nicht.</w:t>
      </w:r>
    </w:p>
    <w:p w14:paraId="6CC93A26" w14:textId="77777777" w:rsidR="00557E4D" w:rsidRDefault="00557E4D" w:rsidP="00C00505"/>
    <w:p w14:paraId="7EC8A3A2" w14:textId="77777777" w:rsidR="00D66F9A" w:rsidRPr="003145F4" w:rsidRDefault="00557E4D" w:rsidP="003145F4">
      <w:pPr>
        <w:tabs>
          <w:tab w:val="right" w:pos="4253"/>
        </w:tabs>
        <w:jc w:val="center"/>
        <w:rPr>
          <w:i/>
          <w:sz w:val="18"/>
          <w:szCs w:val="18"/>
        </w:rPr>
      </w:pPr>
      <w:r w:rsidRPr="003145F4">
        <w:rPr>
          <w:rStyle w:val="ekvkursiv"/>
          <w:sz w:val="18"/>
          <w:szCs w:val="18"/>
        </w:rPr>
        <w:t>Katja Röhlig</w:t>
      </w:r>
    </w:p>
    <w:p w14:paraId="723A8A57" w14:textId="77777777" w:rsidR="003145F4" w:rsidRDefault="00D66F9A" w:rsidP="003145F4">
      <w:pPr>
        <w:tabs>
          <w:tab w:val="right" w:pos="3261"/>
        </w:tabs>
      </w:pPr>
      <w:r>
        <w:br w:type="column"/>
      </w:r>
    </w:p>
    <w:p w14:paraId="4ADA1B9F" w14:textId="77777777" w:rsidR="00344E63" w:rsidRDefault="00344E63" w:rsidP="00344E63">
      <w:pPr>
        <w:pStyle w:val="ekvgrundtexthalbe"/>
      </w:pPr>
    </w:p>
    <w:p w14:paraId="2C6291E2" w14:textId="77777777" w:rsidR="00D66F9A" w:rsidRDefault="00557E4D" w:rsidP="00344E63">
      <w:pPr>
        <w:ind w:left="142"/>
      </w:pPr>
      <w:r>
        <w:t>Ein Tiger lernt in der Schule</w:t>
      </w:r>
    </w:p>
    <w:p w14:paraId="5C834CE3" w14:textId="77777777" w:rsidR="003A2E6D" w:rsidRDefault="00344E63" w:rsidP="00344E63">
      <w:pPr>
        <w:pStyle w:val="ekvgrundtexthalbe"/>
        <w:ind w:left="142"/>
      </w:pPr>
      <w:r>
        <w:drawing>
          <wp:anchor distT="0" distB="0" distL="114300" distR="114300" simplePos="0" relativeHeight="251678720" behindDoc="0" locked="0" layoutInCell="1" allowOverlap="1" wp14:anchorId="4F7F00BB" wp14:editId="564BD4E8">
            <wp:simplePos x="0" y="0"/>
            <wp:positionH relativeFrom="column">
              <wp:posOffset>1982583</wp:posOffset>
            </wp:positionH>
            <wp:positionV relativeFrom="paragraph">
              <wp:posOffset>94615</wp:posOffset>
            </wp:positionV>
            <wp:extent cx="974090" cy="745490"/>
            <wp:effectExtent l="0" t="0" r="0" b="0"/>
            <wp:wrapNone/>
            <wp:docPr id="13" name="Grafik 13" descr="E:\_Annett\Klett Verlag 2018\Hager\270941 Zebra 2 KV\Dateneingang\nachträgl. Illus\Rest\Rest\KV 70\S645270667_KVLesen_05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_Annett\Klett Verlag 2018\Hager\270941 Zebra 2 KV\Dateneingang\nachträgl. Illus\Rest\Rest\KV 70\S645270667_KVLesen_05_0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98CBD" w14:textId="77777777" w:rsidR="00557E4D" w:rsidRDefault="00557E4D" w:rsidP="00344E63">
      <w:pPr>
        <w:ind w:left="142"/>
      </w:pPr>
      <w:r>
        <w:t>rennen und beißen,</w:t>
      </w:r>
    </w:p>
    <w:p w14:paraId="3908F432" w14:textId="77777777" w:rsidR="003A2E6D" w:rsidRDefault="003A2E6D" w:rsidP="00344E63">
      <w:pPr>
        <w:pStyle w:val="ekvgrundtexthalbe"/>
        <w:ind w:left="142"/>
      </w:pPr>
    </w:p>
    <w:p w14:paraId="278CEB39" w14:textId="77777777" w:rsidR="00557E4D" w:rsidRDefault="00557E4D" w:rsidP="00344E63">
      <w:pPr>
        <w:ind w:left="142"/>
      </w:pPr>
      <w:r>
        <w:t>jagen und fangen –</w:t>
      </w:r>
    </w:p>
    <w:p w14:paraId="6428A101" w14:textId="77777777" w:rsidR="003A2E6D" w:rsidRDefault="003A2E6D" w:rsidP="00344E63">
      <w:pPr>
        <w:pStyle w:val="ekvgrundtexthalbe"/>
        <w:ind w:left="142"/>
      </w:pPr>
    </w:p>
    <w:p w14:paraId="05B57F28" w14:textId="77777777" w:rsidR="00557E4D" w:rsidRDefault="00557E4D" w:rsidP="00344E63">
      <w:pPr>
        <w:ind w:left="142"/>
      </w:pPr>
      <w:r>
        <w:t>doch tanzen lernt er nicht.</w:t>
      </w:r>
    </w:p>
    <w:p w14:paraId="1EDBC234" w14:textId="77777777" w:rsidR="00D66F9A" w:rsidRDefault="00D66F9A" w:rsidP="00C00505"/>
    <w:p w14:paraId="6FB5FFDB" w14:textId="77777777" w:rsidR="00D66F9A" w:rsidRPr="003145F4" w:rsidRDefault="00344E63" w:rsidP="00344E63">
      <w:pPr>
        <w:ind w:left="142"/>
        <w:jc w:val="center"/>
        <w:rPr>
          <w:rStyle w:val="ekvkursiv"/>
          <w:sz w:val="18"/>
          <w:szCs w:val="18"/>
        </w:rPr>
        <w:sectPr w:rsidR="00D66F9A" w:rsidRPr="003145F4" w:rsidSect="00D66F9A">
          <w:type w:val="continuous"/>
          <w:pgSz w:w="11906" w:h="16838" w:code="9"/>
          <w:pgMar w:top="454" w:right="851" w:bottom="1531" w:left="1701" w:header="454" w:footer="454" w:gutter="0"/>
          <w:cols w:num="2" w:space="283"/>
          <w:docGrid w:linePitch="360"/>
        </w:sectPr>
      </w:pPr>
      <w:r>
        <w:rPr>
          <w:rStyle w:val="ekvkursiv"/>
          <w:sz w:val="18"/>
          <w:szCs w:val="18"/>
        </w:rPr>
        <w:t xml:space="preserve">           </w:t>
      </w:r>
      <w:r w:rsidR="00557E4D" w:rsidRPr="003145F4">
        <w:rPr>
          <w:rStyle w:val="ekvkursiv"/>
          <w:sz w:val="18"/>
          <w:szCs w:val="18"/>
        </w:rPr>
        <w:t>Maike</w:t>
      </w:r>
    </w:p>
    <w:p w14:paraId="1BB551E6" w14:textId="77777777" w:rsidR="00344E63" w:rsidRDefault="00344E63" w:rsidP="00005AE2"/>
    <w:p w14:paraId="16139975" w14:textId="77777777" w:rsidR="00344E63" w:rsidRDefault="00344E63" w:rsidP="00005AE2"/>
    <w:p w14:paraId="08F2DA20" w14:textId="77777777" w:rsidR="00D66F9A" w:rsidRPr="00D3427F" w:rsidRDefault="00D66F9A" w:rsidP="00D66F9A">
      <w:pPr>
        <w:pStyle w:val="ekvnummerierung"/>
        <w:framePr w:wrap="around"/>
      </w:pPr>
      <w:r>
        <w:t>2</w:t>
      </w:r>
    </w:p>
    <w:p w14:paraId="67A6AF13" w14:textId="77777777" w:rsidR="00D66F9A" w:rsidRPr="00287B24" w:rsidRDefault="00D66F9A" w:rsidP="00D66F9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E536617" wp14:editId="2080430B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7679D" w14:textId="77777777" w:rsidR="002517D6" w:rsidRDefault="00EA0F8B" w:rsidP="00EA0F8B">
      <w:r>
        <w:t>Schreibe das Gedicht aus Aufgabe 1 um.</w:t>
      </w:r>
    </w:p>
    <w:p w14:paraId="4B6EA13D" w14:textId="77777777" w:rsidR="002517D6" w:rsidRPr="003145F4" w:rsidRDefault="00EA0F8B" w:rsidP="00D66F9A">
      <w:r>
        <w:t>Benutze folgende Wörter:</w:t>
      </w:r>
      <w:r w:rsidR="003145F4">
        <w:t xml:space="preserve">  </w:t>
      </w:r>
    </w:p>
    <w:p w14:paraId="6E2C8BA2" w14:textId="77777777" w:rsidR="002A2FA9" w:rsidRDefault="00344E63" w:rsidP="003145F4">
      <w:pPr>
        <w:tabs>
          <w:tab w:val="clear" w:pos="340"/>
          <w:tab w:val="clear" w:pos="595"/>
          <w:tab w:val="clear" w:pos="851"/>
          <w:tab w:val="left" w:pos="1390"/>
        </w:tabs>
        <w:rPr>
          <w:color w:val="0070C0"/>
        </w:rPr>
      </w:pPr>
      <w:r>
        <w:drawing>
          <wp:anchor distT="0" distB="0" distL="114300" distR="114300" simplePos="0" relativeHeight="251679744" behindDoc="0" locked="0" layoutInCell="1" allowOverlap="1" wp14:anchorId="78E645DE" wp14:editId="35133E8D">
            <wp:simplePos x="0" y="0"/>
            <wp:positionH relativeFrom="column">
              <wp:posOffset>4397472</wp:posOffset>
            </wp:positionH>
            <wp:positionV relativeFrom="paragraph">
              <wp:posOffset>139463</wp:posOffset>
            </wp:positionV>
            <wp:extent cx="1229360" cy="785495"/>
            <wp:effectExtent l="0" t="0" r="8890" b="0"/>
            <wp:wrapNone/>
            <wp:docPr id="14" name="Grafik 14" descr="E:\_Annett\Klett Verlag 2018\Hager\270941 Zebra 2 KV\Dateneingang\nachträgl. Illus\Rest\Rest\KV 70\S645270667_KVLesen_05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_Annett\Klett Verlag 2018\Hager\270941 Zebra 2 KV\Dateneingang\nachträgl. Illus\Rest\Rest\KV 70\S645270667_KVLesen_05_0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6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45F4">
        <w:rPr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5DC782" wp14:editId="37BBA2D7">
                <wp:simplePos x="0" y="0"/>
                <wp:positionH relativeFrom="column">
                  <wp:posOffset>2131419</wp:posOffset>
                </wp:positionH>
                <wp:positionV relativeFrom="paragraph">
                  <wp:posOffset>186690</wp:posOffset>
                </wp:positionV>
                <wp:extent cx="863600" cy="261620"/>
                <wp:effectExtent l="0" t="0" r="12700" b="2413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16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C70F577" w14:textId="77777777" w:rsidR="003145F4" w:rsidRPr="000037EA" w:rsidRDefault="003145F4" w:rsidP="003145F4">
                            <w:pPr>
                              <w:pStyle w:val="ekvaufgabenwortkarte"/>
                              <w:jc w:val="center"/>
                            </w:pPr>
                            <w:r>
                              <w:t>summen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5BCDC4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position:absolute;margin-left:167.85pt;margin-top:14.7pt;width:68pt;height:2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" filled="f" strokecolor="black [3213]" strokeweight=".5pt">
                <v:textbox inset=",1mm,,1mm">
                  <w:txbxContent>
                    <w:p w:rsidR="003145F4" w:rsidRPr="000037EA" w:rsidRDefault="003145F4" w:rsidP="003145F4">
                      <w:pPr>
                        <w:pStyle w:val="ekvaufgabenwortkarte"/>
                        <w:jc w:val="center"/>
                      </w:pPr>
                      <w:r>
                        <w:t>summen</w:t>
                      </w:r>
                    </w:p>
                  </w:txbxContent>
                </v:textbox>
              </v:shape>
            </w:pict>
          </mc:Fallback>
        </mc:AlternateContent>
      </w:r>
      <w:r w:rsidR="003145F4">
        <w:rPr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62D910" wp14:editId="4F2E152D">
                <wp:simplePos x="0" y="0"/>
                <wp:positionH relativeFrom="column">
                  <wp:posOffset>1082040</wp:posOffset>
                </wp:positionH>
                <wp:positionV relativeFrom="paragraph">
                  <wp:posOffset>179070</wp:posOffset>
                </wp:positionV>
                <wp:extent cx="863600" cy="261620"/>
                <wp:effectExtent l="0" t="0" r="12700" b="24130"/>
                <wp:wrapNone/>
                <wp:docPr id="248" name="Textfeld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16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614277C" w14:textId="77777777" w:rsidR="003145F4" w:rsidRPr="000037EA" w:rsidRDefault="003145F4" w:rsidP="003145F4">
                            <w:pPr>
                              <w:pStyle w:val="ekvaufgabenwortkarte"/>
                              <w:jc w:val="center"/>
                            </w:pPr>
                            <w:r>
                              <w:t>stechen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18864" id="Textfeld 248" o:spid="_x0000_s1027" type="#_x0000_t202" style="position:absolute;margin-left:85.2pt;margin-top:14.1pt;width:68pt;height:20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" filled="f" strokecolor="black [3213]" strokeweight=".5pt">
                <v:textbox inset=",1mm,,1mm">
                  <w:txbxContent>
                    <w:p w:rsidR="003145F4" w:rsidRPr="000037EA" w:rsidRDefault="003145F4" w:rsidP="003145F4">
                      <w:pPr>
                        <w:pStyle w:val="ekvaufgabenwortkarte"/>
                        <w:jc w:val="center"/>
                      </w:pPr>
                      <w:r>
                        <w:t>stechen</w:t>
                      </w:r>
                    </w:p>
                  </w:txbxContent>
                </v:textbox>
              </v:shape>
            </w:pict>
          </mc:Fallback>
        </mc:AlternateContent>
      </w:r>
      <w:r w:rsidR="003145F4" w:rsidRPr="003145F4">
        <w:rPr>
          <w:color w:val="0070C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EF3B6F" wp14:editId="35C7F43B">
                <wp:simplePos x="0" y="0"/>
                <wp:positionH relativeFrom="column">
                  <wp:posOffset>1080770</wp:posOffset>
                </wp:positionH>
                <wp:positionV relativeFrom="paragraph">
                  <wp:posOffset>619125</wp:posOffset>
                </wp:positionV>
                <wp:extent cx="863600" cy="261620"/>
                <wp:effectExtent l="0" t="0" r="12700" b="2413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600" cy="2616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9C30DBD" w14:textId="77777777" w:rsidR="003145F4" w:rsidRPr="000037EA" w:rsidRDefault="003145F4" w:rsidP="003145F4">
                            <w:pPr>
                              <w:pStyle w:val="ekvaufgabenwortkarte"/>
                              <w:jc w:val="center"/>
                            </w:pPr>
                            <w:r>
                              <w:t>brummen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2CE6E" id="Textfeld 7" o:spid="_x0000_s1028" type="#_x0000_t202" style="position:absolute;margin-left:85.1pt;margin-top:48.75pt;width:68pt;height:2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" filled="f" strokecolor="black [3213]" strokeweight=".5pt">
                <v:textbox inset=",1mm,,1mm">
                  <w:txbxContent>
                    <w:p w:rsidR="003145F4" w:rsidRPr="000037EA" w:rsidRDefault="003145F4" w:rsidP="003145F4">
                      <w:pPr>
                        <w:pStyle w:val="ekvaufgabenwortkarte"/>
                        <w:jc w:val="center"/>
                      </w:pPr>
                      <w:r>
                        <w:t>brummen</w:t>
                      </w:r>
                    </w:p>
                  </w:txbxContent>
                </v:textbox>
              </v:shape>
            </w:pict>
          </mc:Fallback>
        </mc:AlternateContent>
      </w:r>
      <w:r w:rsidR="003145F4">
        <w:rPr>
          <w:color w:val="0070C0"/>
        </w:rPr>
        <w:tab/>
      </w:r>
    </w:p>
    <w:p w14:paraId="3DF5AF6D" w14:textId="77777777" w:rsidR="003145F4" w:rsidRDefault="003145F4" w:rsidP="00D66F9A">
      <w:pPr>
        <w:rPr>
          <w:color w:val="0070C0"/>
        </w:rPr>
      </w:pPr>
    </w:p>
    <w:p w14:paraId="1557BFE4" w14:textId="77777777" w:rsidR="003145F4" w:rsidRDefault="003145F4" w:rsidP="00D66F9A">
      <w:pPr>
        <w:rPr>
          <w:color w:val="0070C0"/>
        </w:rPr>
      </w:pPr>
      <w:r w:rsidRPr="003145F4">
        <w:rPr>
          <w:color w:val="0070C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F14C48" wp14:editId="0E083FA0">
                <wp:simplePos x="0" y="0"/>
                <wp:positionH relativeFrom="column">
                  <wp:posOffset>3163017</wp:posOffset>
                </wp:positionH>
                <wp:positionV relativeFrom="paragraph">
                  <wp:posOffset>13335</wp:posOffset>
                </wp:positionV>
                <wp:extent cx="864000" cy="261620"/>
                <wp:effectExtent l="0" t="0" r="12700" b="2413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00" cy="2616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A3602FE" w14:textId="77777777" w:rsidR="003145F4" w:rsidRPr="000037EA" w:rsidRDefault="003145F4" w:rsidP="003145F4">
                            <w:pPr>
                              <w:pStyle w:val="ekvaufgabenwortkarte"/>
                              <w:jc w:val="center"/>
                            </w:pPr>
                            <w:r>
                              <w:t>tauchen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C8913" id="Textfeld 10" o:spid="_x0000_s1030" type="#_x0000_t202" style="position:absolute;margin-left:249.05pt;margin-top:1.05pt;width:68.05pt;height:2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" filled="f" strokecolor="black [3213]" strokeweight=".5pt">
                <v:textbox inset=",1mm,,1mm">
                  <w:txbxContent>
                    <w:p w:rsidR="003145F4" w:rsidRPr="000037EA" w:rsidRDefault="003145F4" w:rsidP="003145F4">
                      <w:pPr>
                        <w:pStyle w:val="ekvaufgabenwortkarte"/>
                        <w:jc w:val="center"/>
                      </w:pPr>
                      <w:r>
                        <w:t>tauchen</w:t>
                      </w:r>
                    </w:p>
                  </w:txbxContent>
                </v:textbox>
              </v:shape>
            </w:pict>
          </mc:Fallback>
        </mc:AlternateContent>
      </w:r>
      <w:r w:rsidRPr="003145F4">
        <w:rPr>
          <w:color w:val="0070C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7D8BF4" wp14:editId="046EFDA4">
                <wp:simplePos x="0" y="0"/>
                <wp:positionH relativeFrom="column">
                  <wp:posOffset>62865</wp:posOffset>
                </wp:positionH>
                <wp:positionV relativeFrom="paragraph">
                  <wp:posOffset>5715</wp:posOffset>
                </wp:positionV>
                <wp:extent cx="864000" cy="261620"/>
                <wp:effectExtent l="0" t="0" r="12700" b="2413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00" cy="2616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8DDEFDD" w14:textId="77777777" w:rsidR="003145F4" w:rsidRPr="000037EA" w:rsidRDefault="003145F4" w:rsidP="003145F4">
                            <w:pPr>
                              <w:pStyle w:val="ekvaufgabenwortkarte"/>
                              <w:jc w:val="center"/>
                            </w:pPr>
                            <w:r>
                              <w:t>Biene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72CE6E" id="Textfeld 9" o:spid="_x0000_s1031" type="#_x0000_t202" style="position:absolute;margin-left:4.95pt;margin-top:.45pt;width:68.05pt;height:2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" filled="f" strokecolor="black [3213]" strokeweight=".5pt">
                <v:textbox inset=",1mm,,1mm">
                  <w:txbxContent>
                    <w:p w:rsidR="003145F4" w:rsidRPr="000037EA" w:rsidRDefault="003145F4" w:rsidP="003145F4">
                      <w:pPr>
                        <w:pStyle w:val="ekvaufgabenwortkarte"/>
                        <w:jc w:val="center"/>
                      </w:pPr>
                      <w:r>
                        <w:t>Biene</w:t>
                      </w:r>
                    </w:p>
                  </w:txbxContent>
                </v:textbox>
              </v:shape>
            </w:pict>
          </mc:Fallback>
        </mc:AlternateContent>
      </w:r>
    </w:p>
    <w:p w14:paraId="626958C1" w14:textId="77777777" w:rsidR="003145F4" w:rsidRDefault="003145F4" w:rsidP="00D66F9A">
      <w:pPr>
        <w:rPr>
          <w:color w:val="0070C0"/>
        </w:rPr>
      </w:pPr>
      <w:r w:rsidRPr="003145F4">
        <w:rPr>
          <w:color w:val="0070C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052291" wp14:editId="2D0BF20A">
                <wp:simplePos x="0" y="0"/>
                <wp:positionH relativeFrom="column">
                  <wp:posOffset>2130149</wp:posOffset>
                </wp:positionH>
                <wp:positionV relativeFrom="paragraph">
                  <wp:posOffset>32385</wp:posOffset>
                </wp:positionV>
                <wp:extent cx="864000" cy="261620"/>
                <wp:effectExtent l="0" t="0" r="12700" b="2413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000" cy="2616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566CA61" w14:textId="77777777" w:rsidR="003145F4" w:rsidRPr="000037EA" w:rsidRDefault="003145F4" w:rsidP="003145F4">
                            <w:pPr>
                              <w:pStyle w:val="ekvaufgabenwortkarte"/>
                              <w:jc w:val="center"/>
                            </w:pPr>
                            <w:r>
                              <w:t>fliegen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C8913" id="Textfeld 8" o:spid="_x0000_s1032" type="#_x0000_t202" style="position:absolute;margin-left:167.75pt;margin-top:2.55pt;width:68.05pt;height:2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" filled="f" strokecolor="black [3213]" strokeweight=".5pt">
                <v:textbox inset=",1mm,,1mm">
                  <w:txbxContent>
                    <w:p w:rsidR="003145F4" w:rsidRPr="000037EA" w:rsidRDefault="003145F4" w:rsidP="003145F4">
                      <w:pPr>
                        <w:pStyle w:val="ekvaufgabenwortkarte"/>
                        <w:jc w:val="center"/>
                      </w:pPr>
                      <w:r>
                        <w:t>fliegen</w:t>
                      </w:r>
                    </w:p>
                  </w:txbxContent>
                </v:textbox>
              </v:shape>
            </w:pict>
          </mc:Fallback>
        </mc:AlternateContent>
      </w:r>
    </w:p>
    <w:p w14:paraId="7E7ED686" w14:textId="77777777" w:rsidR="00D66F9A" w:rsidRDefault="00D66F9A" w:rsidP="00005AE2"/>
    <w:p w14:paraId="62F8E0E4" w14:textId="77777777" w:rsidR="00DF0F31" w:rsidRDefault="00DF0F31" w:rsidP="00DF0F31">
      <w:pPr>
        <w:pStyle w:val="ekvgrundtexthalbe"/>
      </w:pPr>
    </w:p>
    <w:p w14:paraId="00D881BE" w14:textId="77777777" w:rsidR="00344E63" w:rsidRDefault="00344E63" w:rsidP="00DF0F3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3A2E6D" w:rsidRPr="001F1E3D" w14:paraId="575B53B7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0CF6139E" w14:textId="77777777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61DEF295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65A7651D" w14:textId="77777777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3228EB0E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410D314B" w14:textId="77777777" w:rsidR="003A2E6D" w:rsidRPr="001F1E3D" w:rsidRDefault="003A2E6D" w:rsidP="001F1E3D">
            <w:pPr>
              <w:pStyle w:val="ekvlinie"/>
            </w:pPr>
          </w:p>
        </w:tc>
      </w:tr>
    </w:tbl>
    <w:p w14:paraId="66CE45A2" w14:textId="77777777" w:rsidR="002517D6" w:rsidRDefault="002517D6" w:rsidP="003145F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3A2E6D" w:rsidRPr="001F1E3D" w14:paraId="7C0602E2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125257FB" w14:textId="77777777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3ED193AC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DA99BFB" w14:textId="77777777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6B5F7F0F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91AFCC3" w14:textId="77777777" w:rsidR="003A2E6D" w:rsidRPr="001F1E3D" w:rsidRDefault="003A2E6D" w:rsidP="001F1E3D">
            <w:pPr>
              <w:pStyle w:val="ekvlinie"/>
            </w:pPr>
          </w:p>
        </w:tc>
      </w:tr>
    </w:tbl>
    <w:p w14:paraId="499A4175" w14:textId="77777777" w:rsidR="003A2E6D" w:rsidRDefault="003A2E6D" w:rsidP="003145F4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3A2E6D" w:rsidRPr="001F1E3D" w14:paraId="24A10F6F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3DCE0BA2" w14:textId="77777777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2D1B5993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51D9D709" w14:textId="77777777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23E8D622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D48260F" w14:textId="77777777" w:rsidR="003A2E6D" w:rsidRPr="001F1E3D" w:rsidRDefault="003A2E6D" w:rsidP="001F1E3D">
            <w:pPr>
              <w:pStyle w:val="ekvlinie"/>
            </w:pPr>
          </w:p>
        </w:tc>
      </w:tr>
    </w:tbl>
    <w:p w14:paraId="366B912C" w14:textId="730156FD" w:rsidR="003A2E6D" w:rsidRDefault="003A2E6D" w:rsidP="003145F4">
      <w:pPr>
        <w:pStyle w:val="ekvgrundtexthalbe"/>
      </w:pPr>
    </w:p>
    <w:tbl>
      <w:tblPr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3"/>
      </w:tblGrid>
      <w:tr w:rsidR="003A2E6D" w:rsidRPr="001F1E3D" w14:paraId="2525D19D" w14:textId="77777777" w:rsidTr="00961BBF">
        <w:trPr>
          <w:trHeight w:hRule="exact" w:val="170"/>
        </w:trPr>
        <w:tc>
          <w:tcPr>
            <w:tcW w:w="9353" w:type="dxa"/>
            <w:noWrap/>
            <w:vAlign w:val="center"/>
          </w:tcPr>
          <w:p w14:paraId="57AD0F03" w14:textId="77777777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60A692F0" w14:textId="77777777" w:rsidTr="00961BBF">
        <w:trPr>
          <w:trHeight w:hRule="exact" w:val="198"/>
        </w:trPr>
        <w:tc>
          <w:tcPr>
            <w:tcW w:w="9353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36E7409D" w14:textId="77777777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05654D17" w14:textId="77777777" w:rsidTr="00961BBF">
        <w:trPr>
          <w:trHeight w:hRule="exact" w:val="170"/>
        </w:trPr>
        <w:tc>
          <w:tcPr>
            <w:tcW w:w="9353" w:type="dxa"/>
            <w:tcBorders>
              <w:top w:val="single" w:sz="6" w:space="0" w:color="auto"/>
            </w:tcBorders>
            <w:noWrap/>
            <w:vAlign w:val="center"/>
          </w:tcPr>
          <w:p w14:paraId="715FDB19" w14:textId="3101A2B3" w:rsidR="003A2E6D" w:rsidRPr="001F1E3D" w:rsidRDefault="003A2E6D" w:rsidP="001F1E3D">
            <w:pPr>
              <w:pStyle w:val="ekvlinie"/>
            </w:pPr>
          </w:p>
        </w:tc>
      </w:tr>
    </w:tbl>
    <w:p w14:paraId="1A4B1A57" w14:textId="77777777" w:rsidR="003A2E6D" w:rsidRDefault="003A2E6D" w:rsidP="003145F4">
      <w:pPr>
        <w:pStyle w:val="ekvgrundtexthalbe"/>
      </w:pPr>
    </w:p>
    <w:tbl>
      <w:tblPr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3"/>
      </w:tblGrid>
      <w:tr w:rsidR="003A2E6D" w:rsidRPr="001F1E3D" w14:paraId="41FD31AC" w14:textId="77777777" w:rsidTr="00961BBF">
        <w:trPr>
          <w:trHeight w:hRule="exact" w:val="170"/>
        </w:trPr>
        <w:tc>
          <w:tcPr>
            <w:tcW w:w="9353" w:type="dxa"/>
            <w:noWrap/>
            <w:vAlign w:val="center"/>
          </w:tcPr>
          <w:p w14:paraId="4E3E2ACF" w14:textId="77777777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007DB375" w14:textId="77777777" w:rsidTr="00961BBF">
        <w:trPr>
          <w:trHeight w:hRule="exact" w:val="198"/>
        </w:trPr>
        <w:tc>
          <w:tcPr>
            <w:tcW w:w="9353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9677199" w14:textId="3E12DC6C" w:rsidR="003A2E6D" w:rsidRPr="001F1E3D" w:rsidRDefault="003A2E6D" w:rsidP="001F1E3D">
            <w:pPr>
              <w:pStyle w:val="ekvlinie"/>
            </w:pPr>
          </w:p>
        </w:tc>
      </w:tr>
      <w:tr w:rsidR="003A2E6D" w:rsidRPr="001F1E3D" w14:paraId="2E0211C8" w14:textId="77777777" w:rsidTr="00961BBF">
        <w:trPr>
          <w:trHeight w:hRule="exact" w:val="170"/>
        </w:trPr>
        <w:tc>
          <w:tcPr>
            <w:tcW w:w="9353" w:type="dxa"/>
            <w:tcBorders>
              <w:top w:val="single" w:sz="6" w:space="0" w:color="auto"/>
            </w:tcBorders>
            <w:noWrap/>
            <w:vAlign w:val="center"/>
          </w:tcPr>
          <w:p w14:paraId="715A3DCF" w14:textId="7EB5F790" w:rsidR="003A2E6D" w:rsidRPr="001F1E3D" w:rsidRDefault="003A2E6D" w:rsidP="001F1E3D">
            <w:pPr>
              <w:pStyle w:val="ekvlinie"/>
            </w:pPr>
          </w:p>
        </w:tc>
      </w:tr>
    </w:tbl>
    <w:p w14:paraId="2070F41C" w14:textId="74577A03" w:rsidR="003145F4" w:rsidRDefault="00DF0F31" w:rsidP="003145F4">
      <w:pPr>
        <w:pStyle w:val="ekvgrundtexthalbe"/>
      </w:pPr>
      <w:r>
        <w:drawing>
          <wp:anchor distT="0" distB="0" distL="114300" distR="114300" simplePos="0" relativeHeight="251676672" behindDoc="1" locked="0" layoutInCell="1" allowOverlap="1" wp14:anchorId="6B8EBDB5" wp14:editId="55E986A8">
            <wp:simplePos x="0" y="0"/>
            <wp:positionH relativeFrom="column">
              <wp:posOffset>4514850</wp:posOffset>
            </wp:positionH>
            <wp:positionV relativeFrom="paragraph">
              <wp:posOffset>100660</wp:posOffset>
            </wp:positionV>
            <wp:extent cx="1050734" cy="1747520"/>
            <wp:effectExtent l="0" t="0" r="0" b="5080"/>
            <wp:wrapNone/>
            <wp:docPr id="11" name="Grafik 11" descr="E:\_Annett\Klett Verlag 2018\Hager\270941 Zebra 2 KV\Dateneingang\270941_KV\270941_png\270941_png\KV_55\S537270667_Zebra_Stift_sw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55\S537270667_Zebra_Stift_sw-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734" cy="17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16CAE" w14:textId="15731203" w:rsidR="003A2E6D" w:rsidRPr="002A2FA9" w:rsidRDefault="00961BBF" w:rsidP="003145F4">
      <w:pPr>
        <w:pStyle w:val="ekvgrundtexthalbe"/>
      </w:pPr>
      <w:bookmarkStart w:id="1" w:name="_GoBack"/>
      <w:bookmarkEnd w:id="1"/>
      <w:r w:rsidRPr="003145F4">
        <w:rPr>
          <w:color w:val="0070C0"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51298C" wp14:editId="3844FFB5">
                <wp:simplePos x="0" y="0"/>
                <wp:positionH relativeFrom="page">
                  <wp:posOffset>3935451</wp:posOffset>
                </wp:positionH>
                <wp:positionV relativeFrom="paragraph">
                  <wp:posOffset>572694</wp:posOffset>
                </wp:positionV>
                <wp:extent cx="1343660" cy="659765"/>
                <wp:effectExtent l="0" t="0" r="275590" b="26035"/>
                <wp:wrapNone/>
                <wp:docPr id="4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659765"/>
                        </a:xfrm>
                        <a:prstGeom prst="wedgeRoundRectCallout">
                          <a:avLst>
                            <a:gd name="adj1" fmla="val 66744"/>
                            <a:gd name="adj2" fmla="val -31537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ED1D8A" w14:textId="77777777" w:rsidR="003145F4" w:rsidRPr="003145F4" w:rsidRDefault="003145F4" w:rsidP="003145F4">
                            <w:pPr>
                              <w:pStyle w:val="ekvsprechblase"/>
                              <w:rPr>
                                <w:sz w:val="23"/>
                                <w:szCs w:val="23"/>
                              </w:rPr>
                            </w:pPr>
                            <w:r w:rsidRPr="003145F4">
                              <w:rPr>
                                <w:sz w:val="23"/>
                                <w:szCs w:val="23"/>
                              </w:rPr>
                              <w:t>Halte in deinem Gedicht gleiche Zeilenenden ein.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1298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32" type="#_x0000_t62" style="position:absolute;margin-left:309.9pt;margin-top:45.1pt;width:105.8pt;height:51.9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" adj="25217,3988" fillcolor="white [3212]" strokecolor="#a5a5a5 [2092]">
                <v:textbox>
                  <w:txbxContent>
                    <w:p w14:paraId="3BED1D8A" w14:textId="77777777" w:rsidR="003145F4" w:rsidRPr="003145F4" w:rsidRDefault="003145F4" w:rsidP="003145F4">
                      <w:pPr>
                        <w:pStyle w:val="ekvsprechblase"/>
                        <w:rPr>
                          <w:sz w:val="23"/>
                          <w:szCs w:val="23"/>
                        </w:rPr>
                      </w:pPr>
                      <w:r w:rsidRPr="003145F4">
                        <w:rPr>
                          <w:sz w:val="23"/>
                          <w:szCs w:val="23"/>
                        </w:rPr>
                        <w:t>Halte in deinem Gedicht gleiche Zeilenenden ein.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3A2E6D" w:rsidRPr="002A2FA9" w:rsidSect="004B0A26"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4E429" w14:textId="77777777" w:rsidR="003E5577" w:rsidRDefault="003E5577" w:rsidP="003C599D">
      <w:pPr>
        <w:spacing w:line="240" w:lineRule="auto"/>
      </w:pPr>
      <w:r>
        <w:separator/>
      </w:r>
    </w:p>
  </w:endnote>
  <w:endnote w:type="continuationSeparator" w:id="0">
    <w:p w14:paraId="6B29E88E" w14:textId="77777777" w:rsidR="003E5577" w:rsidRDefault="003E5577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30EF94A7" w14:textId="77777777" w:rsidTr="006B2D23">
      <w:trPr>
        <w:trHeight w:hRule="exact" w:val="680"/>
      </w:trPr>
      <w:tc>
        <w:tcPr>
          <w:tcW w:w="1131" w:type="dxa"/>
          <w:noWrap/>
        </w:tcPr>
        <w:p w14:paraId="4DEFF7F0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2A447B3F" wp14:editId="2038F4EF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0A07A31C" w14:textId="77777777"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2207FE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62091261" w14:textId="77777777" w:rsidR="002207FE" w:rsidRDefault="002207FE" w:rsidP="00370A70">
          <w:pPr>
            <w:pStyle w:val="ekvpagina"/>
          </w:pPr>
        </w:p>
        <w:p w14:paraId="11130FB3" w14:textId="77777777" w:rsidR="002207FE" w:rsidRPr="002207FE" w:rsidRDefault="002207FE" w:rsidP="00370A70">
          <w:pPr>
            <w:pStyle w:val="ekvpagina"/>
            <w:rPr>
              <w:rStyle w:val="ekvfett"/>
            </w:rPr>
          </w:pPr>
          <w:r w:rsidRPr="002207FE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14:paraId="234DEE31" w14:textId="77777777" w:rsidR="00193A18" w:rsidRPr="00005AE2" w:rsidRDefault="00193A18" w:rsidP="00005AE2">
          <w:pPr>
            <w:pStyle w:val="ekvquelle"/>
          </w:pPr>
          <w:r w:rsidRPr="00005AE2">
            <w:t>Textquellen:</w:t>
          </w:r>
          <w:r w:rsidR="00A16B98">
            <w:t xml:space="preserve"> Gerlind Schwanitz, </w:t>
          </w:r>
          <w:r w:rsidR="007F20AF">
            <w:t>Königswinter</w:t>
          </w:r>
        </w:p>
        <w:p w14:paraId="7FB78F0F" w14:textId="77777777" w:rsidR="00193A18" w:rsidRPr="00025140" w:rsidRDefault="00193A18" w:rsidP="00005AE2">
          <w:pPr>
            <w:pStyle w:val="ekvquelle"/>
          </w:pPr>
          <w:r w:rsidRPr="00005AE2">
            <w:t>Illustratoren</w:t>
          </w:r>
          <w:r w:rsidRPr="00344E63">
            <w:t xml:space="preserve">: </w:t>
          </w:r>
          <w:r w:rsidR="00344E63" w:rsidRPr="00344E63">
            <w:t>Anke Fröhlich, Leipzig; Friederike Schumann, Berlin</w:t>
          </w:r>
        </w:p>
      </w:tc>
      <w:tc>
        <w:tcPr>
          <w:tcW w:w="397" w:type="dxa"/>
        </w:tcPr>
        <w:p w14:paraId="3FF83AAB" w14:textId="77777777" w:rsidR="00193A18" w:rsidRPr="00913892" w:rsidRDefault="00193A18" w:rsidP="00913892">
          <w:pPr>
            <w:pStyle w:val="ekvpagina"/>
          </w:pPr>
        </w:p>
      </w:tc>
    </w:tr>
  </w:tbl>
  <w:p w14:paraId="72269F09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70277" w14:textId="77777777" w:rsidR="003E5577" w:rsidRDefault="003E5577" w:rsidP="003C599D">
      <w:pPr>
        <w:spacing w:line="240" w:lineRule="auto"/>
      </w:pPr>
      <w:r>
        <w:separator/>
      </w:r>
    </w:p>
  </w:footnote>
  <w:footnote w:type="continuationSeparator" w:id="0">
    <w:p w14:paraId="3211F3B4" w14:textId="77777777" w:rsidR="003E5577" w:rsidRDefault="003E5577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9A"/>
    <w:rsid w:val="000040E2"/>
    <w:rsid w:val="00005AE2"/>
    <w:rsid w:val="000101D7"/>
    <w:rsid w:val="00011954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07FE"/>
    <w:rsid w:val="002240EA"/>
    <w:rsid w:val="002266E8"/>
    <w:rsid w:val="002277D2"/>
    <w:rsid w:val="002301FF"/>
    <w:rsid w:val="00232213"/>
    <w:rsid w:val="00246F77"/>
    <w:rsid w:val="002517D6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96362"/>
    <w:rsid w:val="002A25AE"/>
    <w:rsid w:val="002A2FA9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1826"/>
    <w:rsid w:val="00302866"/>
    <w:rsid w:val="00303749"/>
    <w:rsid w:val="00304833"/>
    <w:rsid w:val="00313596"/>
    <w:rsid w:val="00313FD8"/>
    <w:rsid w:val="0031412E"/>
    <w:rsid w:val="003145F4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44E63"/>
    <w:rsid w:val="00357E92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2E6D"/>
    <w:rsid w:val="003A5B0C"/>
    <w:rsid w:val="003B59CC"/>
    <w:rsid w:val="003C39DC"/>
    <w:rsid w:val="003C599D"/>
    <w:rsid w:val="003D70F5"/>
    <w:rsid w:val="003E21AC"/>
    <w:rsid w:val="003E5577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0A26"/>
    <w:rsid w:val="004B4520"/>
    <w:rsid w:val="004C4054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57E4D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7F20AF"/>
    <w:rsid w:val="00802E02"/>
    <w:rsid w:val="00805C65"/>
    <w:rsid w:val="00812D4E"/>
    <w:rsid w:val="00814128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096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2C3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1BBF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6B98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00505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57F18"/>
    <w:rsid w:val="00C727B3"/>
    <w:rsid w:val="00C72BA2"/>
    <w:rsid w:val="00C842ED"/>
    <w:rsid w:val="00C84E4C"/>
    <w:rsid w:val="00C87044"/>
    <w:rsid w:val="00C90B75"/>
    <w:rsid w:val="00C94D17"/>
    <w:rsid w:val="00CA5A56"/>
    <w:rsid w:val="00CB27C6"/>
    <w:rsid w:val="00CB463B"/>
    <w:rsid w:val="00CB5B82"/>
    <w:rsid w:val="00CB782D"/>
    <w:rsid w:val="00CC0805"/>
    <w:rsid w:val="00CC54E0"/>
    <w:rsid w:val="00CC65A8"/>
    <w:rsid w:val="00CD6369"/>
    <w:rsid w:val="00CD6FE3"/>
    <w:rsid w:val="00CD7D9F"/>
    <w:rsid w:val="00CE2A37"/>
    <w:rsid w:val="00CF25BA"/>
    <w:rsid w:val="00CF2E1A"/>
    <w:rsid w:val="00CF715C"/>
    <w:rsid w:val="00D022EC"/>
    <w:rsid w:val="00D05185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66F9A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7D89"/>
    <w:rsid w:val="00DC2340"/>
    <w:rsid w:val="00DC30DA"/>
    <w:rsid w:val="00DC4F7B"/>
    <w:rsid w:val="00DC5620"/>
    <w:rsid w:val="00DD47BB"/>
    <w:rsid w:val="00DE287B"/>
    <w:rsid w:val="00DF0F31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0F8B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6A3D"/>
    <w:rsid w:val="00FC7DBF"/>
    <w:rsid w:val="00FE4FE6"/>
    <w:rsid w:val="00FF2F14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BC8186"/>
  <w15:chartTrackingRefBased/>
  <w15:docId w15:val="{10951C7C-C459-427E-8E65-E5C262DE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70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14</cp:revision>
  <cp:lastPrinted>2018-06-16T08:15:00Z</cp:lastPrinted>
  <dcterms:created xsi:type="dcterms:W3CDTF">2018-02-07T11:02:00Z</dcterms:created>
  <dcterms:modified xsi:type="dcterms:W3CDTF">2018-07-03T14:11:00Z</dcterms:modified>
</cp:coreProperties>
</file>