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814128">
              <w:t>7</w:t>
            </w:r>
            <w:r w:rsidR="00600818">
              <w:t>2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600818" w:rsidP="00D66F9A">
      <w:pPr>
        <w:pStyle w:val="ekvue1arial"/>
      </w:pPr>
      <w:bookmarkStart w:id="0" w:name="bmStart"/>
      <w:bookmarkEnd w:id="0"/>
      <w:r>
        <w:t>Wörter zu einem Bild sammeln</w:t>
      </w:r>
    </w:p>
    <w:p w:rsidR="00D66F9A" w:rsidRDefault="00D66F9A" w:rsidP="00005AE2"/>
    <w:p w:rsidR="00D66F9A" w:rsidRPr="00D3427F" w:rsidRDefault="00D66F9A" w:rsidP="00D66F9A">
      <w:pPr>
        <w:pStyle w:val="ekvnummerierung"/>
        <w:framePr w:wrap="around"/>
      </w:pPr>
      <w:r>
        <w:t>1</w:t>
      </w:r>
    </w:p>
    <w:p w:rsidR="00D66F9A" w:rsidRPr="00287B24" w:rsidRDefault="00D66F9A" w:rsidP="00D66F9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7CD" w:rsidRDefault="001B1801" w:rsidP="00D66F9A">
      <w:r>
        <w:rPr>
          <w:lang w:eastAsia="de-D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-720725</wp:posOffset>
            </wp:positionH>
            <wp:positionV relativeFrom="paragraph">
              <wp:posOffset>287020</wp:posOffset>
            </wp:positionV>
            <wp:extent cx="288290" cy="288290"/>
            <wp:effectExtent l="0" t="0" r="0" b="0"/>
            <wp:wrapNone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c_sprech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295" w:rsidRPr="00507295">
        <w:t>Sieh dir das Bild an. Was geschieht? Erzähle.</w:t>
      </w:r>
    </w:p>
    <w:p w:rsidR="001B1801" w:rsidRDefault="009F7F72" w:rsidP="00D66F9A"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89757</wp:posOffset>
            </wp:positionV>
            <wp:extent cx="5936615" cy="2499995"/>
            <wp:effectExtent l="0" t="0" r="6985" b="0"/>
            <wp:wrapNone/>
            <wp:docPr id="4" name="Grafik 4" descr="E:\_Annett\Klett Verlag 2018\Hager\270941 Zebra 2 KV\Dateneingang\nachträgl. Illus\Rest\Rest\S569_Illus\S569270941_KV_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7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1801" w:rsidRDefault="001B1801" w:rsidP="00D66F9A"/>
    <w:p w:rsidR="001B1801" w:rsidRDefault="001B1801" w:rsidP="00D66F9A"/>
    <w:p w:rsidR="001B1801" w:rsidRDefault="001B1801" w:rsidP="00D66F9A"/>
    <w:p w:rsidR="001B1801" w:rsidRDefault="001B1801" w:rsidP="00D66F9A"/>
    <w:p w:rsidR="001B1801" w:rsidRDefault="001B1801" w:rsidP="00D66F9A"/>
    <w:p w:rsidR="001B1801" w:rsidRDefault="001B1801" w:rsidP="00D66F9A"/>
    <w:p w:rsidR="001B1801" w:rsidRDefault="001B1801" w:rsidP="00D66F9A"/>
    <w:p w:rsidR="001B1801" w:rsidRDefault="001B1801" w:rsidP="00D66F9A"/>
    <w:p w:rsidR="001B1801" w:rsidRDefault="001B1801" w:rsidP="00D66F9A"/>
    <w:p w:rsidR="001B1801" w:rsidRDefault="001B1801" w:rsidP="00D66F9A"/>
    <w:p w:rsidR="00507295" w:rsidRDefault="00507295" w:rsidP="00D66F9A"/>
    <w:p w:rsidR="00507295" w:rsidRPr="00287B24" w:rsidRDefault="00507295" w:rsidP="00507295">
      <w:pPr>
        <w:pStyle w:val="ekvpicto"/>
        <w:framePr w:wrap="around"/>
      </w:pPr>
    </w:p>
    <w:p w:rsidR="00507295" w:rsidRDefault="00507295" w:rsidP="00D66F9A"/>
    <w:p w:rsidR="001B1801" w:rsidRDefault="001B1801" w:rsidP="00D66F9A"/>
    <w:p w:rsidR="001B1801" w:rsidRDefault="001B1801" w:rsidP="001B1801">
      <w:pPr>
        <w:pStyle w:val="ekvgrundtexthalbe"/>
      </w:pPr>
    </w:p>
    <w:p w:rsidR="008819F1" w:rsidRPr="00D3427F" w:rsidRDefault="00E9137C" w:rsidP="008819F1">
      <w:pPr>
        <w:pStyle w:val="ekvnummerierung"/>
        <w:framePr w:wrap="around"/>
      </w:pPr>
      <w:r>
        <w:t>2</w:t>
      </w:r>
    </w:p>
    <w:p w:rsidR="008819F1" w:rsidRPr="00287B24" w:rsidRDefault="008819F1" w:rsidP="008819F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9F1" w:rsidRDefault="00E9137C" w:rsidP="008819F1">
      <w:r w:rsidRPr="00E9137C">
        <w:t>Welche Wörter passen nicht zum Bild? Streiche durch.</w:t>
      </w:r>
    </w:p>
    <w:p w:rsidR="008819F1" w:rsidRDefault="008819F1" w:rsidP="008819F1">
      <w:pPr>
        <w:rPr>
          <w:color w:val="0070C0"/>
        </w:rPr>
      </w:pPr>
    </w:p>
    <w:p w:rsidR="001B1801" w:rsidRDefault="001B1801" w:rsidP="001B1801">
      <w:pPr>
        <w:tabs>
          <w:tab w:val="clear" w:pos="595"/>
          <w:tab w:val="clear" w:pos="851"/>
          <w:tab w:val="left" w:pos="2835"/>
          <w:tab w:val="left" w:pos="5103"/>
          <w:tab w:val="left" w:pos="7513"/>
        </w:tabs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5849B6" wp14:editId="5F108AA8">
                <wp:simplePos x="0" y="0"/>
                <wp:positionH relativeFrom="column">
                  <wp:posOffset>1242</wp:posOffset>
                </wp:positionH>
                <wp:positionV relativeFrom="paragraph">
                  <wp:posOffset>75455</wp:posOffset>
                </wp:positionV>
                <wp:extent cx="5923584" cy="1296062"/>
                <wp:effectExtent l="0" t="0" r="20320" b="1841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3584" cy="129606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B1801" w:rsidRPr="00FB3BCE" w:rsidRDefault="001B1801" w:rsidP="001B1801">
                            <w:pPr>
                              <w:tabs>
                                <w:tab w:val="clear" w:pos="595"/>
                                <w:tab w:val="clear" w:pos="851"/>
                                <w:tab w:val="left" w:pos="2552"/>
                                <w:tab w:val="left" w:pos="5103"/>
                                <w:tab w:val="left" w:pos="7513"/>
                              </w:tabs>
                              <w:spacing w:before="120"/>
                            </w:pPr>
                            <w:r>
                              <w:tab/>
                              <w:t>Zelt</w:t>
                            </w:r>
                            <w:r>
                              <w:tab/>
                              <w:t>reiten</w:t>
                            </w:r>
                            <w:r>
                              <w:tab/>
                              <w:t>wütend</w:t>
                            </w:r>
                            <w:r>
                              <w:tab/>
                              <w:t>Kino</w:t>
                            </w:r>
                          </w:p>
                          <w:p w:rsidR="001B1801" w:rsidRDefault="001B1801" w:rsidP="001B1801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3686"/>
                              </w:tabs>
                              <w:spacing w:before="120"/>
                            </w:pPr>
                            <w:r>
                              <w:tab/>
                              <w:t>Seiltänzerin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1B1801" w:rsidRDefault="001B1801" w:rsidP="001B1801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1560"/>
                                <w:tab w:val="left" w:pos="6096"/>
                              </w:tabs>
                              <w:spacing w:before="120"/>
                            </w:pPr>
                            <w:r>
                              <w:tab/>
                              <w:t>Kamel</w:t>
                            </w:r>
                            <w:r>
                              <w:tab/>
                            </w:r>
                            <w:r>
                              <w:tab/>
                              <w:t>Direktor</w:t>
                            </w:r>
                          </w:p>
                          <w:p w:rsidR="001B1801" w:rsidRPr="00611141" w:rsidRDefault="001B1801" w:rsidP="001B1801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4820"/>
                              </w:tabs>
                              <w:spacing w:before="120"/>
                            </w:pPr>
                            <w:r>
                              <w:tab/>
                            </w:r>
                            <w:r>
                              <w:tab/>
                              <w:t>Popcorn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849B6" id="_x0000_s1027" type="#_x0000_t202" style="position:absolute;margin-left:.1pt;margin-top:5.95pt;width:466.4pt;height:10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" filled="f" strokecolor="black [3213]" strokeweight=".5pt">
                <v:textbox>
                  <w:txbxContent>
                    <w:p w:rsidR="001B1801" w:rsidRPr="00FB3BCE" w:rsidRDefault="001B1801" w:rsidP="001B1801">
                      <w:pPr>
                        <w:tabs>
                          <w:tab w:val="clear" w:pos="595"/>
                          <w:tab w:val="clear" w:pos="851"/>
                          <w:tab w:val="left" w:pos="2552"/>
                          <w:tab w:val="left" w:pos="5103"/>
                          <w:tab w:val="left" w:pos="7513"/>
                        </w:tabs>
                        <w:spacing w:before="120"/>
                      </w:pPr>
                      <w:r>
                        <w:tab/>
                        <w:t>Zelt</w:t>
                      </w:r>
                      <w:r>
                        <w:tab/>
                        <w:t>reiten</w:t>
                      </w:r>
                      <w:r>
                        <w:tab/>
                        <w:t>wütend</w:t>
                      </w:r>
                      <w:r>
                        <w:tab/>
                        <w:t>Kino</w:t>
                      </w:r>
                    </w:p>
                    <w:p w:rsidR="001B1801" w:rsidRDefault="001B1801" w:rsidP="001B1801">
                      <w:pPr>
                        <w:tabs>
                          <w:tab w:val="clear" w:pos="340"/>
                          <w:tab w:val="clear" w:pos="595"/>
                          <w:tab w:val="clear" w:pos="851"/>
                          <w:tab w:val="left" w:pos="3686"/>
                        </w:tabs>
                        <w:spacing w:before="120"/>
                      </w:pPr>
                      <w:r>
                        <w:tab/>
                        <w:t>Seiltänzerin</w:t>
                      </w:r>
                      <w:r>
                        <w:tab/>
                      </w:r>
                      <w:r>
                        <w:tab/>
                      </w:r>
                    </w:p>
                    <w:p w:rsidR="001B1801" w:rsidRDefault="001B1801" w:rsidP="001B1801">
                      <w:pPr>
                        <w:tabs>
                          <w:tab w:val="clear" w:pos="340"/>
                          <w:tab w:val="clear" w:pos="595"/>
                          <w:tab w:val="clear" w:pos="851"/>
                          <w:tab w:val="left" w:pos="1560"/>
                          <w:tab w:val="left" w:pos="6096"/>
                        </w:tabs>
                        <w:spacing w:before="120"/>
                      </w:pPr>
                      <w:r>
                        <w:tab/>
                        <w:t>Kamel</w:t>
                      </w:r>
                      <w:r>
                        <w:tab/>
                      </w:r>
                      <w:r>
                        <w:tab/>
                        <w:t>Direktor</w:t>
                      </w:r>
                    </w:p>
                    <w:p w:rsidR="001B1801" w:rsidRPr="00611141" w:rsidRDefault="001B1801" w:rsidP="001B1801">
                      <w:pPr>
                        <w:tabs>
                          <w:tab w:val="clear" w:pos="340"/>
                          <w:tab w:val="clear" w:pos="595"/>
                          <w:tab w:val="clear" w:pos="851"/>
                          <w:tab w:val="left" w:pos="4820"/>
                        </w:tabs>
                        <w:spacing w:before="120"/>
                      </w:pPr>
                      <w:r>
                        <w:tab/>
                      </w:r>
                      <w:r>
                        <w:tab/>
                        <w:t>Popcorn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1B1801" w:rsidRDefault="001B1801" w:rsidP="001B1801">
      <w:pPr>
        <w:tabs>
          <w:tab w:val="clear" w:pos="595"/>
          <w:tab w:val="clear" w:pos="851"/>
          <w:tab w:val="left" w:pos="2835"/>
          <w:tab w:val="left" w:pos="5103"/>
          <w:tab w:val="left" w:pos="7513"/>
        </w:tabs>
        <w:rPr>
          <w:color w:val="0070C0"/>
        </w:rPr>
      </w:pPr>
    </w:p>
    <w:p w:rsidR="001B1801" w:rsidRDefault="001B1801" w:rsidP="001B1801">
      <w:pPr>
        <w:tabs>
          <w:tab w:val="clear" w:pos="595"/>
          <w:tab w:val="clear" w:pos="851"/>
          <w:tab w:val="left" w:pos="2835"/>
          <w:tab w:val="left" w:pos="5103"/>
          <w:tab w:val="left" w:pos="7513"/>
        </w:tabs>
        <w:rPr>
          <w:color w:val="0070C0"/>
        </w:rPr>
      </w:pPr>
    </w:p>
    <w:p w:rsidR="001B1801" w:rsidRDefault="001B1801" w:rsidP="001B1801">
      <w:pPr>
        <w:tabs>
          <w:tab w:val="clear" w:pos="595"/>
          <w:tab w:val="clear" w:pos="851"/>
          <w:tab w:val="left" w:pos="2835"/>
          <w:tab w:val="left" w:pos="5103"/>
          <w:tab w:val="left" w:pos="7513"/>
        </w:tabs>
        <w:rPr>
          <w:color w:val="0070C0"/>
        </w:rPr>
      </w:pPr>
    </w:p>
    <w:p w:rsidR="001B1801" w:rsidRDefault="001B1801" w:rsidP="001B1801">
      <w:pPr>
        <w:tabs>
          <w:tab w:val="clear" w:pos="595"/>
          <w:tab w:val="clear" w:pos="851"/>
          <w:tab w:val="left" w:pos="2835"/>
          <w:tab w:val="left" w:pos="5103"/>
          <w:tab w:val="left" w:pos="7513"/>
        </w:tabs>
        <w:rPr>
          <w:color w:val="0070C0"/>
        </w:rPr>
      </w:pPr>
    </w:p>
    <w:p w:rsidR="001B1801" w:rsidRDefault="001B1801" w:rsidP="001B1801">
      <w:pPr>
        <w:tabs>
          <w:tab w:val="clear" w:pos="595"/>
          <w:tab w:val="clear" w:pos="851"/>
          <w:tab w:val="left" w:pos="2835"/>
          <w:tab w:val="left" w:pos="5103"/>
          <w:tab w:val="left" w:pos="7513"/>
        </w:tabs>
        <w:rPr>
          <w:color w:val="0070C0"/>
        </w:rPr>
      </w:pPr>
    </w:p>
    <w:p w:rsidR="001B1801" w:rsidRDefault="001B1801" w:rsidP="001B1801">
      <w:pPr>
        <w:tabs>
          <w:tab w:val="clear" w:pos="595"/>
          <w:tab w:val="clear" w:pos="851"/>
          <w:tab w:val="left" w:pos="2835"/>
          <w:tab w:val="left" w:pos="5103"/>
          <w:tab w:val="left" w:pos="7513"/>
        </w:tabs>
        <w:rPr>
          <w:color w:val="0070C0"/>
        </w:rPr>
      </w:pPr>
    </w:p>
    <w:p w:rsidR="001B1801" w:rsidRDefault="001B1801" w:rsidP="001B1801">
      <w:pPr>
        <w:pStyle w:val="ekvgrundtexthalbe"/>
      </w:pPr>
    </w:p>
    <w:p w:rsidR="001B1801" w:rsidRDefault="001B1801" w:rsidP="001B1801">
      <w:pPr>
        <w:tabs>
          <w:tab w:val="clear" w:pos="595"/>
          <w:tab w:val="clear" w:pos="851"/>
          <w:tab w:val="left" w:pos="2835"/>
          <w:tab w:val="left" w:pos="5103"/>
          <w:tab w:val="left" w:pos="7513"/>
        </w:tabs>
        <w:rPr>
          <w:color w:val="0070C0"/>
        </w:rPr>
      </w:pPr>
    </w:p>
    <w:p w:rsidR="00E9137C" w:rsidRPr="00D3427F" w:rsidRDefault="00E9137C" w:rsidP="00E9137C">
      <w:pPr>
        <w:pStyle w:val="ekvnummerierung"/>
        <w:framePr w:wrap="around"/>
      </w:pPr>
      <w:r>
        <w:t>3</w:t>
      </w:r>
    </w:p>
    <w:p w:rsidR="00E9137C" w:rsidRPr="00287B24" w:rsidRDefault="00E9137C" w:rsidP="00E9137C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37C" w:rsidRDefault="00E9137C" w:rsidP="00E9137C">
      <w:r>
        <w:t>Schreibe weitere passende Wörter zum Bild in den Kasten.</w:t>
      </w:r>
    </w:p>
    <w:p w:rsidR="00E9137C" w:rsidRDefault="00E9137C" w:rsidP="001B1801">
      <w:pPr>
        <w:pStyle w:val="ekvgrundtexthalbe"/>
      </w:pPr>
    </w:p>
    <w:p w:rsidR="001B1801" w:rsidRDefault="001B1801" w:rsidP="008819F1">
      <w:pPr>
        <w:rPr>
          <w:color w:val="0070C0"/>
        </w:rPr>
      </w:pPr>
    </w:p>
    <w:p w:rsidR="00E9137C" w:rsidRPr="00D3427F" w:rsidRDefault="00E9137C" w:rsidP="00E9137C">
      <w:pPr>
        <w:pStyle w:val="ekvnummerierung"/>
        <w:framePr w:wrap="around"/>
      </w:pPr>
      <w:r>
        <w:t>4</w:t>
      </w:r>
    </w:p>
    <w:p w:rsidR="00E9137C" w:rsidRPr="00287B24" w:rsidRDefault="00E9137C" w:rsidP="00E9137C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37C" w:rsidRDefault="001B1801" w:rsidP="00E9137C">
      <w:r>
        <w:drawing>
          <wp:anchor distT="0" distB="0" distL="114300" distR="114300" simplePos="0" relativeHeight="251662336" behindDoc="0" locked="0" layoutInCell="1" allowOverlap="1" wp14:anchorId="5AD48324" wp14:editId="25B7E774">
            <wp:simplePos x="0" y="0"/>
            <wp:positionH relativeFrom="column">
              <wp:posOffset>-723900</wp:posOffset>
            </wp:positionH>
            <wp:positionV relativeFrom="paragraph">
              <wp:posOffset>295275</wp:posOffset>
            </wp:positionV>
            <wp:extent cx="287655" cy="313055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37C" w:rsidRPr="00E9137C">
        <w:t>Schreibe zum Bild.</w:t>
      </w:r>
    </w:p>
    <w:p w:rsidR="00E9137C" w:rsidRPr="00E9137C" w:rsidRDefault="00E9137C" w:rsidP="00E9137C">
      <w:pPr>
        <w:rPr>
          <w:color w:val="0070C0"/>
        </w:rPr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E9137C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  <w:tr w:rsidR="00E9137C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  <w:tr w:rsidR="00E9137C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</w:tbl>
    <w:p w:rsidR="00E9137C" w:rsidRDefault="00E9137C" w:rsidP="001B180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E9137C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  <w:tr w:rsidR="00E9137C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  <w:tr w:rsidR="00E9137C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</w:tbl>
    <w:p w:rsidR="00E9137C" w:rsidRDefault="00E9137C" w:rsidP="001B180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E9137C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  <w:tr w:rsidR="00E9137C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  <w:tr w:rsidR="00E9137C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</w:tbl>
    <w:p w:rsidR="00E9137C" w:rsidRPr="001B1801" w:rsidRDefault="00E9137C" w:rsidP="001B1801">
      <w:pPr>
        <w:pStyle w:val="ekvgrundtexthalbe"/>
        <w:rPr>
          <w:rStyle w:val="ekvhandschrift"/>
        </w:rPr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E9137C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  <w:tr w:rsidR="00E9137C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  <w:tr w:rsidR="00E9137C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E9137C" w:rsidRPr="001F1E3D" w:rsidRDefault="00E9137C" w:rsidP="001F1E3D">
            <w:pPr>
              <w:pStyle w:val="ekvlinie"/>
            </w:pPr>
          </w:p>
        </w:tc>
      </w:tr>
    </w:tbl>
    <w:p w:rsidR="00E9137C" w:rsidRPr="008819F1" w:rsidRDefault="00E9137C" w:rsidP="001B1801">
      <w:pPr>
        <w:pStyle w:val="ekvgrundtexthalbe"/>
      </w:pPr>
    </w:p>
    <w:sectPr w:rsidR="00E9137C" w:rsidRPr="008819F1" w:rsidSect="004B0A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38B5" w:rsidRDefault="009538B5" w:rsidP="003C599D">
      <w:pPr>
        <w:spacing w:line="240" w:lineRule="auto"/>
      </w:pPr>
      <w:r>
        <w:separator/>
      </w:r>
    </w:p>
  </w:endnote>
  <w:endnote w:type="continuationSeparator" w:id="0">
    <w:p w:rsidR="009538B5" w:rsidRDefault="009538B5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2" w:rsidRDefault="009F7F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2207FE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2207FE" w:rsidRDefault="002207FE" w:rsidP="00370A70">
          <w:pPr>
            <w:pStyle w:val="ekvpagina"/>
          </w:pPr>
        </w:p>
        <w:p w:rsidR="002207FE" w:rsidRPr="002207FE" w:rsidRDefault="002207FE" w:rsidP="00370A70">
          <w:pPr>
            <w:pStyle w:val="ekvpagina"/>
            <w:rPr>
              <w:rStyle w:val="ekvfett"/>
            </w:rPr>
          </w:pPr>
          <w:r w:rsidRPr="002207FE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2D09DA" w:rsidRDefault="00193A18" w:rsidP="00005AE2">
          <w:pPr>
            <w:pStyle w:val="ekvquelle"/>
          </w:pPr>
          <w:r w:rsidRPr="002D09DA">
            <w:t xml:space="preserve">Textquellen: </w:t>
          </w:r>
          <w:r w:rsidR="002D09DA" w:rsidRPr="002D09DA">
            <w:t>Saskia Diederichs, Konstanz</w:t>
          </w:r>
        </w:p>
        <w:p w:rsidR="00193A18" w:rsidRPr="00025140" w:rsidRDefault="00193A18" w:rsidP="00005AE2">
          <w:pPr>
            <w:pStyle w:val="ekvquelle"/>
          </w:pPr>
          <w:r w:rsidRPr="00005AE2">
            <w:t>Illustratoren</w:t>
          </w:r>
          <w:bookmarkStart w:id="1" w:name="_GoBack"/>
          <w:r w:rsidRPr="009F7F72">
            <w:t xml:space="preserve">: </w:t>
          </w:r>
          <w:r w:rsidR="009F7F72" w:rsidRPr="009F7F72">
            <w:t>Friederike Ablang, Berlin</w:t>
          </w:r>
          <w:bookmarkEnd w:id="1"/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2" w:rsidRDefault="009F7F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38B5" w:rsidRDefault="009538B5" w:rsidP="003C599D">
      <w:pPr>
        <w:spacing w:line="240" w:lineRule="auto"/>
      </w:pPr>
      <w:r>
        <w:separator/>
      </w:r>
    </w:p>
  </w:footnote>
  <w:footnote w:type="continuationSeparator" w:id="0">
    <w:p w:rsidR="009538B5" w:rsidRDefault="009538B5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2" w:rsidRDefault="009F7F7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2" w:rsidRDefault="009F7F7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2" w:rsidRDefault="009F7F7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9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1B14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B1801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07FE"/>
    <w:rsid w:val="002240EA"/>
    <w:rsid w:val="002266E8"/>
    <w:rsid w:val="002277D2"/>
    <w:rsid w:val="002301FF"/>
    <w:rsid w:val="00232213"/>
    <w:rsid w:val="00241AC2"/>
    <w:rsid w:val="00246F77"/>
    <w:rsid w:val="002517D6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2FA9"/>
    <w:rsid w:val="002B33E7"/>
    <w:rsid w:val="002B3DF1"/>
    <w:rsid w:val="002B64EA"/>
    <w:rsid w:val="002C50E2"/>
    <w:rsid w:val="002D09DA"/>
    <w:rsid w:val="002D41F4"/>
    <w:rsid w:val="002D7B0C"/>
    <w:rsid w:val="002D7B42"/>
    <w:rsid w:val="002E023D"/>
    <w:rsid w:val="002E163A"/>
    <w:rsid w:val="002E7FEA"/>
    <w:rsid w:val="002F1328"/>
    <w:rsid w:val="00301826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2E6D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0A26"/>
    <w:rsid w:val="004B4520"/>
    <w:rsid w:val="004C4054"/>
    <w:rsid w:val="00501528"/>
    <w:rsid w:val="005069C1"/>
    <w:rsid w:val="00507295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7E4D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0818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97B0F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37CD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1025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4128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096"/>
    <w:rsid w:val="00866C85"/>
    <w:rsid w:val="00874376"/>
    <w:rsid w:val="008819F1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38B5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9F7F72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2EAD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0B75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5BA"/>
    <w:rsid w:val="00CF2E1A"/>
    <w:rsid w:val="00CF715C"/>
    <w:rsid w:val="00D022EC"/>
    <w:rsid w:val="00D05217"/>
    <w:rsid w:val="00D054D1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66F9A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7D89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137C"/>
    <w:rsid w:val="00E95ED3"/>
    <w:rsid w:val="00EA0F8B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951C7C-C459-427E-8E65-E5C262DE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43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5</cp:revision>
  <cp:lastPrinted>2018-02-07T12:30:00Z</cp:lastPrinted>
  <dcterms:created xsi:type="dcterms:W3CDTF">2018-02-07T12:31:00Z</dcterms:created>
  <dcterms:modified xsi:type="dcterms:W3CDTF">2018-06-16T08:18:00Z</dcterms:modified>
</cp:coreProperties>
</file>