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  <w:bookmarkStart w:id="0" w:name="_GoBack"/>
            <w:bookmarkEnd w:id="0"/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814128">
              <w:t>7</w:t>
            </w:r>
            <w:r w:rsidR="00211972">
              <w:t>3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8F6878" w:rsidP="00D66F9A">
      <w:pPr>
        <w:pStyle w:val="ekvue1arial"/>
      </w:pPr>
      <w:bookmarkStart w:id="1" w:name="bmStart"/>
      <w:bookmarkEnd w:id="1"/>
      <w:r>
        <w:t>Eine Bildergeschichte schreiben</w:t>
      </w:r>
    </w:p>
    <w:p w:rsidR="00D66F9A" w:rsidRDefault="00CB413F" w:rsidP="00005AE2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4705350</wp:posOffset>
                </wp:positionH>
                <wp:positionV relativeFrom="paragraph">
                  <wp:posOffset>127635</wp:posOffset>
                </wp:positionV>
                <wp:extent cx="1200150" cy="866140"/>
                <wp:effectExtent l="0" t="0" r="190500" b="10160"/>
                <wp:wrapNone/>
                <wp:docPr id="4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866140"/>
                        </a:xfrm>
                        <a:prstGeom prst="wedgeRoundRectCallout">
                          <a:avLst>
                            <a:gd name="adj1" fmla="val 62063"/>
                            <a:gd name="adj2" fmla="val -924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787F" w:rsidRPr="00E6787F" w:rsidRDefault="00E6787F" w:rsidP="00BB7A52">
                            <w:pPr>
                              <w:pStyle w:val="ekvsprechblase"/>
                              <w:rPr>
                                <w:sz w:val="23"/>
                                <w:szCs w:val="23"/>
                              </w:rPr>
                            </w:pPr>
                            <w:r w:rsidRPr="00E6787F">
                              <w:rPr>
                                <w:sz w:val="23"/>
                                <w:szCs w:val="23"/>
                              </w:rPr>
                              <w:t>Erzähle auch, was zwischen den Bildern passiert.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26" type="#_x0000_t62" style="position:absolute;margin-left:370.5pt;margin-top:10.05pt;width:94.5pt;height:68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" adj="24206,10600" fillcolor="white [3212]" strokecolor="#a5a5a5 [2092]">
                <v:textbox>
                  <w:txbxContent>
                    <w:p w:rsidR="00E6787F" w:rsidRPr="00E6787F" w:rsidRDefault="00E6787F" w:rsidP="00BB7A52">
                      <w:pPr>
                        <w:pStyle w:val="ekvsprechblase"/>
                        <w:rPr>
                          <w:sz w:val="23"/>
                          <w:szCs w:val="23"/>
                        </w:rPr>
                      </w:pPr>
                      <w:r w:rsidRPr="00E6787F">
                        <w:rPr>
                          <w:sz w:val="23"/>
                          <w:szCs w:val="23"/>
                        </w:rPr>
                        <w:t>Erzähle auch, was zwischen den Bildern passiert.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66F9A" w:rsidRPr="00D3427F" w:rsidRDefault="00D66F9A" w:rsidP="00D66F9A">
      <w:pPr>
        <w:pStyle w:val="ekvnummerierung"/>
        <w:framePr w:wrap="around"/>
      </w:pPr>
      <w:r>
        <w:t>1</w:t>
      </w:r>
    </w:p>
    <w:p w:rsidR="00D66F9A" w:rsidRPr="00287B24" w:rsidRDefault="00D66F9A" w:rsidP="00D66F9A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37CD" w:rsidRDefault="00D5676B" w:rsidP="00D66F9A">
      <w:r>
        <w:rPr>
          <w:color w:val="FFFFFF" w:themeColor="background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4773930</wp:posOffset>
            </wp:positionH>
            <wp:positionV relativeFrom="paragraph">
              <wp:posOffset>153035</wp:posOffset>
            </wp:positionV>
            <wp:extent cx="1256665" cy="1371600"/>
            <wp:effectExtent l="0" t="0" r="635" b="0"/>
            <wp:wrapNone/>
            <wp:docPr id="2" name="Grafik 2" descr="E:\_Annett\Klett Verlag 2018\Hager\270941 Zebra 2 KV\Dateneingang\nachträgl. Illus\Rest\Rest\KV 73\S537270667_Zebra_sitzt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KV 73\S537270667_Zebra_sitzt-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787F">
        <w:rPr>
          <w:lang w:eastAsia="de-DE"/>
        </w:rPr>
        <w:drawing>
          <wp:anchor distT="0" distB="0" distL="114300" distR="114300" simplePos="0" relativeHeight="251667456" behindDoc="0" locked="0" layoutInCell="1" allowOverlap="1" wp14:anchorId="21F6AEB0">
            <wp:simplePos x="0" y="0"/>
            <wp:positionH relativeFrom="column">
              <wp:posOffset>-723568</wp:posOffset>
            </wp:positionH>
            <wp:positionV relativeFrom="paragraph">
              <wp:posOffset>240968</wp:posOffset>
            </wp:positionV>
            <wp:extent cx="288290" cy="288290"/>
            <wp:effectExtent l="0" t="0" r="0" b="0"/>
            <wp:wrapNone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c_spreche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295" w:rsidRPr="00507295">
        <w:t xml:space="preserve">Sieh dir </w:t>
      </w:r>
      <w:r w:rsidR="008F6878">
        <w:t>die Bilder</w:t>
      </w:r>
      <w:r w:rsidR="00507295" w:rsidRPr="00507295">
        <w:t xml:space="preserve"> an. Was geschieht? Erzähle.</w:t>
      </w:r>
    </w:p>
    <w:p w:rsidR="00507295" w:rsidRPr="00E6787F" w:rsidRDefault="00E6787F" w:rsidP="00D66F9A">
      <w:pPr>
        <w:rPr>
          <w:color w:val="FF0000"/>
          <w:sz w:val="18"/>
          <w:szCs w:val="18"/>
        </w:rPr>
      </w:pPr>
      <w:r w:rsidRPr="00E6787F">
        <w:rPr>
          <w:color w:val="FF0000"/>
          <w:sz w:val="18"/>
          <w:szCs w:val="18"/>
        </w:rPr>
        <w:t xml:space="preserve"> </w:t>
      </w:r>
    </w:p>
    <w:p w:rsidR="003C6355" w:rsidRPr="00287B24" w:rsidRDefault="003C6355" w:rsidP="003C6355">
      <w:pPr>
        <w:pStyle w:val="ekvpicto"/>
        <w:framePr w:wrap="around"/>
      </w:pPr>
    </w:p>
    <w:p w:rsidR="003C6355" w:rsidRDefault="003C6355" w:rsidP="00D66F9A"/>
    <w:p w:rsidR="003C6355" w:rsidRDefault="003C6355" w:rsidP="00D66F9A"/>
    <w:p w:rsidR="003C6355" w:rsidRPr="00D3427F" w:rsidRDefault="003C6355" w:rsidP="003C6355">
      <w:pPr>
        <w:pStyle w:val="ekvnummerierung"/>
        <w:framePr w:wrap="around"/>
      </w:pPr>
      <w:r>
        <w:t>2</w:t>
      </w:r>
    </w:p>
    <w:p w:rsidR="003C6355" w:rsidRPr="00287B24" w:rsidRDefault="003C6355" w:rsidP="003C6355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355" w:rsidRDefault="00E6787F" w:rsidP="00D66F9A">
      <w:r>
        <w:drawing>
          <wp:anchor distT="0" distB="0" distL="114300" distR="114300" simplePos="0" relativeHeight="251666432" behindDoc="0" locked="0" layoutInCell="1" allowOverlap="1" wp14:anchorId="362A7CDF" wp14:editId="170534AE">
            <wp:simplePos x="0" y="0"/>
            <wp:positionH relativeFrom="column">
              <wp:posOffset>-723900</wp:posOffset>
            </wp:positionH>
            <wp:positionV relativeFrom="paragraph">
              <wp:posOffset>294640</wp:posOffset>
            </wp:positionV>
            <wp:extent cx="287655" cy="313055"/>
            <wp:effectExtent l="0" t="0" r="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6355">
        <w:t>Schreibe eine Geschichte zu den Bildern.</w:t>
      </w:r>
    </w:p>
    <w:p w:rsidR="003C6355" w:rsidRDefault="003C6355" w:rsidP="00D66F9A">
      <w:r>
        <w:t>Schreibe ganze Sätze</w:t>
      </w:r>
      <w:r w:rsidR="00A1465F">
        <w:t xml:space="preserve"> und eine Überschrift.</w:t>
      </w:r>
    </w:p>
    <w:p w:rsidR="00D97D71" w:rsidRDefault="00D97D71" w:rsidP="00D66F9A"/>
    <w:p w:rsidR="00D97D71" w:rsidRDefault="00D97D71" w:rsidP="00D97D71">
      <w:pPr>
        <w:pStyle w:val="ekvgrundtexthalbe"/>
      </w:pPr>
    </w:p>
    <w:p w:rsidR="00D97D71" w:rsidRDefault="00D97D71" w:rsidP="00D97D71">
      <w:pPr>
        <w:tabs>
          <w:tab w:val="clear" w:pos="595"/>
          <w:tab w:val="left" w:pos="709"/>
        </w:tabs>
        <w:ind w:left="709"/>
      </w:pPr>
    </w:p>
    <w:tbl>
      <w:tblPr>
        <w:tblpPr w:leftFromText="141" w:rightFromText="141" w:vertAnchor="text" w:horzAnchor="margin" w:tblpXSpec="right" w:tblpY="18"/>
        <w:tblW w:w="431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7"/>
      </w:tblGrid>
      <w:tr w:rsidR="00D97D71" w:rsidRPr="002C50E2" w:rsidTr="00CE16ED">
        <w:trPr>
          <w:trHeight w:hRule="exact" w:val="170"/>
        </w:trPr>
        <w:tc>
          <w:tcPr>
            <w:tcW w:w="4317" w:type="dxa"/>
            <w:noWrap/>
            <w:vAlign w:val="center"/>
          </w:tcPr>
          <w:p w:rsidR="00D97D71" w:rsidRPr="002C50E2" w:rsidRDefault="00D97D71" w:rsidP="00CE16ED">
            <w:pPr>
              <w:pStyle w:val="ekvlinie"/>
              <w:tabs>
                <w:tab w:val="left" w:pos="709"/>
              </w:tabs>
              <w:ind w:left="709"/>
            </w:pPr>
          </w:p>
        </w:tc>
      </w:tr>
      <w:tr w:rsidR="00D97D71" w:rsidRPr="002C50E2" w:rsidTr="00CE16ED">
        <w:trPr>
          <w:trHeight w:hRule="exact" w:val="198"/>
        </w:trPr>
        <w:tc>
          <w:tcPr>
            <w:tcW w:w="4317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D97D71" w:rsidRPr="002C50E2" w:rsidRDefault="00D97D71" w:rsidP="00CE16ED">
            <w:pPr>
              <w:pStyle w:val="ekvlinie"/>
              <w:tabs>
                <w:tab w:val="left" w:pos="709"/>
              </w:tabs>
              <w:ind w:left="709"/>
            </w:pPr>
          </w:p>
        </w:tc>
      </w:tr>
      <w:tr w:rsidR="00D97D71" w:rsidRPr="002C50E2" w:rsidTr="00CE16ED">
        <w:trPr>
          <w:trHeight w:hRule="exact" w:val="170"/>
        </w:trPr>
        <w:tc>
          <w:tcPr>
            <w:tcW w:w="4317" w:type="dxa"/>
            <w:tcBorders>
              <w:top w:val="single" w:sz="6" w:space="0" w:color="auto"/>
            </w:tcBorders>
            <w:noWrap/>
            <w:vAlign w:val="center"/>
          </w:tcPr>
          <w:p w:rsidR="00D97D71" w:rsidRPr="002C50E2" w:rsidRDefault="00D97D71" w:rsidP="00CE16ED">
            <w:pPr>
              <w:pStyle w:val="ekvlinie"/>
              <w:tabs>
                <w:tab w:val="left" w:pos="709"/>
              </w:tabs>
              <w:ind w:left="709"/>
            </w:pPr>
          </w:p>
        </w:tc>
      </w:tr>
    </w:tbl>
    <w:p w:rsidR="00D97D71" w:rsidRDefault="00D97D71" w:rsidP="00D97D71"/>
    <w:p w:rsidR="00D97D71" w:rsidRDefault="00D97D71" w:rsidP="00D97D71"/>
    <w:p w:rsidR="00D97D71" w:rsidRDefault="00D97D71" w:rsidP="00D97D71"/>
    <w:p w:rsidR="00D97D71" w:rsidRDefault="00D97D71" w:rsidP="00D97D71">
      <w:pPr>
        <w:pStyle w:val="ekvgrundtexthalbe"/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A12465" wp14:editId="6FFE1DF1">
                <wp:simplePos x="0" y="0"/>
                <wp:positionH relativeFrom="column">
                  <wp:posOffset>3105785</wp:posOffset>
                </wp:positionH>
                <wp:positionV relativeFrom="paragraph">
                  <wp:posOffset>3810</wp:posOffset>
                </wp:positionV>
                <wp:extent cx="2939415" cy="1788795"/>
                <wp:effectExtent l="0" t="0" r="0" b="1905"/>
                <wp:wrapNone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9415" cy="1788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4317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317"/>
                            </w:tblGrid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317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:rsidR="00D97D71" w:rsidRDefault="00D97D71" w:rsidP="00D97D71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317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317"/>
                            </w:tblGrid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317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:rsidR="00D97D71" w:rsidRDefault="00D97D71" w:rsidP="00D97D71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317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317"/>
                            </w:tblGrid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317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:rsidR="00D97D71" w:rsidRDefault="00D97D71" w:rsidP="00D97D71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317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317"/>
                            </w:tblGrid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317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:rsidR="00D97D71" w:rsidRPr="00611141" w:rsidRDefault="00D97D71" w:rsidP="00D97D71">
                            <w:pPr>
                              <w:pStyle w:val="ekvgrundtexthalb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A12465" id="_x0000_t202" coordsize="21600,21600" o:spt="202" path="m,l,21600r21600,l21600,xe">
                <v:stroke joinstyle="miter"/>
                <v:path gradientshapeok="t" o:connecttype="rect"/>
              </v:shapetype>
              <v:shape id="Textfeld 11" o:spid="_x0000_s1027" type="#_x0000_t202" style="position:absolute;margin-left:244.55pt;margin-top:.3pt;width:231.45pt;height:140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" filled="f" stroked="f" strokeweight=".5pt">
                <v:textbox>
                  <w:txbxContent>
                    <w:tbl>
                      <w:tblPr>
                        <w:tblW w:w="4317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317"/>
                      </w:tblGrid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98"/>
                        </w:trPr>
                        <w:tc>
                          <w:tcPr>
                            <w:tcW w:w="4317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:rsidR="00D97D71" w:rsidRDefault="00D97D71" w:rsidP="00D97D71">
                      <w:pPr>
                        <w:pStyle w:val="ekvgrundtexthalbe"/>
                      </w:pPr>
                    </w:p>
                    <w:tbl>
                      <w:tblPr>
                        <w:tblW w:w="4317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317"/>
                      </w:tblGrid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98"/>
                        </w:trPr>
                        <w:tc>
                          <w:tcPr>
                            <w:tcW w:w="4317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:rsidR="00D97D71" w:rsidRDefault="00D97D71" w:rsidP="00D97D71">
                      <w:pPr>
                        <w:pStyle w:val="ekvgrundtexthalbe"/>
                      </w:pPr>
                    </w:p>
                    <w:tbl>
                      <w:tblPr>
                        <w:tblW w:w="4317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317"/>
                      </w:tblGrid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98"/>
                        </w:trPr>
                        <w:tc>
                          <w:tcPr>
                            <w:tcW w:w="4317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:rsidR="00D97D71" w:rsidRDefault="00D97D71" w:rsidP="00D97D71">
                      <w:pPr>
                        <w:pStyle w:val="ekvgrundtexthalbe"/>
                      </w:pPr>
                    </w:p>
                    <w:tbl>
                      <w:tblPr>
                        <w:tblW w:w="4317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317"/>
                      </w:tblGrid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98"/>
                        </w:trPr>
                        <w:tc>
                          <w:tcPr>
                            <w:tcW w:w="4317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:rsidR="00D97D71" w:rsidRPr="00611141" w:rsidRDefault="00D97D71" w:rsidP="00D97D71">
                      <w:pPr>
                        <w:pStyle w:val="ekvgrundtexthalbe"/>
                      </w:pPr>
                    </w:p>
                  </w:txbxContent>
                </v:textbox>
              </v:shape>
            </w:pict>
          </mc:Fallback>
        </mc:AlternateContent>
      </w:r>
    </w:p>
    <w:p w:rsidR="00D97D71" w:rsidRDefault="00D97D71" w:rsidP="00D97D71">
      <w:r>
        <w:drawing>
          <wp:anchor distT="0" distB="0" distL="114300" distR="114300" simplePos="0" relativeHeight="251669504" behindDoc="0" locked="0" layoutInCell="1" allowOverlap="1" wp14:anchorId="02CF8C15" wp14:editId="6F3DB9E6">
            <wp:simplePos x="0" y="0"/>
            <wp:positionH relativeFrom="column">
              <wp:posOffset>-40640</wp:posOffset>
            </wp:positionH>
            <wp:positionV relativeFrom="paragraph">
              <wp:posOffset>106349</wp:posOffset>
            </wp:positionV>
            <wp:extent cx="2995295" cy="1518285"/>
            <wp:effectExtent l="0" t="0" r="0" b="5715"/>
            <wp:wrapNone/>
            <wp:docPr id="8" name="Grafik 8" descr="S721270739_Niko3_KV_05a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721270739_Niko3_KV_05a_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295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7D71" w:rsidRDefault="00D97D71" w:rsidP="00D97D71"/>
    <w:p w:rsidR="00D97D71" w:rsidRDefault="00D97D71" w:rsidP="00D97D71"/>
    <w:p w:rsidR="00D97D71" w:rsidRDefault="00D97D71" w:rsidP="00D97D71"/>
    <w:p w:rsidR="00D97D71" w:rsidRDefault="00D97D71" w:rsidP="00D97D71"/>
    <w:p w:rsidR="00D97D71" w:rsidRDefault="00D97D71" w:rsidP="00D97D71"/>
    <w:p w:rsidR="00D97D71" w:rsidRDefault="00D97D71" w:rsidP="00D97D71"/>
    <w:p w:rsidR="00D97D71" w:rsidRDefault="00D97D71" w:rsidP="00D97D71"/>
    <w:p w:rsidR="00D97D71" w:rsidRDefault="00D97D71" w:rsidP="00D97D71"/>
    <w:p w:rsidR="00D97D71" w:rsidRDefault="00D97D71" w:rsidP="00D97D71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119635" wp14:editId="73BC3E27">
                <wp:simplePos x="0" y="0"/>
                <wp:positionH relativeFrom="column">
                  <wp:posOffset>3088005</wp:posOffset>
                </wp:positionH>
                <wp:positionV relativeFrom="paragraph">
                  <wp:posOffset>131445</wp:posOffset>
                </wp:positionV>
                <wp:extent cx="2939415" cy="1788795"/>
                <wp:effectExtent l="0" t="0" r="0" b="1905"/>
                <wp:wrapNone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9415" cy="1788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4317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317"/>
                            </w:tblGrid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317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:rsidR="00D97D71" w:rsidRDefault="00D97D71" w:rsidP="00D97D71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317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317"/>
                            </w:tblGrid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317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:rsidR="00D97D71" w:rsidRDefault="00D97D71" w:rsidP="00D97D71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317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317"/>
                            </w:tblGrid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317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:rsidR="00D97D71" w:rsidRDefault="00D97D71" w:rsidP="00D97D71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317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317"/>
                            </w:tblGrid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317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:rsidR="00D97D71" w:rsidRPr="00611141" w:rsidRDefault="00D97D71" w:rsidP="00D97D71">
                            <w:pPr>
                              <w:pStyle w:val="ekvgrundtexthalb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119635" id="Textfeld 14" o:spid="_x0000_s1028" type="#_x0000_t202" style="position:absolute;margin-left:243.15pt;margin-top:10.35pt;width:231.45pt;height:140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" filled="f" stroked="f" strokeweight=".5pt">
                <v:textbox>
                  <w:txbxContent>
                    <w:tbl>
                      <w:tblPr>
                        <w:tblW w:w="4317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317"/>
                      </w:tblGrid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98"/>
                        </w:trPr>
                        <w:tc>
                          <w:tcPr>
                            <w:tcW w:w="4317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:rsidR="00D97D71" w:rsidRDefault="00D97D71" w:rsidP="00D97D71">
                      <w:pPr>
                        <w:pStyle w:val="ekvgrundtexthalbe"/>
                      </w:pPr>
                    </w:p>
                    <w:tbl>
                      <w:tblPr>
                        <w:tblW w:w="4317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317"/>
                      </w:tblGrid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98"/>
                        </w:trPr>
                        <w:tc>
                          <w:tcPr>
                            <w:tcW w:w="4317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:rsidR="00D97D71" w:rsidRDefault="00D97D71" w:rsidP="00D97D71">
                      <w:pPr>
                        <w:pStyle w:val="ekvgrundtexthalbe"/>
                      </w:pPr>
                    </w:p>
                    <w:tbl>
                      <w:tblPr>
                        <w:tblW w:w="4317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317"/>
                      </w:tblGrid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98"/>
                        </w:trPr>
                        <w:tc>
                          <w:tcPr>
                            <w:tcW w:w="4317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:rsidR="00D97D71" w:rsidRDefault="00D97D71" w:rsidP="00D97D71">
                      <w:pPr>
                        <w:pStyle w:val="ekvgrundtexthalbe"/>
                      </w:pPr>
                    </w:p>
                    <w:tbl>
                      <w:tblPr>
                        <w:tblW w:w="4317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317"/>
                      </w:tblGrid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98"/>
                        </w:trPr>
                        <w:tc>
                          <w:tcPr>
                            <w:tcW w:w="4317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:rsidR="00D97D71" w:rsidRPr="00611141" w:rsidRDefault="00D97D71" w:rsidP="00D97D71">
                      <w:pPr>
                        <w:pStyle w:val="ekvgrundtexthalbe"/>
                      </w:pPr>
                    </w:p>
                  </w:txbxContent>
                </v:textbox>
              </v:shape>
            </w:pict>
          </mc:Fallback>
        </mc:AlternateContent>
      </w:r>
    </w:p>
    <w:p w:rsidR="00D97D71" w:rsidRDefault="00D97D71" w:rsidP="00D97D71">
      <w:r>
        <w:drawing>
          <wp:anchor distT="0" distB="0" distL="114300" distR="114300" simplePos="0" relativeHeight="251670528" behindDoc="0" locked="0" layoutInCell="1" allowOverlap="1" wp14:anchorId="17A94246" wp14:editId="536044AE">
            <wp:simplePos x="0" y="0"/>
            <wp:positionH relativeFrom="column">
              <wp:posOffset>-24765</wp:posOffset>
            </wp:positionH>
            <wp:positionV relativeFrom="paragraph">
              <wp:posOffset>139672</wp:posOffset>
            </wp:positionV>
            <wp:extent cx="2971165" cy="1568450"/>
            <wp:effectExtent l="0" t="0" r="635" b="0"/>
            <wp:wrapNone/>
            <wp:docPr id="9" name="Grafik 9" descr="S721270739_Niko3_KV_05a_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721270739_Niko3_KV_05a_0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165" cy="156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7D71" w:rsidRDefault="00D97D71" w:rsidP="00D97D71"/>
    <w:p w:rsidR="00D97D71" w:rsidRDefault="00D97D71" w:rsidP="00D97D71"/>
    <w:p w:rsidR="00D97D71" w:rsidRDefault="00D97D71" w:rsidP="00D97D71"/>
    <w:p w:rsidR="00D97D71" w:rsidRDefault="00D97D71" w:rsidP="00D97D71"/>
    <w:p w:rsidR="00D97D71" w:rsidRDefault="00D97D71" w:rsidP="00D97D71"/>
    <w:p w:rsidR="00D97D71" w:rsidRDefault="00D97D71" w:rsidP="00D97D71"/>
    <w:p w:rsidR="00D97D71" w:rsidRDefault="00D97D71" w:rsidP="00D97D71"/>
    <w:p w:rsidR="00D97D71" w:rsidRDefault="00D97D71" w:rsidP="00D97D71"/>
    <w:p w:rsidR="00D97D71" w:rsidRDefault="00D97D71" w:rsidP="00D97D71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37AB77" wp14:editId="05B9CF6C">
                <wp:simplePos x="0" y="0"/>
                <wp:positionH relativeFrom="column">
                  <wp:posOffset>3109595</wp:posOffset>
                </wp:positionH>
                <wp:positionV relativeFrom="paragraph">
                  <wp:posOffset>155575</wp:posOffset>
                </wp:positionV>
                <wp:extent cx="2939415" cy="1788795"/>
                <wp:effectExtent l="0" t="0" r="0" b="1905"/>
                <wp:wrapNone/>
                <wp:docPr id="15" name="Textfel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9415" cy="1788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4317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317"/>
                            </w:tblGrid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317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:rsidR="00D97D71" w:rsidRDefault="00D97D71" w:rsidP="00D97D71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317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317"/>
                            </w:tblGrid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317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:rsidR="00D97D71" w:rsidRDefault="00D97D71" w:rsidP="00D97D71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317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317"/>
                            </w:tblGrid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317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:rsidR="00D97D71" w:rsidRDefault="00D97D71" w:rsidP="00D97D71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317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317"/>
                            </w:tblGrid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317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7D71" w:rsidRPr="002C50E2" w:rsidTr="00E6787F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317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:rsidR="00D97D71" w:rsidRPr="002C50E2" w:rsidRDefault="00D97D71" w:rsidP="00E6787F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:rsidR="00D97D71" w:rsidRPr="00611141" w:rsidRDefault="00D97D71" w:rsidP="00D97D71">
                            <w:pPr>
                              <w:pStyle w:val="ekvgrundtexthalb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37AB77" id="Textfeld 15" o:spid="_x0000_s1029" type="#_x0000_t202" style="position:absolute;margin-left:244.85pt;margin-top:12.25pt;width:231.45pt;height:140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" filled="f" stroked="f" strokeweight=".5pt">
                <v:textbox>
                  <w:txbxContent>
                    <w:tbl>
                      <w:tblPr>
                        <w:tblW w:w="4317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317"/>
                      </w:tblGrid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98"/>
                        </w:trPr>
                        <w:tc>
                          <w:tcPr>
                            <w:tcW w:w="4317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:rsidR="00D97D71" w:rsidRDefault="00D97D71" w:rsidP="00D97D71">
                      <w:pPr>
                        <w:pStyle w:val="ekvgrundtexthalbe"/>
                      </w:pPr>
                    </w:p>
                    <w:tbl>
                      <w:tblPr>
                        <w:tblW w:w="4317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317"/>
                      </w:tblGrid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98"/>
                        </w:trPr>
                        <w:tc>
                          <w:tcPr>
                            <w:tcW w:w="4317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:rsidR="00D97D71" w:rsidRDefault="00D97D71" w:rsidP="00D97D71">
                      <w:pPr>
                        <w:pStyle w:val="ekvgrundtexthalbe"/>
                      </w:pPr>
                    </w:p>
                    <w:tbl>
                      <w:tblPr>
                        <w:tblW w:w="4317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317"/>
                      </w:tblGrid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98"/>
                        </w:trPr>
                        <w:tc>
                          <w:tcPr>
                            <w:tcW w:w="4317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:rsidR="00D97D71" w:rsidRDefault="00D97D71" w:rsidP="00D97D71">
                      <w:pPr>
                        <w:pStyle w:val="ekvgrundtexthalbe"/>
                      </w:pPr>
                    </w:p>
                    <w:tbl>
                      <w:tblPr>
                        <w:tblW w:w="4317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317"/>
                      </w:tblGrid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98"/>
                        </w:trPr>
                        <w:tc>
                          <w:tcPr>
                            <w:tcW w:w="4317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  <w:tr w:rsidR="00D97D71" w:rsidRPr="002C50E2" w:rsidTr="00E6787F">
                        <w:trPr>
                          <w:trHeight w:hRule="exact" w:val="170"/>
                        </w:trPr>
                        <w:tc>
                          <w:tcPr>
                            <w:tcW w:w="4317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:rsidR="00D97D71" w:rsidRPr="002C50E2" w:rsidRDefault="00D97D71" w:rsidP="00E6787F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:rsidR="00D97D71" w:rsidRPr="00611141" w:rsidRDefault="00D97D71" w:rsidP="00D97D71">
                      <w:pPr>
                        <w:pStyle w:val="ekvgrundtexthalbe"/>
                      </w:pPr>
                    </w:p>
                  </w:txbxContent>
                </v:textbox>
              </v:shape>
            </w:pict>
          </mc:Fallback>
        </mc:AlternateContent>
      </w:r>
    </w:p>
    <w:p w:rsidR="00D97D71" w:rsidRDefault="00D97D71" w:rsidP="00D97D71">
      <w:r>
        <w:drawing>
          <wp:anchor distT="0" distB="0" distL="114300" distR="114300" simplePos="0" relativeHeight="251671552" behindDoc="0" locked="0" layoutInCell="1" allowOverlap="1" wp14:anchorId="445717E2" wp14:editId="5C3C150A">
            <wp:simplePos x="0" y="0"/>
            <wp:positionH relativeFrom="column">
              <wp:posOffset>-1380</wp:posOffset>
            </wp:positionH>
            <wp:positionV relativeFrom="paragraph">
              <wp:posOffset>119380</wp:posOffset>
            </wp:positionV>
            <wp:extent cx="2962910" cy="1626870"/>
            <wp:effectExtent l="0" t="0" r="8890" b="0"/>
            <wp:wrapNone/>
            <wp:docPr id="10" name="Grafik 10" descr="S721270739_Niko3_KV_05a_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721270739_Niko3_KV_05a_0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7D71" w:rsidRDefault="00D97D71" w:rsidP="00D97D71"/>
    <w:p w:rsidR="00D97D71" w:rsidRDefault="00D97D71" w:rsidP="00D66F9A"/>
    <w:p w:rsidR="00D97D71" w:rsidRDefault="00D97D71" w:rsidP="00D66F9A"/>
    <w:p w:rsidR="00D97D71" w:rsidRDefault="00D97D71" w:rsidP="00D66F9A"/>
    <w:p w:rsidR="00D97D71" w:rsidRDefault="00D97D71" w:rsidP="00D66F9A"/>
    <w:p w:rsidR="00D97D71" w:rsidRDefault="00D97D71" w:rsidP="00D66F9A"/>
    <w:p w:rsidR="008F6878" w:rsidRDefault="008F6878" w:rsidP="008F6878">
      <w:pPr>
        <w:sectPr w:rsidR="008F6878" w:rsidSect="004B0A26">
          <w:footerReference w:type="default" r:id="rId14"/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:rsidR="00D7759A" w:rsidRDefault="00D7759A" w:rsidP="00D97D71"/>
    <w:p w:rsidR="00D97D71" w:rsidRPr="008819F1" w:rsidRDefault="00D97D71" w:rsidP="00D97D71"/>
    <w:sectPr w:rsidR="00D97D71" w:rsidRPr="008819F1" w:rsidSect="008F6878">
      <w:type w:val="continuous"/>
      <w:pgSz w:w="11906" w:h="16838" w:code="9"/>
      <w:pgMar w:top="454" w:right="851" w:bottom="1531" w:left="1701" w:header="454" w:footer="454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DF6" w:rsidRDefault="00E80DF6" w:rsidP="003C599D">
      <w:pPr>
        <w:spacing w:line="240" w:lineRule="auto"/>
      </w:pPr>
      <w:r>
        <w:separator/>
      </w:r>
    </w:p>
  </w:endnote>
  <w:endnote w:type="continuationSeparator" w:id="0">
    <w:p w:rsidR="00E80DF6" w:rsidRDefault="00E80DF6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20" name="Grafik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2207FE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2207FE" w:rsidRDefault="002207FE" w:rsidP="00370A70">
          <w:pPr>
            <w:pStyle w:val="ekvpagina"/>
          </w:pPr>
        </w:p>
        <w:p w:rsidR="002207FE" w:rsidRPr="002207FE" w:rsidRDefault="002207FE" w:rsidP="00370A70">
          <w:pPr>
            <w:pStyle w:val="ekvpagina"/>
            <w:rPr>
              <w:rStyle w:val="ekvfett"/>
            </w:rPr>
          </w:pPr>
          <w:r w:rsidRPr="002207FE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3C6355" w:rsidRPr="002E14A9" w:rsidRDefault="00193A18" w:rsidP="003C6355">
          <w:pPr>
            <w:pStyle w:val="ekvpagina"/>
          </w:pPr>
          <w:r w:rsidRPr="002D09DA">
            <w:t xml:space="preserve">Textquellen: </w:t>
          </w:r>
          <w:r w:rsidR="003C6355" w:rsidRPr="002E14A9">
            <w:t>Carmen Elisabeth Daub, Saarlouis</w:t>
          </w:r>
        </w:p>
        <w:p w:rsidR="00193A18" w:rsidRPr="00025140" w:rsidRDefault="003C6355" w:rsidP="003C6355">
          <w:pPr>
            <w:pStyle w:val="ekvquelle"/>
          </w:pPr>
          <w:r w:rsidRPr="00005AE2">
            <w:t xml:space="preserve"> </w:t>
          </w:r>
          <w:r w:rsidR="00193A18" w:rsidRPr="00005AE2">
            <w:t>Illustratoren</w:t>
          </w:r>
          <w:r w:rsidR="003436CB">
            <w:t xml:space="preserve">: </w:t>
          </w:r>
          <w:r w:rsidR="003E0C3A" w:rsidRPr="003E0C3A">
            <w:t>Anke Fröhlich, Leipzig;</w:t>
          </w:r>
          <w:r w:rsidR="003E0C3A">
            <w:t xml:space="preserve"> </w:t>
          </w:r>
          <w:r w:rsidR="003E0C3A" w:rsidRPr="003E0C3A">
            <w:t>Anja Vogel-Jaich,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DF6" w:rsidRDefault="00E80DF6" w:rsidP="003C599D">
      <w:pPr>
        <w:spacing w:line="240" w:lineRule="auto"/>
      </w:pPr>
      <w:r>
        <w:separator/>
      </w:r>
    </w:p>
  </w:footnote>
  <w:footnote w:type="continuationSeparator" w:id="0">
    <w:p w:rsidR="00E80DF6" w:rsidRDefault="00E80DF6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F9A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1972"/>
    <w:rsid w:val="00216D91"/>
    <w:rsid w:val="002207FE"/>
    <w:rsid w:val="002240EA"/>
    <w:rsid w:val="002266E8"/>
    <w:rsid w:val="002277D2"/>
    <w:rsid w:val="002301FF"/>
    <w:rsid w:val="00232213"/>
    <w:rsid w:val="00240727"/>
    <w:rsid w:val="00246F77"/>
    <w:rsid w:val="002517D6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A2FA9"/>
    <w:rsid w:val="002B33E7"/>
    <w:rsid w:val="002B3DF1"/>
    <w:rsid w:val="002B64EA"/>
    <w:rsid w:val="002C50E2"/>
    <w:rsid w:val="002D09DA"/>
    <w:rsid w:val="002D41F4"/>
    <w:rsid w:val="002D7B0C"/>
    <w:rsid w:val="002D7B42"/>
    <w:rsid w:val="002E023D"/>
    <w:rsid w:val="002E163A"/>
    <w:rsid w:val="002E7FEA"/>
    <w:rsid w:val="002F1328"/>
    <w:rsid w:val="00301826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36CB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2E6D"/>
    <w:rsid w:val="003A5B0C"/>
    <w:rsid w:val="003B59CC"/>
    <w:rsid w:val="003C39DC"/>
    <w:rsid w:val="003C599D"/>
    <w:rsid w:val="003C6355"/>
    <w:rsid w:val="003D70F5"/>
    <w:rsid w:val="003E0C3A"/>
    <w:rsid w:val="003E21AC"/>
    <w:rsid w:val="003E6330"/>
    <w:rsid w:val="003F362F"/>
    <w:rsid w:val="003F640D"/>
    <w:rsid w:val="00405D0B"/>
    <w:rsid w:val="00406038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0A26"/>
    <w:rsid w:val="004B4520"/>
    <w:rsid w:val="004C4054"/>
    <w:rsid w:val="00501528"/>
    <w:rsid w:val="005069C1"/>
    <w:rsid w:val="00507295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57E4D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85FAC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0818"/>
    <w:rsid w:val="00603AD5"/>
    <w:rsid w:val="006073E3"/>
    <w:rsid w:val="006201CB"/>
    <w:rsid w:val="00622F6B"/>
    <w:rsid w:val="00627765"/>
    <w:rsid w:val="0064692C"/>
    <w:rsid w:val="00653F68"/>
    <w:rsid w:val="006547C8"/>
    <w:rsid w:val="0066479D"/>
    <w:rsid w:val="006802C4"/>
    <w:rsid w:val="006816BC"/>
    <w:rsid w:val="0068429A"/>
    <w:rsid w:val="00685FDD"/>
    <w:rsid w:val="00687BAD"/>
    <w:rsid w:val="00693676"/>
    <w:rsid w:val="00695168"/>
    <w:rsid w:val="00697B0F"/>
    <w:rsid w:val="006A3BA7"/>
    <w:rsid w:val="006A549D"/>
    <w:rsid w:val="006B01F9"/>
    <w:rsid w:val="006B292C"/>
    <w:rsid w:val="006B2D23"/>
    <w:rsid w:val="006B6247"/>
    <w:rsid w:val="006B7F87"/>
    <w:rsid w:val="006C28BF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37CD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60C41"/>
    <w:rsid w:val="00761025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4128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096"/>
    <w:rsid w:val="00866C85"/>
    <w:rsid w:val="00874376"/>
    <w:rsid w:val="008819F1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87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53C6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0BF7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465F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178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060D7"/>
    <w:rsid w:val="00B112CF"/>
    <w:rsid w:val="00B14B45"/>
    <w:rsid w:val="00B155E8"/>
    <w:rsid w:val="00B15F75"/>
    <w:rsid w:val="00B2194E"/>
    <w:rsid w:val="00B22EAD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0B75"/>
    <w:rsid w:val="00C94D17"/>
    <w:rsid w:val="00CA5A56"/>
    <w:rsid w:val="00CB27C6"/>
    <w:rsid w:val="00CB413F"/>
    <w:rsid w:val="00CB463B"/>
    <w:rsid w:val="00CB4932"/>
    <w:rsid w:val="00CB5B82"/>
    <w:rsid w:val="00CB782D"/>
    <w:rsid w:val="00CC54E0"/>
    <w:rsid w:val="00CC65A8"/>
    <w:rsid w:val="00CD6369"/>
    <w:rsid w:val="00CD6FE3"/>
    <w:rsid w:val="00CD7D9F"/>
    <w:rsid w:val="00CE2A37"/>
    <w:rsid w:val="00CF25BA"/>
    <w:rsid w:val="00CF2E1A"/>
    <w:rsid w:val="00CF715C"/>
    <w:rsid w:val="00D022EC"/>
    <w:rsid w:val="00D05217"/>
    <w:rsid w:val="00D054D1"/>
    <w:rsid w:val="00D06182"/>
    <w:rsid w:val="00D12661"/>
    <w:rsid w:val="00D1582D"/>
    <w:rsid w:val="00D2569D"/>
    <w:rsid w:val="00D267BD"/>
    <w:rsid w:val="00D3427F"/>
    <w:rsid w:val="00D36857"/>
    <w:rsid w:val="00D559DE"/>
    <w:rsid w:val="00D5676B"/>
    <w:rsid w:val="00D56FEB"/>
    <w:rsid w:val="00D61A7E"/>
    <w:rsid w:val="00D61DD0"/>
    <w:rsid w:val="00D62096"/>
    <w:rsid w:val="00D627E5"/>
    <w:rsid w:val="00D66E63"/>
    <w:rsid w:val="00D66F9A"/>
    <w:rsid w:val="00D71365"/>
    <w:rsid w:val="00D74E3E"/>
    <w:rsid w:val="00D7759A"/>
    <w:rsid w:val="00D77D4C"/>
    <w:rsid w:val="00D830E8"/>
    <w:rsid w:val="00D86A30"/>
    <w:rsid w:val="00D87F0E"/>
    <w:rsid w:val="00D90266"/>
    <w:rsid w:val="00D92EAD"/>
    <w:rsid w:val="00D94CC2"/>
    <w:rsid w:val="00D97D71"/>
    <w:rsid w:val="00DA1633"/>
    <w:rsid w:val="00DA29C3"/>
    <w:rsid w:val="00DA7AA4"/>
    <w:rsid w:val="00DB0557"/>
    <w:rsid w:val="00DB19FD"/>
    <w:rsid w:val="00DB2C80"/>
    <w:rsid w:val="00DB7D89"/>
    <w:rsid w:val="00DC2340"/>
    <w:rsid w:val="00DC30DA"/>
    <w:rsid w:val="00DC4CCD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6787F"/>
    <w:rsid w:val="00E70C40"/>
    <w:rsid w:val="00E710C7"/>
    <w:rsid w:val="00E80DF6"/>
    <w:rsid w:val="00E9137C"/>
    <w:rsid w:val="00E95ED3"/>
    <w:rsid w:val="00EA0F8B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  <w:rsid w:val="00FF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AABBA0"/>
  <w15:chartTrackingRefBased/>
  <w15:docId w15:val="{10951C7C-C459-427E-8E65-E5C262DE5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36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13</cp:revision>
  <cp:lastPrinted>2018-05-07T09:52:00Z</cp:lastPrinted>
  <dcterms:created xsi:type="dcterms:W3CDTF">2018-02-07T12:51:00Z</dcterms:created>
  <dcterms:modified xsi:type="dcterms:W3CDTF">2018-07-04T08:36:00Z</dcterms:modified>
</cp:coreProperties>
</file>