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14128">
              <w:t>7</w:t>
            </w:r>
            <w:r w:rsidR="009D1AB3">
              <w:t>4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321ED4" w:rsidP="00D66F9A">
      <w:pPr>
        <w:pStyle w:val="ekvue1arial"/>
      </w:pPr>
      <w:bookmarkStart w:id="0" w:name="bmStart"/>
      <w:bookmarkEnd w:id="0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4418965</wp:posOffset>
            </wp:positionH>
            <wp:positionV relativeFrom="paragraph">
              <wp:posOffset>-68580</wp:posOffset>
            </wp:positionV>
            <wp:extent cx="685870" cy="1383665"/>
            <wp:effectExtent l="0" t="0" r="0" b="6985"/>
            <wp:wrapNone/>
            <wp:docPr id="1" name="Grafik 1" descr="E:\_Annett\Klett Verlag 2018\Hager\270941 Zebra 2 KV\Dateneingang\270941_KV\270941_png\270941_png\KV_74\S569270663_S058_Zebra_Koch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74\S569270663_S058_Zebra_Koch_gra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7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878">
        <w:t xml:space="preserve">Eine </w:t>
      </w:r>
      <w:r w:rsidR="009C3ACA">
        <w:t>Tabelle lesen</w:t>
      </w:r>
    </w:p>
    <w:p w:rsidR="00D66F9A" w:rsidRDefault="00D66F9A" w:rsidP="00005AE2"/>
    <w:p w:rsidR="00DF02E0" w:rsidRPr="00D3427F" w:rsidRDefault="00DF02E0" w:rsidP="00DF02E0">
      <w:pPr>
        <w:pStyle w:val="ekvnummerierung"/>
        <w:framePr w:wrap="around"/>
      </w:pPr>
      <w:r>
        <w:t>1</w:t>
      </w:r>
    </w:p>
    <w:p w:rsidR="00DF02E0" w:rsidRPr="00287B24" w:rsidRDefault="00DF02E0" w:rsidP="00DF02E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37" w:rsidRDefault="00DD7B37" w:rsidP="009C3ACA">
      <w:r>
        <w:t xml:space="preserve">Die Klasse 2d ist auf Klassenfahrt. </w:t>
      </w:r>
    </w:p>
    <w:p w:rsidR="00DF02E0" w:rsidRDefault="009C3ACA" w:rsidP="009C3ACA">
      <w:r>
        <w:t>Lies die Tabelle.</w:t>
      </w:r>
    </w:p>
    <w:p w:rsidR="009C3ACA" w:rsidRDefault="009C3ACA" w:rsidP="009C3ACA">
      <w:r>
        <w:t>Beantworte die Fragen jeweils mit einem Satz.</w:t>
      </w:r>
    </w:p>
    <w:p w:rsidR="00DD7B37" w:rsidRDefault="00DD7B37" w:rsidP="00DD7B37"/>
    <w:p w:rsidR="00DD7B37" w:rsidRDefault="00DD7B37" w:rsidP="00DD7B37"/>
    <w:p w:rsidR="0017293E" w:rsidRDefault="0017293E" w:rsidP="0017293E">
      <w:pPr>
        <w:pStyle w:val="ekvgrundtexthalbe"/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1559"/>
        <w:gridCol w:w="1558"/>
        <w:gridCol w:w="1558"/>
        <w:gridCol w:w="1558"/>
        <w:gridCol w:w="1562"/>
      </w:tblGrid>
      <w:tr w:rsidR="00DD7B37" w:rsidRPr="00FB3BCE" w:rsidTr="00321ED4">
        <w:trPr>
          <w:trHeight w:val="90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7293E" w:rsidRDefault="00DD7B37" w:rsidP="00321ED4">
            <w:pPr>
              <w:pStyle w:val="ekvue2arial"/>
              <w:jc w:val="center"/>
              <w:rPr>
                <w:rStyle w:val="ekvfett"/>
                <w:b/>
              </w:rPr>
            </w:pPr>
            <w:r w:rsidRPr="00DD7B37">
              <w:rPr>
                <w:rStyle w:val="ekvfett"/>
                <w:b/>
              </w:rPr>
              <w:t>Küchendienst</w:t>
            </w:r>
          </w:p>
          <w:p w:rsidR="00DD7B37" w:rsidRPr="00DD7B37" w:rsidRDefault="0017293E" w:rsidP="00321ED4">
            <w:pPr>
              <w:pStyle w:val="ekvue3arial"/>
              <w:jc w:val="center"/>
              <w:rPr>
                <w:rStyle w:val="ekvfett"/>
                <w:b/>
              </w:rPr>
            </w:pPr>
            <w:r>
              <w:rPr>
                <w:rStyle w:val="ekvfett"/>
                <w:b/>
              </w:rPr>
              <w:t>Klasse 2d</w:t>
            </w:r>
          </w:p>
        </w:tc>
      </w:tr>
      <w:tr w:rsidR="00DD7B37" w:rsidRPr="00FB3BCE" w:rsidTr="00321ED4">
        <w:trPr>
          <w:trHeight w:val="454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7B37" w:rsidRPr="00FB3BCE" w:rsidRDefault="00DD7B37" w:rsidP="00321ED4">
            <w:pPr>
              <w:pStyle w:val="ekvtabelle"/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D9D9D9"/>
            <w:vAlign w:val="center"/>
          </w:tcPr>
          <w:p w:rsidR="00DD7B37" w:rsidRPr="00DD7B37" w:rsidRDefault="00DD7B37" w:rsidP="00321ED4">
            <w:pPr>
              <w:jc w:val="center"/>
              <w:rPr>
                <w:rStyle w:val="ekvfett"/>
              </w:rPr>
            </w:pPr>
            <w:r w:rsidRPr="00DD7B37">
              <w:rPr>
                <w:rStyle w:val="ekvfett"/>
              </w:rPr>
              <w:t>Montag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D9D9D9"/>
            <w:vAlign w:val="center"/>
          </w:tcPr>
          <w:p w:rsidR="00DD7B37" w:rsidRPr="00DD7B37" w:rsidRDefault="00DD7B37" w:rsidP="00321ED4">
            <w:pPr>
              <w:jc w:val="center"/>
              <w:rPr>
                <w:rStyle w:val="ekvfett"/>
              </w:rPr>
            </w:pPr>
            <w:r w:rsidRPr="00DD7B37">
              <w:rPr>
                <w:rStyle w:val="ekvfett"/>
              </w:rPr>
              <w:t>Dienstag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D9D9D9"/>
            <w:vAlign w:val="center"/>
          </w:tcPr>
          <w:p w:rsidR="00DD7B37" w:rsidRPr="00DD7B37" w:rsidRDefault="00DD7B37" w:rsidP="00321ED4">
            <w:pPr>
              <w:jc w:val="center"/>
              <w:rPr>
                <w:rStyle w:val="ekvfett"/>
              </w:rPr>
            </w:pPr>
            <w:r w:rsidRPr="00DD7B37">
              <w:rPr>
                <w:rStyle w:val="ekvfett"/>
              </w:rPr>
              <w:t>Mittwoch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7B37" w:rsidRPr="00DD7B37" w:rsidRDefault="00DD7B37" w:rsidP="00321ED4">
            <w:pPr>
              <w:jc w:val="center"/>
              <w:rPr>
                <w:rStyle w:val="ekvfett"/>
              </w:rPr>
            </w:pPr>
            <w:r w:rsidRPr="00DD7B37">
              <w:rPr>
                <w:rStyle w:val="ekvfett"/>
              </w:rPr>
              <w:t>Donnerstag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D7B37" w:rsidRPr="00DD7B37" w:rsidRDefault="00DD7B37" w:rsidP="00321ED4">
            <w:pPr>
              <w:jc w:val="center"/>
              <w:rPr>
                <w:rStyle w:val="ekvfett"/>
              </w:rPr>
            </w:pPr>
            <w:r w:rsidRPr="00DD7B37">
              <w:rPr>
                <w:rStyle w:val="ekvfett"/>
              </w:rPr>
              <w:t>Freitag</w:t>
            </w:r>
          </w:p>
        </w:tc>
      </w:tr>
      <w:tr w:rsidR="00DD7B37" w:rsidRPr="00FB3BCE" w:rsidTr="00321ED4">
        <w:trPr>
          <w:trHeight w:val="907"/>
        </w:trPr>
        <w:tc>
          <w:tcPr>
            <w:tcW w:w="833" w:type="pct"/>
            <w:tcBorders>
              <w:top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Pr="00DF02E0" w:rsidRDefault="00DD7B37" w:rsidP="00321ED4">
            <w:pPr>
              <w:jc w:val="center"/>
              <w:rPr>
                <w:rStyle w:val="ekvfett"/>
              </w:rPr>
            </w:pPr>
            <w:r w:rsidRPr="00DF02E0">
              <w:rPr>
                <w:rStyle w:val="ekvfett"/>
              </w:rPr>
              <w:t>Tische decken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 w:rsidRPr="00A5779E">
              <w:t>Melissa,</w:t>
            </w:r>
          </w:p>
          <w:p w:rsidR="00DD7B37" w:rsidRPr="00A5779E" w:rsidRDefault="00DD7B37" w:rsidP="00321ED4">
            <w:pPr>
              <w:jc w:val="center"/>
            </w:pPr>
            <w:r>
              <w:t>Jost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Max,</w:t>
            </w:r>
          </w:p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Philipp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 w:rsidRPr="00750848">
              <w:t>Lennart,</w:t>
            </w:r>
          </w:p>
          <w:p w:rsidR="00DD7B37" w:rsidRPr="00750848" w:rsidRDefault="00DD7B37" w:rsidP="00321ED4">
            <w:pPr>
              <w:jc w:val="center"/>
            </w:pPr>
            <w:r>
              <w:t>Minosh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Default="00DD7B37" w:rsidP="00321ED4">
            <w:pPr>
              <w:jc w:val="center"/>
            </w:pPr>
            <w:r w:rsidRPr="00F21B76">
              <w:t>Carla,</w:t>
            </w:r>
          </w:p>
          <w:p w:rsidR="00DD7B37" w:rsidRPr="00F21B76" w:rsidRDefault="00DD7B37" w:rsidP="00321ED4">
            <w:pPr>
              <w:jc w:val="center"/>
            </w:pPr>
            <w:r>
              <w:t>Lia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 w:rsidRPr="004000C4">
              <w:t>Adam,</w:t>
            </w:r>
          </w:p>
          <w:p w:rsidR="00DD7B37" w:rsidRPr="004000C4" w:rsidRDefault="00DD7B37" w:rsidP="00321ED4">
            <w:pPr>
              <w:jc w:val="center"/>
            </w:pPr>
            <w:r>
              <w:t>Selina</w:t>
            </w:r>
          </w:p>
        </w:tc>
      </w:tr>
      <w:tr w:rsidR="00DD7B37" w:rsidRPr="00FB3BCE" w:rsidTr="00321ED4">
        <w:trPr>
          <w:trHeight w:val="907"/>
        </w:trPr>
        <w:tc>
          <w:tcPr>
            <w:tcW w:w="833" w:type="pct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Pr="00DF02E0" w:rsidRDefault="00DD7B37" w:rsidP="00321ED4">
            <w:pPr>
              <w:jc w:val="center"/>
              <w:rPr>
                <w:rStyle w:val="ekvfett"/>
              </w:rPr>
            </w:pPr>
            <w:r w:rsidRPr="00DF02E0">
              <w:rPr>
                <w:rStyle w:val="ekvfett"/>
              </w:rPr>
              <w:t>Tische abräumen</w:t>
            </w:r>
          </w:p>
        </w:tc>
        <w:tc>
          <w:tcPr>
            <w:tcW w:w="833" w:type="pct"/>
            <w:tcBorders>
              <w:top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Santino,</w:t>
            </w:r>
          </w:p>
          <w:p w:rsidR="00DD7B37" w:rsidRPr="00A5779E" w:rsidRDefault="00DD7B37" w:rsidP="00321ED4">
            <w:pPr>
              <w:jc w:val="center"/>
            </w:pPr>
            <w:r>
              <w:t>Matthias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Hanna,</w:t>
            </w:r>
          </w:p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Nuria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Julian,</w:t>
            </w:r>
          </w:p>
          <w:p w:rsidR="00DD7B37" w:rsidRPr="00750848" w:rsidRDefault="00DD7B37" w:rsidP="00321ED4">
            <w:pPr>
              <w:jc w:val="center"/>
            </w:pPr>
            <w:r>
              <w:t>Toan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Sinem,</w:t>
            </w:r>
          </w:p>
          <w:p w:rsidR="00DD7B37" w:rsidRPr="00F21B76" w:rsidRDefault="00DD7B37" w:rsidP="00321ED4">
            <w:pPr>
              <w:jc w:val="center"/>
            </w:pPr>
            <w:r>
              <w:t>Moritz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Therese,</w:t>
            </w:r>
          </w:p>
          <w:p w:rsidR="00DD7B37" w:rsidRPr="004000C4" w:rsidRDefault="00DD7B37" w:rsidP="00321ED4">
            <w:pPr>
              <w:jc w:val="center"/>
            </w:pPr>
            <w:r>
              <w:t>Clemens</w:t>
            </w:r>
          </w:p>
        </w:tc>
      </w:tr>
      <w:tr w:rsidR="00DD7B37" w:rsidRPr="00FB3BCE" w:rsidTr="00321ED4">
        <w:trPr>
          <w:trHeight w:val="907"/>
        </w:trPr>
        <w:tc>
          <w:tcPr>
            <w:tcW w:w="833" w:type="pct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Pr="00DF02E0" w:rsidRDefault="00DD7B37" w:rsidP="00321ED4">
            <w:pPr>
              <w:jc w:val="center"/>
              <w:rPr>
                <w:rStyle w:val="ekvfett"/>
              </w:rPr>
            </w:pPr>
            <w:r w:rsidRPr="00DF02E0">
              <w:rPr>
                <w:rStyle w:val="ekvfett"/>
              </w:rPr>
              <w:t>Geschirr abtrocknen</w:t>
            </w:r>
          </w:p>
        </w:tc>
        <w:tc>
          <w:tcPr>
            <w:tcW w:w="833" w:type="pct"/>
            <w:tcBorders>
              <w:top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Adam,</w:t>
            </w:r>
          </w:p>
          <w:p w:rsidR="00DD7B37" w:rsidRPr="00A5779E" w:rsidRDefault="00DD7B37" w:rsidP="00321ED4">
            <w:pPr>
              <w:jc w:val="center"/>
            </w:pPr>
            <w:r>
              <w:t>Selina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Carla,</w:t>
            </w:r>
          </w:p>
          <w:p w:rsidR="00DD7B37" w:rsidRDefault="00DD7B37" w:rsidP="00321ED4">
            <w:pPr>
              <w:jc w:val="center"/>
              <w:rPr>
                <w:rFonts w:eastAsia="Times New Roman"/>
                <w:szCs w:val="23"/>
                <w:lang w:eastAsia="de-DE"/>
              </w:rPr>
            </w:pPr>
            <w:r>
              <w:rPr>
                <w:rFonts w:eastAsia="Times New Roman"/>
                <w:szCs w:val="23"/>
                <w:lang w:eastAsia="de-DE"/>
              </w:rPr>
              <w:t>Lia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Nelli,</w:t>
            </w:r>
          </w:p>
          <w:p w:rsidR="00DD7B37" w:rsidRPr="00750848" w:rsidRDefault="00DD7B37" w:rsidP="00321ED4">
            <w:pPr>
              <w:jc w:val="center"/>
            </w:pPr>
            <w:r>
              <w:t>David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Daniel,</w:t>
            </w:r>
          </w:p>
          <w:p w:rsidR="00DD7B37" w:rsidRPr="00F21B76" w:rsidRDefault="00DD7B37" w:rsidP="00321ED4">
            <w:pPr>
              <w:jc w:val="center"/>
            </w:pPr>
            <w:r>
              <w:t>Duva</w:t>
            </w:r>
          </w:p>
        </w:tc>
        <w:tc>
          <w:tcPr>
            <w:tcW w:w="833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:rsidR="00DD7B37" w:rsidRDefault="00DD7B37" w:rsidP="00321ED4">
            <w:pPr>
              <w:jc w:val="center"/>
            </w:pPr>
            <w:r>
              <w:t>Santino,</w:t>
            </w:r>
          </w:p>
          <w:p w:rsidR="00DD7B37" w:rsidRPr="004000C4" w:rsidRDefault="00DD7B37" w:rsidP="00321ED4">
            <w:pPr>
              <w:jc w:val="center"/>
            </w:pPr>
            <w:r>
              <w:t>Matthias</w:t>
            </w:r>
          </w:p>
        </w:tc>
      </w:tr>
    </w:tbl>
    <w:p w:rsidR="00DD7B37" w:rsidRDefault="00DD7B37" w:rsidP="00DD7B37">
      <w:pPr>
        <w:rPr>
          <w:lang w:val="en-US"/>
        </w:rPr>
      </w:pPr>
    </w:p>
    <w:p w:rsidR="00321ED4" w:rsidRPr="009C3ACA" w:rsidRDefault="00321ED4" w:rsidP="00DD7B37">
      <w:pPr>
        <w:rPr>
          <w:lang w:val="en-US"/>
        </w:rPr>
      </w:pPr>
    </w:p>
    <w:p w:rsidR="009C3ACA" w:rsidRDefault="009C3ACA" w:rsidP="009C3ACA">
      <w:r>
        <w:t>Wel</w:t>
      </w:r>
      <w:r w:rsidRPr="00DF02E0">
        <w:rPr>
          <w:color w:val="808080" w:themeColor="background1" w:themeShade="80"/>
        </w:rPr>
        <w:t>che</w:t>
      </w:r>
      <w:r>
        <w:t xml:space="preserve"> Kin</w:t>
      </w:r>
      <w:r w:rsidRPr="00DF02E0">
        <w:rPr>
          <w:color w:val="808080" w:themeColor="background1" w:themeShade="80"/>
        </w:rPr>
        <w:t>der</w:t>
      </w:r>
      <w:r>
        <w:t xml:space="preserve"> de</w:t>
      </w:r>
      <w:r w:rsidRPr="00DF02E0">
        <w:rPr>
          <w:color w:val="808080" w:themeColor="background1" w:themeShade="80"/>
        </w:rPr>
        <w:t>cken</w:t>
      </w:r>
      <w:r>
        <w:t xml:space="preserve"> am Mon</w:t>
      </w:r>
      <w:r w:rsidRPr="00DF02E0">
        <w:rPr>
          <w:color w:val="808080" w:themeColor="background1" w:themeShade="80"/>
        </w:rPr>
        <w:t>tag</w:t>
      </w:r>
      <w:r>
        <w:t xml:space="preserve"> den Tisch?</w:t>
      </w:r>
    </w:p>
    <w:p w:rsidR="009C3ACA" w:rsidRDefault="009C3ACA" w:rsidP="00321ED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02E0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</w:tbl>
    <w:p w:rsidR="009C3ACA" w:rsidRDefault="009C3ACA" w:rsidP="009C3ACA"/>
    <w:p w:rsidR="009C3ACA" w:rsidRDefault="009C3ACA" w:rsidP="009C3ACA">
      <w:r>
        <w:t>Wel</w:t>
      </w:r>
      <w:r w:rsidRPr="00DF02E0">
        <w:rPr>
          <w:color w:val="808080" w:themeColor="background1" w:themeShade="80"/>
        </w:rPr>
        <w:t>chen</w:t>
      </w:r>
      <w:r>
        <w:t xml:space="preserve"> Dienst haben Si</w:t>
      </w:r>
      <w:r w:rsidRPr="00DF02E0">
        <w:rPr>
          <w:color w:val="808080" w:themeColor="background1" w:themeShade="80"/>
        </w:rPr>
        <w:t>nem</w:t>
      </w:r>
      <w:r>
        <w:t xml:space="preserve"> und Mo</w:t>
      </w:r>
      <w:r w:rsidRPr="00DF02E0">
        <w:rPr>
          <w:color w:val="808080" w:themeColor="background1" w:themeShade="80"/>
        </w:rPr>
        <w:t>ritz</w:t>
      </w:r>
      <w:r>
        <w:t xml:space="preserve"> am Don</w:t>
      </w:r>
      <w:r w:rsidRPr="00DF02E0">
        <w:rPr>
          <w:color w:val="808080" w:themeColor="background1" w:themeShade="80"/>
        </w:rPr>
        <w:t>ners</w:t>
      </w:r>
      <w:r>
        <w:t>tag?</w:t>
      </w:r>
    </w:p>
    <w:p w:rsidR="009C3ACA" w:rsidRDefault="009C3ACA" w:rsidP="00321ED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02E0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</w:tbl>
    <w:p w:rsidR="009C3ACA" w:rsidRDefault="009C3ACA" w:rsidP="009C3ACA"/>
    <w:p w:rsidR="009C3ACA" w:rsidRDefault="009C3ACA" w:rsidP="009C3ACA">
      <w:r>
        <w:t>Wel</w:t>
      </w:r>
      <w:r w:rsidRPr="00DF02E0">
        <w:rPr>
          <w:color w:val="808080" w:themeColor="background1" w:themeShade="80"/>
        </w:rPr>
        <w:t>che</w:t>
      </w:r>
      <w:r>
        <w:t xml:space="preserve"> 6 Kin</w:t>
      </w:r>
      <w:r w:rsidRPr="00DF02E0">
        <w:rPr>
          <w:color w:val="808080" w:themeColor="background1" w:themeShade="80"/>
        </w:rPr>
        <w:t>der</w:t>
      </w:r>
      <w:r>
        <w:t xml:space="preserve"> ha</w:t>
      </w:r>
      <w:r w:rsidRPr="00DF02E0">
        <w:rPr>
          <w:color w:val="808080" w:themeColor="background1" w:themeShade="80"/>
        </w:rPr>
        <w:t>ben</w:t>
      </w:r>
      <w:r>
        <w:t xml:space="preserve"> zwei</w:t>
      </w:r>
      <w:r w:rsidRPr="00DF02E0">
        <w:rPr>
          <w:color w:val="808080" w:themeColor="background1" w:themeShade="80"/>
        </w:rPr>
        <w:t>mal</w:t>
      </w:r>
      <w:r>
        <w:t xml:space="preserve"> Kü</w:t>
      </w:r>
      <w:r w:rsidRPr="00DF02E0">
        <w:rPr>
          <w:color w:val="808080" w:themeColor="background1" w:themeShade="80"/>
        </w:rPr>
        <w:t>chen</w:t>
      </w:r>
      <w:r>
        <w:t>dienst?</w:t>
      </w:r>
    </w:p>
    <w:p w:rsidR="009C3ACA" w:rsidRDefault="009C3ACA" w:rsidP="00321ED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02E0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</w:tbl>
    <w:p w:rsidR="009C3ACA" w:rsidRDefault="009C3ACA" w:rsidP="00321ED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D7B37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DD7B37" w:rsidRPr="001F1E3D" w:rsidRDefault="00DD7B37" w:rsidP="001F1E3D">
            <w:pPr>
              <w:pStyle w:val="ekvlinie"/>
            </w:pPr>
          </w:p>
        </w:tc>
      </w:tr>
      <w:tr w:rsidR="00DD7B37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D7B37" w:rsidRPr="001F1E3D" w:rsidRDefault="00DD7B37" w:rsidP="001F1E3D">
            <w:pPr>
              <w:pStyle w:val="ekvlinie"/>
            </w:pPr>
          </w:p>
        </w:tc>
      </w:tr>
      <w:tr w:rsidR="00DD7B37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DD7B37" w:rsidRPr="001F1E3D" w:rsidRDefault="00DD7B37" w:rsidP="001F1E3D">
            <w:pPr>
              <w:pStyle w:val="ekvlinie"/>
            </w:pPr>
          </w:p>
        </w:tc>
      </w:tr>
    </w:tbl>
    <w:p w:rsidR="00DD7B37" w:rsidRDefault="00DD7B37" w:rsidP="009C3ACA"/>
    <w:p w:rsidR="009C3ACA" w:rsidRDefault="009C3ACA" w:rsidP="009C3ACA">
      <w:r>
        <w:t>An wel</w:t>
      </w:r>
      <w:r w:rsidRPr="003C0640">
        <w:rPr>
          <w:color w:val="808080" w:themeColor="background1" w:themeShade="80"/>
        </w:rPr>
        <w:t>chem</w:t>
      </w:r>
      <w:r>
        <w:t xml:space="preserve"> Tag trock</w:t>
      </w:r>
      <w:r w:rsidRPr="003C0640">
        <w:rPr>
          <w:color w:val="808080" w:themeColor="background1" w:themeShade="80"/>
        </w:rPr>
        <w:t>nen</w:t>
      </w:r>
      <w:r>
        <w:t xml:space="preserve"> zwei Mäd</w:t>
      </w:r>
      <w:r w:rsidRPr="003C0640">
        <w:rPr>
          <w:color w:val="808080" w:themeColor="background1" w:themeShade="80"/>
        </w:rPr>
        <w:t>chen</w:t>
      </w:r>
      <w:r>
        <w:t xml:space="preserve"> das Ge</w:t>
      </w:r>
      <w:bookmarkStart w:id="1" w:name="_GoBack"/>
      <w:r w:rsidRPr="0023407E">
        <w:rPr>
          <w:color w:val="808080" w:themeColor="background1" w:themeShade="80"/>
        </w:rPr>
        <w:t>schirr</w:t>
      </w:r>
      <w:bookmarkEnd w:id="1"/>
      <w:r>
        <w:t xml:space="preserve"> ab?</w:t>
      </w:r>
    </w:p>
    <w:p w:rsidR="009C3ACA" w:rsidRDefault="009C3ACA" w:rsidP="00321ED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02E0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  <w:tr w:rsidR="00DF02E0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DF02E0" w:rsidRPr="001F1E3D" w:rsidRDefault="00DF02E0" w:rsidP="001F1E3D">
            <w:pPr>
              <w:pStyle w:val="ekvlinie"/>
            </w:pPr>
          </w:p>
        </w:tc>
      </w:tr>
    </w:tbl>
    <w:p w:rsidR="009C3ACA" w:rsidRPr="008819F1" w:rsidRDefault="009C3ACA" w:rsidP="0017293E">
      <w:pPr>
        <w:pStyle w:val="ekvgrundtexthalbe"/>
      </w:pPr>
    </w:p>
    <w:sectPr w:rsidR="009C3ACA" w:rsidRPr="008819F1" w:rsidSect="009C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394" w:rsidRDefault="00CC7394" w:rsidP="003C599D">
      <w:pPr>
        <w:spacing w:line="240" w:lineRule="auto"/>
      </w:pPr>
      <w:r>
        <w:separator/>
      </w:r>
    </w:p>
  </w:endnote>
  <w:endnote w:type="continuationSeparator" w:id="0">
    <w:p w:rsidR="00CC7394" w:rsidRDefault="00CC739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363" w:rsidRDefault="000C43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0" name="Grafik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207FE" w:rsidRDefault="002207FE" w:rsidP="00370A70">
          <w:pPr>
            <w:pStyle w:val="ekvpagina"/>
          </w:pPr>
        </w:p>
        <w:p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3C6355" w:rsidRPr="00E21A7E" w:rsidRDefault="00193A18" w:rsidP="003C6355">
          <w:pPr>
            <w:pStyle w:val="ekvpagina"/>
            <w:rPr>
              <w:color w:val="C00000"/>
            </w:rPr>
          </w:pPr>
          <w:r w:rsidRPr="002D09DA">
            <w:t>Textquellen</w:t>
          </w:r>
          <w:r w:rsidR="00E21A7E" w:rsidRPr="00FF60B6">
            <w:t xml:space="preserve">: </w:t>
          </w:r>
          <w:r w:rsidR="000C4363">
            <w:t>Saskia</w:t>
          </w:r>
          <w:r w:rsidR="00D732C9">
            <w:t xml:space="preserve"> Diederichs, Konstanz</w:t>
          </w:r>
        </w:p>
        <w:p w:rsidR="00193A18" w:rsidRPr="00025140" w:rsidRDefault="003C6355" w:rsidP="003C6355">
          <w:pPr>
            <w:pStyle w:val="ekvquelle"/>
          </w:pPr>
          <w:r w:rsidRPr="00005AE2">
            <w:t xml:space="preserve"> </w:t>
          </w:r>
          <w:r w:rsidR="00193A18" w:rsidRPr="00005AE2">
            <w:t>Illustratoren</w:t>
          </w:r>
          <w:r w:rsidR="003C0640" w:rsidRPr="00D732C9">
            <w:t xml:space="preserve">: </w:t>
          </w:r>
          <w:r w:rsidR="00D732C9" w:rsidRPr="00D732C9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363" w:rsidRDefault="000C43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394" w:rsidRDefault="00CC7394" w:rsidP="003C599D">
      <w:pPr>
        <w:spacing w:line="240" w:lineRule="auto"/>
      </w:pPr>
      <w:r>
        <w:separator/>
      </w:r>
    </w:p>
  </w:footnote>
  <w:footnote w:type="continuationSeparator" w:id="0">
    <w:p w:rsidR="00CC7394" w:rsidRDefault="00CC7394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363" w:rsidRDefault="000C43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363" w:rsidRDefault="000C436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363" w:rsidRDefault="000C436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C4363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293E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1972"/>
    <w:rsid w:val="00216D91"/>
    <w:rsid w:val="002207FE"/>
    <w:rsid w:val="002240EA"/>
    <w:rsid w:val="002266E8"/>
    <w:rsid w:val="002277D2"/>
    <w:rsid w:val="002301FF"/>
    <w:rsid w:val="00232213"/>
    <w:rsid w:val="0023407E"/>
    <w:rsid w:val="00246F77"/>
    <w:rsid w:val="002517D6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2FA9"/>
    <w:rsid w:val="002B33E7"/>
    <w:rsid w:val="002B3DF1"/>
    <w:rsid w:val="002B64EA"/>
    <w:rsid w:val="002C50E2"/>
    <w:rsid w:val="002D09DA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1ED4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E6D"/>
    <w:rsid w:val="003A5B0C"/>
    <w:rsid w:val="003B59CC"/>
    <w:rsid w:val="003C0640"/>
    <w:rsid w:val="003C39DC"/>
    <w:rsid w:val="003C599D"/>
    <w:rsid w:val="003C6355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0729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7E4D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85FA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0818"/>
    <w:rsid w:val="00603AD5"/>
    <w:rsid w:val="006073E3"/>
    <w:rsid w:val="006201CB"/>
    <w:rsid w:val="00622F6B"/>
    <w:rsid w:val="006236F5"/>
    <w:rsid w:val="00627765"/>
    <w:rsid w:val="0064692C"/>
    <w:rsid w:val="00653F68"/>
    <w:rsid w:val="006547C8"/>
    <w:rsid w:val="0066479D"/>
    <w:rsid w:val="006802C4"/>
    <w:rsid w:val="006816BC"/>
    <w:rsid w:val="0068429A"/>
    <w:rsid w:val="00685FDD"/>
    <w:rsid w:val="00687BAD"/>
    <w:rsid w:val="00693676"/>
    <w:rsid w:val="00695168"/>
    <w:rsid w:val="00697B0F"/>
    <w:rsid w:val="006A3BA7"/>
    <w:rsid w:val="006A549D"/>
    <w:rsid w:val="006B01F9"/>
    <w:rsid w:val="006B292C"/>
    <w:rsid w:val="006B2D23"/>
    <w:rsid w:val="006B6247"/>
    <w:rsid w:val="006B7F87"/>
    <w:rsid w:val="006C28BF"/>
    <w:rsid w:val="006C4E52"/>
    <w:rsid w:val="006C563C"/>
    <w:rsid w:val="006C6A77"/>
    <w:rsid w:val="006D49F0"/>
    <w:rsid w:val="006E235E"/>
    <w:rsid w:val="006F0655"/>
    <w:rsid w:val="006F0D3C"/>
    <w:rsid w:val="006F2EDC"/>
    <w:rsid w:val="00701548"/>
    <w:rsid w:val="00702F10"/>
    <w:rsid w:val="00710718"/>
    <w:rsid w:val="007137CD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1025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0E18"/>
    <w:rsid w:val="007E4DDC"/>
    <w:rsid w:val="007E5E71"/>
    <w:rsid w:val="007E68A0"/>
    <w:rsid w:val="00802E02"/>
    <w:rsid w:val="00805C65"/>
    <w:rsid w:val="00812D4E"/>
    <w:rsid w:val="00814128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096"/>
    <w:rsid w:val="00866C85"/>
    <w:rsid w:val="00874376"/>
    <w:rsid w:val="008819F1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87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ACA"/>
    <w:rsid w:val="009C3C75"/>
    <w:rsid w:val="009C5BF4"/>
    <w:rsid w:val="009D1AB3"/>
    <w:rsid w:val="009E17E1"/>
    <w:rsid w:val="009E45C5"/>
    <w:rsid w:val="009E47B1"/>
    <w:rsid w:val="009F003E"/>
    <w:rsid w:val="009F0109"/>
    <w:rsid w:val="009F1185"/>
    <w:rsid w:val="009F75DB"/>
    <w:rsid w:val="00A01AD0"/>
    <w:rsid w:val="00A024FF"/>
    <w:rsid w:val="00A05E18"/>
    <w:rsid w:val="00A06EFE"/>
    <w:rsid w:val="00A1465F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178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EAD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75"/>
    <w:rsid w:val="00C94D17"/>
    <w:rsid w:val="00CA5A56"/>
    <w:rsid w:val="00CB27C6"/>
    <w:rsid w:val="00CB463B"/>
    <w:rsid w:val="00CB5B82"/>
    <w:rsid w:val="00CB782D"/>
    <w:rsid w:val="00CC54E0"/>
    <w:rsid w:val="00CC65A8"/>
    <w:rsid w:val="00CC6F80"/>
    <w:rsid w:val="00CC7394"/>
    <w:rsid w:val="00CD6369"/>
    <w:rsid w:val="00CD6FE3"/>
    <w:rsid w:val="00CD7D9F"/>
    <w:rsid w:val="00CE2A37"/>
    <w:rsid w:val="00CF25BA"/>
    <w:rsid w:val="00CF2E1A"/>
    <w:rsid w:val="00CF715C"/>
    <w:rsid w:val="00D022EC"/>
    <w:rsid w:val="00D05217"/>
    <w:rsid w:val="00D054D1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66F9A"/>
    <w:rsid w:val="00D71365"/>
    <w:rsid w:val="00D732C9"/>
    <w:rsid w:val="00D74E3E"/>
    <w:rsid w:val="00D7759A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F7B"/>
    <w:rsid w:val="00DC5620"/>
    <w:rsid w:val="00DD47BB"/>
    <w:rsid w:val="00DD7B37"/>
    <w:rsid w:val="00DE287B"/>
    <w:rsid w:val="00DF02E0"/>
    <w:rsid w:val="00DF129D"/>
    <w:rsid w:val="00DF4371"/>
    <w:rsid w:val="00DF625F"/>
    <w:rsid w:val="00DF74DB"/>
    <w:rsid w:val="00E01841"/>
    <w:rsid w:val="00E126C1"/>
    <w:rsid w:val="00E21473"/>
    <w:rsid w:val="00E21A7E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875F9"/>
    <w:rsid w:val="00E9137C"/>
    <w:rsid w:val="00E95ED3"/>
    <w:rsid w:val="00EA0F8B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2F90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99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10</cp:revision>
  <cp:lastPrinted>2018-02-07T13:23:00Z</cp:lastPrinted>
  <dcterms:created xsi:type="dcterms:W3CDTF">2018-02-07T13:28:00Z</dcterms:created>
  <dcterms:modified xsi:type="dcterms:W3CDTF">2018-07-03T14:11:00Z</dcterms:modified>
</cp:coreProperties>
</file>