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584CF769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7D88AD28" w14:textId="77777777"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7F67CE4A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4C61E957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63417D34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626D227C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0FD0CCC9" w14:textId="77777777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8D00D6">
              <w:t>2</w:t>
            </w:r>
          </w:p>
        </w:tc>
      </w:tr>
      <w:tr w:rsidR="00BF17F2" w:rsidRPr="00BF17F2" w14:paraId="39276436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1BBC606C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24CBCA94" w14:textId="77777777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373C3A4B" w14:textId="77777777" w:rsidR="00CD7D9F" w:rsidRDefault="008D00D6" w:rsidP="006A751F">
      <w:pPr>
        <w:pStyle w:val="ekvue1arial"/>
      </w:pPr>
      <w:bookmarkStart w:id="0" w:name="bmStart"/>
      <w:bookmarkEnd w:id="0"/>
      <w:r>
        <w:t>Schleichdiktat</w:t>
      </w:r>
    </w:p>
    <w:p w14:paraId="1C951E73" w14:textId="77777777" w:rsidR="006A751F" w:rsidRDefault="006A751F" w:rsidP="002C1080"/>
    <w:p w14:paraId="1FBDD508" w14:textId="77777777" w:rsidR="006A751F" w:rsidRPr="00D3427F" w:rsidRDefault="006A751F" w:rsidP="006A751F">
      <w:pPr>
        <w:pStyle w:val="ekvnummerierung"/>
        <w:framePr w:wrap="around"/>
      </w:pPr>
      <w:r>
        <w:t>1</w:t>
      </w:r>
    </w:p>
    <w:p w14:paraId="50A250AC" w14:textId="77777777" w:rsidR="004B32DD" w:rsidRPr="00287B24" w:rsidRDefault="004B32DD" w:rsidP="004B32DD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3820E1AE" wp14:editId="607EACD2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FDBC3C" w14:textId="77777777" w:rsidR="00AE12C9" w:rsidRDefault="00F20EC8" w:rsidP="0069551D">
      <w:r>
        <w:drawing>
          <wp:anchor distT="0" distB="0" distL="114300" distR="114300" simplePos="0" relativeHeight="251659264" behindDoc="0" locked="0" layoutInCell="1" allowOverlap="1" wp14:anchorId="76B8E19B" wp14:editId="2DB3F809">
            <wp:simplePos x="0" y="0"/>
            <wp:positionH relativeFrom="column">
              <wp:posOffset>-743280</wp:posOffset>
            </wp:positionH>
            <wp:positionV relativeFrom="paragraph">
              <wp:posOffset>258445</wp:posOffset>
            </wp:positionV>
            <wp:extent cx="314325" cy="333375"/>
            <wp:effectExtent l="0" t="0" r="9525" b="9525"/>
            <wp:wrapNone/>
            <wp:docPr id="1" name="Grafik 1" descr="S001310575_Pikto_Schreibe-ins-He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001310575_Pikto_Schreibe-ins-Hef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440" t="48186" r="48260" b="47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12C9">
        <w:t>Schreibe den Text als Schleichdiktat mit Hilfe der fünf Schritte ab.</w:t>
      </w:r>
    </w:p>
    <w:p w14:paraId="0A2B3D44" w14:textId="77777777" w:rsidR="00F20EC8" w:rsidRDefault="00F20EC8" w:rsidP="00F20EC8">
      <w:pPr>
        <w:pStyle w:val="ekvgrundtexthalbe"/>
      </w:pPr>
    </w:p>
    <w:p w14:paraId="37DA09BC" w14:textId="77777777" w:rsidR="00F20EC8" w:rsidRDefault="00F20EC8" w:rsidP="0041586D"/>
    <w:p w14:paraId="42B43555" w14:textId="77777777" w:rsidR="0041586D" w:rsidRDefault="001C6589" w:rsidP="00F20EC8">
      <w:pPr>
        <w:tabs>
          <w:tab w:val="left" w:pos="4820"/>
        </w:tabs>
      </w:pPr>
      <w:r w:rsidRPr="001C6589"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C3F4D81" wp14:editId="538D3EB4">
                <wp:simplePos x="0" y="0"/>
                <wp:positionH relativeFrom="page">
                  <wp:posOffset>4876165</wp:posOffset>
                </wp:positionH>
                <wp:positionV relativeFrom="paragraph">
                  <wp:posOffset>92279</wp:posOffset>
                </wp:positionV>
                <wp:extent cx="1660525" cy="321310"/>
                <wp:effectExtent l="0" t="0" r="15875" b="402590"/>
                <wp:wrapNone/>
                <wp:docPr id="6" name="Abgerundete rechteckige Legend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0525" cy="321310"/>
                        </a:xfrm>
                        <a:prstGeom prst="wedgeRoundRectCallout">
                          <a:avLst>
                            <a:gd name="adj1" fmla="val -1951"/>
                            <a:gd name="adj2" fmla="val 159869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00A14F" w14:textId="77777777" w:rsidR="001C6589" w:rsidRPr="00935BFE" w:rsidRDefault="001C6589" w:rsidP="001C6589">
                            <w:pPr>
                              <w:pStyle w:val="ekvsprechblase"/>
                              <w:rPr>
                                <w:sz w:val="23"/>
                                <w:szCs w:val="23"/>
                              </w:rPr>
                            </w:pPr>
                            <w:r w:rsidRPr="00935BFE">
                              <w:rPr>
                                <w:sz w:val="23"/>
                                <w:szCs w:val="23"/>
                              </w:rPr>
                              <w:t>Hake jeden Schritt ab.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23674A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bgerundete rechteckige Legende 4" o:spid="_x0000_s1026" type="#_x0000_t62" style="position:absolute;margin-left:383.95pt;margin-top:7.25pt;width:130.75pt;height:25.3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" adj="10379,45332" fillcolor="white [3212]" strokecolor="#a5a5a5 [2092]">
                <v:textbox>
                  <w:txbxContent>
                    <w:p w:rsidR="001C6589" w:rsidRPr="00935BFE" w:rsidRDefault="001C6589" w:rsidP="001C6589">
                      <w:pPr>
                        <w:pStyle w:val="ekvsprechblase"/>
                        <w:rPr>
                          <w:sz w:val="23"/>
                          <w:szCs w:val="23"/>
                        </w:rPr>
                      </w:pPr>
                      <w:r w:rsidRPr="00935BFE">
                        <w:rPr>
                          <w:sz w:val="23"/>
                          <w:szCs w:val="23"/>
                        </w:rPr>
                        <w:t>Hake jeden Schritt ab.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41586D">
        <w:t>1.</w:t>
      </w:r>
      <w:r w:rsidR="0041586D">
        <w:tab/>
      </w:r>
      <w:r w:rsidR="0041586D" w:rsidRPr="00AE12C9">
        <w:t>Lege den Text in einiger Entfernung hin.</w:t>
      </w:r>
      <w:r w:rsidR="0041586D" w:rsidRPr="00FB3BCE">
        <w:tab/>
      </w:r>
      <w:r w:rsidR="0041586D" w:rsidRPr="00D559DE">
        <w:rPr>
          <w:rStyle w:val="ekvsymbol"/>
        </w:rPr>
        <w:sym w:font="Wingdings" w:char="F0A8"/>
      </w:r>
      <w:r w:rsidR="0041586D" w:rsidRPr="00B32DAF">
        <w:tab/>
      </w:r>
    </w:p>
    <w:p w14:paraId="166ED506" w14:textId="77777777" w:rsidR="0041586D" w:rsidRPr="00FB3BCE" w:rsidRDefault="0041586D" w:rsidP="00F20EC8">
      <w:pPr>
        <w:pStyle w:val="ekvgrundtexthalbe"/>
        <w:tabs>
          <w:tab w:val="left" w:pos="4820"/>
        </w:tabs>
      </w:pPr>
      <w:r w:rsidRPr="00FB3BCE">
        <w:tab/>
      </w:r>
    </w:p>
    <w:p w14:paraId="34EF042C" w14:textId="77777777" w:rsidR="0041586D" w:rsidRDefault="0041586D" w:rsidP="00F20EC8">
      <w:pPr>
        <w:tabs>
          <w:tab w:val="left" w:pos="4820"/>
        </w:tabs>
      </w:pPr>
      <w:r>
        <w:t>2.</w:t>
      </w:r>
      <w:r>
        <w:tab/>
      </w:r>
      <w:r w:rsidRPr="00AE12C9">
        <w:t>Schleiche zum Text.</w:t>
      </w:r>
      <w:r w:rsidR="00F20EC8">
        <w:tab/>
      </w:r>
      <w:r w:rsidR="00F20EC8" w:rsidRPr="00D559DE">
        <w:rPr>
          <w:rStyle w:val="ekvsymbol"/>
        </w:rPr>
        <w:sym w:font="Wingdings" w:char="F0A8"/>
      </w:r>
    </w:p>
    <w:p w14:paraId="507FE047" w14:textId="77777777" w:rsidR="0041586D" w:rsidRDefault="001C6589" w:rsidP="00F20EC8">
      <w:pPr>
        <w:tabs>
          <w:tab w:val="left" w:pos="4820"/>
        </w:tabs>
      </w:pPr>
      <w:r w:rsidRPr="001C6589">
        <w:drawing>
          <wp:anchor distT="0" distB="0" distL="114300" distR="114300" simplePos="0" relativeHeight="251674624" behindDoc="0" locked="0" layoutInCell="1" allowOverlap="1" wp14:anchorId="6CAB6E82" wp14:editId="07BB5961">
            <wp:simplePos x="0" y="0"/>
            <wp:positionH relativeFrom="column">
              <wp:posOffset>3919220</wp:posOffset>
            </wp:positionH>
            <wp:positionV relativeFrom="paragraph">
              <wp:posOffset>26035</wp:posOffset>
            </wp:positionV>
            <wp:extent cx="1993900" cy="1320800"/>
            <wp:effectExtent l="0" t="0" r="6350" b="0"/>
            <wp:wrapNone/>
            <wp:docPr id="8" name="Grafik 8" descr="E:\_Annett\Klett Verlag 2018\Hager\270941 Zebra 2 KV\Dateneingang\270941_KV\270941_png\270941_png\KV_01\S569270941_Zebra_hakt_a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_Annett\Klett Verlag 2018\Hager\270941 Zebra 2 KV\Dateneingang\270941_KV\270941_png\270941_png\KV_01\S569270941_Zebra_hakt_ab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0" cy="132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586D">
        <w:tab/>
        <w:t>Merke dir die ersten Wörter.</w:t>
      </w:r>
    </w:p>
    <w:p w14:paraId="54CBEAE5" w14:textId="77777777" w:rsidR="0041586D" w:rsidRPr="00FB3BCE" w:rsidRDefault="0041586D" w:rsidP="00F20EC8">
      <w:pPr>
        <w:pStyle w:val="ekvgrundtexthalbe"/>
        <w:tabs>
          <w:tab w:val="left" w:pos="4820"/>
        </w:tabs>
      </w:pPr>
      <w:r w:rsidRPr="00FB3BCE">
        <w:tab/>
      </w:r>
      <w:r w:rsidRPr="00B32DAF">
        <w:tab/>
      </w:r>
      <w:r w:rsidRPr="00FB3BCE">
        <w:tab/>
      </w:r>
    </w:p>
    <w:p w14:paraId="2DFF2AA2" w14:textId="77777777" w:rsidR="0041586D" w:rsidRDefault="0041586D" w:rsidP="00F20EC8">
      <w:pPr>
        <w:tabs>
          <w:tab w:val="left" w:pos="4820"/>
        </w:tabs>
      </w:pPr>
      <w:r>
        <w:t>3.</w:t>
      </w:r>
      <w:r>
        <w:tab/>
        <w:t>Schleiche zu deinem Platz.</w:t>
      </w:r>
      <w:r w:rsidR="00F20EC8">
        <w:tab/>
      </w:r>
      <w:r w:rsidR="00F20EC8" w:rsidRPr="00D559DE">
        <w:rPr>
          <w:rStyle w:val="ekvsymbol"/>
        </w:rPr>
        <w:sym w:font="Wingdings" w:char="F0A8"/>
      </w:r>
      <w:r w:rsidR="00F20EC8" w:rsidRPr="00B32DAF">
        <w:tab/>
      </w:r>
    </w:p>
    <w:p w14:paraId="311361B8" w14:textId="77777777" w:rsidR="0041586D" w:rsidRDefault="0041586D" w:rsidP="00F20EC8">
      <w:pPr>
        <w:tabs>
          <w:tab w:val="left" w:pos="4820"/>
        </w:tabs>
      </w:pPr>
      <w:r>
        <w:tab/>
        <w:t>Schreibe die Wörter auf.</w:t>
      </w:r>
      <w:r>
        <w:tab/>
      </w:r>
    </w:p>
    <w:p w14:paraId="4F9893A7" w14:textId="77777777" w:rsidR="0041586D" w:rsidRPr="00FB3BCE" w:rsidRDefault="0041586D" w:rsidP="00F20EC8">
      <w:pPr>
        <w:pStyle w:val="ekvgrundtexthalbe"/>
        <w:tabs>
          <w:tab w:val="left" w:pos="4820"/>
        </w:tabs>
      </w:pPr>
      <w:r w:rsidRPr="00FB3BCE">
        <w:tab/>
      </w:r>
      <w:r w:rsidRPr="00FB3BCE">
        <w:tab/>
      </w:r>
    </w:p>
    <w:p w14:paraId="2B655645" w14:textId="77777777" w:rsidR="0041586D" w:rsidRPr="00FB3BCE" w:rsidRDefault="0041586D" w:rsidP="00F20EC8">
      <w:pPr>
        <w:tabs>
          <w:tab w:val="left" w:pos="4820"/>
        </w:tabs>
      </w:pPr>
      <w:r>
        <w:t>4.</w:t>
      </w:r>
      <w:r>
        <w:tab/>
        <w:t>Schreibe so den ganzen Text ab.</w:t>
      </w:r>
      <w:r w:rsidRPr="00FB3BCE">
        <w:tab/>
      </w:r>
      <w:r w:rsidRPr="00D559DE">
        <w:rPr>
          <w:rStyle w:val="ekvsymbol"/>
        </w:rPr>
        <w:sym w:font="Wingdings" w:char="F0A8"/>
      </w:r>
      <w:r w:rsidRPr="00B32DAF">
        <w:tab/>
      </w:r>
      <w:r w:rsidRPr="00FB3BCE">
        <w:tab/>
      </w:r>
    </w:p>
    <w:p w14:paraId="69AB5E6B" w14:textId="77777777" w:rsidR="00F20EC8" w:rsidRDefault="00F20EC8" w:rsidP="00F20EC8">
      <w:pPr>
        <w:tabs>
          <w:tab w:val="clear" w:pos="595"/>
          <w:tab w:val="clear" w:pos="851"/>
          <w:tab w:val="left" w:pos="4820"/>
          <w:tab w:val="left" w:pos="4910"/>
          <w:tab w:val="left" w:pos="5619"/>
        </w:tabs>
      </w:pPr>
    </w:p>
    <w:p w14:paraId="6E522867" w14:textId="77777777" w:rsidR="0041586D" w:rsidRPr="00FB3BCE" w:rsidRDefault="0041586D" w:rsidP="00F20EC8">
      <w:pPr>
        <w:tabs>
          <w:tab w:val="clear" w:pos="595"/>
          <w:tab w:val="clear" w:pos="851"/>
          <w:tab w:val="left" w:pos="4820"/>
          <w:tab w:val="left" w:pos="4910"/>
          <w:tab w:val="left" w:pos="5619"/>
        </w:tabs>
      </w:pPr>
      <w:r>
        <w:t>5.</w:t>
      </w:r>
      <w:r>
        <w:tab/>
        <w:t>Vergleiche. Verbessere Fehler.</w:t>
      </w:r>
      <w:r>
        <w:tab/>
      </w:r>
      <w:r w:rsidRPr="00D559DE">
        <w:rPr>
          <w:rStyle w:val="ekvsymbol"/>
        </w:rPr>
        <w:sym w:font="Wingdings" w:char="F0A8"/>
      </w:r>
      <w:r w:rsidRPr="00B32DAF">
        <w:tab/>
      </w:r>
      <w:r w:rsidRPr="00FB3BCE">
        <w:tab/>
      </w:r>
    </w:p>
    <w:p w14:paraId="60E4E915" w14:textId="77777777" w:rsidR="006A751F" w:rsidRDefault="006A751F" w:rsidP="0041586D"/>
    <w:p w14:paraId="48CEB999" w14:textId="77777777" w:rsidR="00AE12C9" w:rsidRDefault="00AE12C9" w:rsidP="0041586D"/>
    <w:p w14:paraId="3DB2FCCC" w14:textId="77777777" w:rsidR="003F613D" w:rsidRDefault="003F613D" w:rsidP="0041586D"/>
    <w:p w14:paraId="1698EC43" w14:textId="77777777" w:rsidR="001961AA" w:rsidRDefault="001961AA" w:rsidP="0041586D"/>
    <w:p w14:paraId="03AC8B21" w14:textId="77777777" w:rsidR="001961AA" w:rsidRDefault="001961AA" w:rsidP="0041586D">
      <w:r>
        <w:rPr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30530E6B" wp14:editId="71891CF4">
                <wp:simplePos x="0" y="0"/>
                <wp:positionH relativeFrom="column">
                  <wp:posOffset>3058547</wp:posOffset>
                </wp:positionH>
                <wp:positionV relativeFrom="paragraph">
                  <wp:posOffset>295910</wp:posOffset>
                </wp:positionV>
                <wp:extent cx="1839595" cy="1447165"/>
                <wp:effectExtent l="0" t="0" r="8255" b="635"/>
                <wp:wrapNone/>
                <wp:docPr id="10" name="Gruppieren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39595" cy="1447165"/>
                          <a:chOff x="0" y="0"/>
                          <a:chExt cx="1839595" cy="1447165"/>
                        </a:xfrm>
                      </wpg:grpSpPr>
                      <pic:pic xmlns:pic="http://schemas.openxmlformats.org/drawingml/2006/picture">
                        <pic:nvPicPr>
                          <pic:cNvPr id="9" name="Grafik 9" descr="E:\_Annett\Klett Verlag 2018\Hager\270941 Zebra 2 KV\Dateneingang\270941_KV\270941_png\270941_png\KV_02\S569270941_Zebra_PapierimMaul.png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9595" cy="1447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" name="Textfeld 4"/>
                        <wps:cNvSpPr txBox="1"/>
                        <wps:spPr>
                          <a:xfrm rot="304225">
                            <a:off x="119270" y="747423"/>
                            <a:ext cx="900521" cy="47146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AB47762" w14:textId="77777777" w:rsidR="00F20EC8" w:rsidRPr="00CB74F0" w:rsidRDefault="00F20EC8" w:rsidP="00CB74F0">
                              <w:pPr>
                                <w:jc w:val="center"/>
                                <w:rPr>
                                  <w:rStyle w:val="ekvhandschrift"/>
                                </w:rPr>
                              </w:pPr>
                              <w:r w:rsidRPr="00CB74F0">
                                <w:rPr>
                                  <w:rStyle w:val="ekvhandschrift"/>
                                </w:rPr>
                                <w:t>Der Text ist leicht.</w:t>
                              </w:r>
                            </w:p>
                            <w:p w14:paraId="0854BD07" w14:textId="77777777" w:rsidR="00F20EC8" w:rsidRPr="002855BC" w:rsidRDefault="00F20EC8" w:rsidP="00CB74F0">
                              <w:pPr>
                                <w:pStyle w:val="ekvaufgabenwortkarte"/>
                                <w:jc w:val="center"/>
                                <w:rPr>
                                  <w:color w:val="FF0000"/>
                                  <w14:textFill>
                                    <w14:solidFill>
                                      <w14:srgbClr w14:val="FF0000">
                                        <w14:lumMod w14:val="65000"/>
                                      </w14:srgbClr>
                                    </w14:solidFill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0530E6B" id="Gruppieren 10" o:spid="_x0000_s1027" style="position:absolute;margin-left:240.85pt;margin-top:23.3pt;width:144.85pt;height:113.95pt;z-index:251668480" coordsize="18395,144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9" o:spid="_x0000_s1028" type="#_x0000_t75" style="position:absolute;width:18395;height:144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">
                  <v:imagedata r:id="rId10" o:title="S569270941_Zebra_PapierimMaul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4" o:spid="_x0000_s1029" type="#_x0000_t202" style="position:absolute;left:1192;top:7474;width:9005;height:4714;rotation:33229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" filled="f" stroked="f" strokeweight=".5pt">
                  <v:textbox>
                    <w:txbxContent>
                      <w:p w14:paraId="4AB47762" w14:textId="77777777" w:rsidR="00F20EC8" w:rsidRPr="00CB74F0" w:rsidRDefault="00F20EC8" w:rsidP="00CB74F0">
                        <w:pPr>
                          <w:jc w:val="center"/>
                          <w:rPr>
                            <w:rStyle w:val="ekvhandschrift"/>
                          </w:rPr>
                        </w:pPr>
                        <w:r w:rsidRPr="00CB74F0">
                          <w:rPr>
                            <w:rStyle w:val="ekvhandschrift"/>
                          </w:rPr>
                          <w:t>Der Text ist leicht.</w:t>
                        </w:r>
                      </w:p>
                      <w:p w14:paraId="0854BD07" w14:textId="77777777" w:rsidR="00F20EC8" w:rsidRPr="002855BC" w:rsidRDefault="00F20EC8" w:rsidP="00CB74F0">
                        <w:pPr>
                          <w:pStyle w:val="ekvaufgabenwortkarte"/>
                          <w:jc w:val="center"/>
                          <w:rPr>
                            <w:color w:val="FF0000"/>
                            <w14:textFill>
                              <w14:solidFill>
                                <w14:srgbClr w14:val="FF0000">
                                  <w14:lumMod w14:val="65000"/>
                                </w14:srgbClr>
                              </w14:solidFill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0D621ABA" w14:textId="77777777" w:rsidR="001961AA" w:rsidRDefault="001961AA" w:rsidP="0041586D">
      <w:pPr>
        <w:sectPr w:rsidR="001961AA" w:rsidSect="003F613D">
          <w:footerReference w:type="default" r:id="rId11"/>
          <w:type w:val="continuous"/>
          <w:pgSz w:w="11906" w:h="16838" w:code="9"/>
          <w:pgMar w:top="454" w:right="851" w:bottom="1531" w:left="1701" w:header="454" w:footer="454" w:gutter="0"/>
          <w:cols w:space="720"/>
          <w:docGrid w:linePitch="360"/>
        </w:sectPr>
      </w:pPr>
    </w:p>
    <w:p w14:paraId="07A80BB8" w14:textId="77777777" w:rsidR="006A751F" w:rsidRDefault="006A751F" w:rsidP="0041586D"/>
    <w:p w14:paraId="54D64385" w14:textId="5FF111EF" w:rsidR="00AE12C9" w:rsidRPr="00BB2E64" w:rsidRDefault="00AE12C9" w:rsidP="0041586D">
      <w:pPr>
        <w:rPr>
          <w:rStyle w:val="ekvfett"/>
        </w:rPr>
      </w:pPr>
      <w:r w:rsidRPr="00BB2E64">
        <w:rPr>
          <w:rStyle w:val="ekvfett"/>
        </w:rPr>
        <w:t>Sommer</w:t>
      </w:r>
    </w:p>
    <w:p w14:paraId="3AE92F91" w14:textId="77777777" w:rsidR="00AE12C9" w:rsidRDefault="00AE12C9" w:rsidP="0041586D">
      <w:pPr>
        <w:spacing w:before="120"/>
      </w:pPr>
      <w:r>
        <w:t>Die Sonne scheint warm.</w:t>
      </w:r>
    </w:p>
    <w:p w14:paraId="1ED296E2" w14:textId="77777777" w:rsidR="00AE12C9" w:rsidRDefault="00AE12C9" w:rsidP="0041586D">
      <w:pPr>
        <w:spacing w:before="120"/>
      </w:pPr>
      <w:r>
        <w:t>Das Gras ist grün.</w:t>
      </w:r>
    </w:p>
    <w:p w14:paraId="0FF32157" w14:textId="77777777" w:rsidR="00AE12C9" w:rsidRDefault="00AE12C9" w:rsidP="0041586D">
      <w:pPr>
        <w:spacing w:before="120"/>
      </w:pPr>
      <w:r>
        <w:t>Im Garten blühen bunte Blumen.</w:t>
      </w:r>
    </w:p>
    <w:p w14:paraId="7D52B3C9" w14:textId="10B05B8E" w:rsidR="00AE12C9" w:rsidRDefault="00AE12C9" w:rsidP="0041586D">
      <w:pPr>
        <w:spacing w:before="120"/>
      </w:pPr>
      <w:r>
        <w:t>Da ist eine Schnecke.</w:t>
      </w:r>
    </w:p>
    <w:p w14:paraId="68C81429" w14:textId="644825B1" w:rsidR="00AE12C9" w:rsidRDefault="00AE12C9" w:rsidP="0041586D">
      <w:pPr>
        <w:rPr>
          <w:sz w:val="26"/>
          <w:szCs w:val="26"/>
        </w:rPr>
      </w:pPr>
      <w:r>
        <w:rPr>
          <w:sz w:val="26"/>
          <w:szCs w:val="26"/>
        </w:rPr>
        <w:br w:type="column"/>
      </w:r>
    </w:p>
    <w:p w14:paraId="5EBA69B2" w14:textId="77777777" w:rsidR="00AE12C9" w:rsidRDefault="00AE12C9" w:rsidP="0041586D">
      <w:pPr>
        <w:rPr>
          <w:sz w:val="26"/>
          <w:szCs w:val="26"/>
        </w:rPr>
      </w:pPr>
    </w:p>
    <w:p w14:paraId="3075B4B8" w14:textId="77777777" w:rsidR="00AE12C9" w:rsidRDefault="00AE12C9" w:rsidP="0041586D">
      <w:pPr>
        <w:rPr>
          <w:sz w:val="26"/>
          <w:szCs w:val="26"/>
        </w:rPr>
      </w:pPr>
    </w:p>
    <w:p w14:paraId="2EA2D5A1" w14:textId="77777777" w:rsidR="00AE12C9" w:rsidRDefault="00AE12C9" w:rsidP="0041586D">
      <w:pPr>
        <w:rPr>
          <w:sz w:val="26"/>
          <w:szCs w:val="26"/>
        </w:rPr>
      </w:pPr>
    </w:p>
    <w:p w14:paraId="37EA52B6" w14:textId="77777777" w:rsidR="00AE12C9" w:rsidRDefault="00AE12C9" w:rsidP="0041586D">
      <w:pPr>
        <w:rPr>
          <w:sz w:val="26"/>
          <w:szCs w:val="26"/>
        </w:rPr>
      </w:pPr>
    </w:p>
    <w:p w14:paraId="3373E610" w14:textId="77777777" w:rsidR="00AE12C9" w:rsidRDefault="00AE12C9" w:rsidP="0041586D">
      <w:pPr>
        <w:rPr>
          <w:sz w:val="26"/>
          <w:szCs w:val="26"/>
        </w:rPr>
        <w:sectPr w:rsidR="00AE12C9" w:rsidSect="00AE12C9">
          <w:type w:val="continuous"/>
          <w:pgSz w:w="11906" w:h="16838" w:code="9"/>
          <w:pgMar w:top="454" w:right="851" w:bottom="1531" w:left="1701" w:header="454" w:footer="454" w:gutter="0"/>
          <w:cols w:num="2" w:space="283"/>
          <w:docGrid w:linePitch="360"/>
        </w:sectPr>
      </w:pPr>
    </w:p>
    <w:p w14:paraId="004DB468" w14:textId="62A32C9C" w:rsidR="00BB2E64" w:rsidRDefault="00BB2E64" w:rsidP="0041586D">
      <w:pPr>
        <w:rPr>
          <w:sz w:val="26"/>
          <w:szCs w:val="26"/>
        </w:rPr>
        <w:sectPr w:rsidR="00BB2E64" w:rsidSect="00AE12C9">
          <w:type w:val="continuous"/>
          <w:pgSz w:w="11906" w:h="16838" w:code="9"/>
          <w:pgMar w:top="454" w:right="851" w:bottom="1531" w:left="1701" w:header="454" w:footer="454" w:gutter="0"/>
          <w:cols w:space="720"/>
          <w:docGrid w:linePitch="360"/>
        </w:sectPr>
      </w:pPr>
    </w:p>
    <w:p w14:paraId="400E9CEC" w14:textId="1329CCC4" w:rsidR="00AE12C9" w:rsidRDefault="00AE12C9" w:rsidP="0041586D">
      <w:pPr>
        <w:rPr>
          <w:sz w:val="26"/>
          <w:szCs w:val="26"/>
        </w:rPr>
      </w:pPr>
    </w:p>
    <w:p w14:paraId="30B7FC44" w14:textId="1D558E14" w:rsidR="005F6F37" w:rsidRDefault="005F6F37" w:rsidP="0041586D">
      <w:pPr>
        <w:rPr>
          <w:sz w:val="26"/>
          <w:szCs w:val="26"/>
        </w:rPr>
      </w:pPr>
    </w:p>
    <w:p w14:paraId="763852C7" w14:textId="759A292E" w:rsidR="005F6F37" w:rsidRDefault="005F6F37" w:rsidP="0041586D">
      <w:pPr>
        <w:rPr>
          <w:sz w:val="26"/>
          <w:szCs w:val="26"/>
        </w:rPr>
      </w:pPr>
    </w:p>
    <w:p w14:paraId="0BA6EAD9" w14:textId="4A5F21C8" w:rsidR="009514F1" w:rsidRDefault="009514F1" w:rsidP="0041586D">
      <w:pPr>
        <w:rPr>
          <w:sz w:val="26"/>
          <w:szCs w:val="26"/>
        </w:rPr>
      </w:pPr>
    </w:p>
    <w:p w14:paraId="1D8C31EB" w14:textId="4563B033" w:rsidR="00AE12C9" w:rsidRPr="00BB2E64" w:rsidRDefault="00AE12C9" w:rsidP="0041586D">
      <w:pPr>
        <w:rPr>
          <w:rStyle w:val="ekvfett"/>
        </w:rPr>
      </w:pPr>
      <w:r w:rsidRPr="00BB2E64">
        <w:rPr>
          <w:rStyle w:val="ekvfett"/>
        </w:rPr>
        <w:t>Sommer</w:t>
      </w:r>
    </w:p>
    <w:p w14:paraId="2663C8DC" w14:textId="5BF75364" w:rsidR="00AE12C9" w:rsidRDefault="00AE12C9" w:rsidP="0041586D">
      <w:pPr>
        <w:spacing w:before="120"/>
      </w:pPr>
      <w:r>
        <w:t>Die Sonne scheint sehr warm.</w:t>
      </w:r>
    </w:p>
    <w:p w14:paraId="5D1D5425" w14:textId="77777777" w:rsidR="00AE12C9" w:rsidRDefault="00AE12C9" w:rsidP="0041586D">
      <w:pPr>
        <w:spacing w:before="120"/>
      </w:pPr>
      <w:r>
        <w:t>Das Gras auf der Wiese ist grün.</w:t>
      </w:r>
    </w:p>
    <w:p w14:paraId="4932006F" w14:textId="77777777" w:rsidR="00AE12C9" w:rsidRDefault="00AE12C9" w:rsidP="0041586D">
      <w:pPr>
        <w:spacing w:before="120"/>
      </w:pPr>
      <w:r>
        <w:t>Im Garten blühen viele bunte Blumen.</w:t>
      </w:r>
    </w:p>
    <w:p w14:paraId="1E4778DE" w14:textId="77777777" w:rsidR="00AE12C9" w:rsidRDefault="00AE12C9" w:rsidP="0041586D">
      <w:pPr>
        <w:spacing w:before="120"/>
      </w:pPr>
      <w:r>
        <w:t>Da ist auch eine braune Schnecke.</w:t>
      </w:r>
    </w:p>
    <w:p w14:paraId="36F4AE9F" w14:textId="77777777" w:rsidR="00AE12C9" w:rsidRDefault="00AE12C9" w:rsidP="0041586D">
      <w:pPr>
        <w:rPr>
          <w:sz w:val="26"/>
          <w:szCs w:val="26"/>
        </w:rPr>
      </w:pPr>
    </w:p>
    <w:p w14:paraId="63DBD8A9" w14:textId="77777777" w:rsidR="003F613D" w:rsidRDefault="003F613D" w:rsidP="0041586D">
      <w:pPr>
        <w:rPr>
          <w:sz w:val="26"/>
          <w:szCs w:val="26"/>
        </w:rPr>
      </w:pPr>
    </w:p>
    <w:p w14:paraId="0413AF81" w14:textId="77777777" w:rsidR="003F613D" w:rsidRDefault="00BB2E64" w:rsidP="0041586D">
      <w:r>
        <w:br w:type="column"/>
      </w:r>
    </w:p>
    <w:p w14:paraId="02408EC1" w14:textId="77777777" w:rsidR="0060110C" w:rsidRDefault="001961AA" w:rsidP="0041586D">
      <w:bookmarkStart w:id="1" w:name="_GoBack"/>
      <w:r>
        <w:rPr>
          <w:sz w:val="26"/>
          <w:szCs w:val="26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7170BECA" wp14:editId="6678521B">
                <wp:simplePos x="0" y="0"/>
                <wp:positionH relativeFrom="column">
                  <wp:posOffset>-4004</wp:posOffset>
                </wp:positionH>
                <wp:positionV relativeFrom="paragraph">
                  <wp:posOffset>123825</wp:posOffset>
                </wp:positionV>
                <wp:extent cx="1907540" cy="2638425"/>
                <wp:effectExtent l="0" t="0" r="0" b="9525"/>
                <wp:wrapNone/>
                <wp:docPr id="13" name="Gruppieren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07540" cy="2638425"/>
                          <a:chOff x="0" y="0"/>
                          <a:chExt cx="1907540" cy="2638425"/>
                        </a:xfrm>
                      </wpg:grpSpPr>
                      <pic:pic xmlns:pic="http://schemas.openxmlformats.org/drawingml/2006/picture">
                        <pic:nvPicPr>
                          <pic:cNvPr id="11" name="Grafik 11" descr="E:\_Annett\Klett Verlag 2018\Hager\270941 Zebra 2 KV\Dateneingang\270941_KV\270941_png\270941_png\KV_02\S537270667_Zebra_Schild2.png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7540" cy="2638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2" name="Textfeld 12"/>
                        <wps:cNvSpPr txBox="1"/>
                        <wps:spPr>
                          <a:xfrm>
                            <a:off x="47708" y="166977"/>
                            <a:ext cx="1720638" cy="32647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57E436C" w14:textId="77777777" w:rsidR="00CB74F0" w:rsidRPr="00CB74F0" w:rsidRDefault="00CB74F0" w:rsidP="00CB74F0">
                              <w:pPr>
                                <w:jc w:val="center"/>
                                <w:rPr>
                                  <w:rStyle w:val="ekvhandschrift"/>
                                </w:rPr>
                              </w:pPr>
                              <w:r w:rsidRPr="00CB74F0">
                                <w:rPr>
                                  <w:rStyle w:val="ekvhandschrift"/>
                                </w:rPr>
                                <w:t xml:space="preserve">Der Text ist </w:t>
                              </w:r>
                              <w:r>
                                <w:rPr>
                                  <w:rStyle w:val="ekvhandschrift"/>
                                </w:rPr>
                                <w:t>schwer</w:t>
                              </w:r>
                              <w:r w:rsidRPr="00CB74F0">
                                <w:rPr>
                                  <w:rStyle w:val="ekvhandschrift"/>
                                </w:rPr>
                                <w:t>.</w:t>
                              </w:r>
                            </w:p>
                            <w:p w14:paraId="27ED55BC" w14:textId="77777777" w:rsidR="00CB74F0" w:rsidRPr="002855BC" w:rsidRDefault="00CB74F0" w:rsidP="00CB74F0">
                              <w:pPr>
                                <w:pStyle w:val="ekvaufgabenwortkarte"/>
                                <w:jc w:val="center"/>
                                <w:rPr>
                                  <w:color w:val="FF0000"/>
                                  <w14:textFill>
                                    <w14:solidFill>
                                      <w14:srgbClr w14:val="FF0000">
                                        <w14:lumMod w14:val="65000"/>
                                      </w14:srgbClr>
                                    </w14:solidFill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70BECA" id="Gruppieren 13" o:spid="_x0000_s1030" style="position:absolute;margin-left:-.3pt;margin-top:9.75pt;width:150.2pt;height:207.75pt;z-index:251672576;mso-width-relative:margin;mso-height-relative:margin" coordsize="19075,263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">
                <v:shape id="Grafik 11" o:spid="_x0000_s1031" type="#_x0000_t75" style="position:absolute;width:19075;height:263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">
                  <v:imagedata r:id="rId13" o:title="S537270667_Zebra_Schild2"/>
                </v:shape>
                <v:shape id="Textfeld 12" o:spid="_x0000_s1032" type="#_x0000_t202" style="position:absolute;left:477;top:1669;width:17206;height:32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" filled="f" stroked="f" strokeweight=".5pt">
                  <v:textbox>
                    <w:txbxContent>
                      <w:p w14:paraId="157E436C" w14:textId="77777777" w:rsidR="00CB74F0" w:rsidRPr="00CB74F0" w:rsidRDefault="00CB74F0" w:rsidP="00CB74F0">
                        <w:pPr>
                          <w:jc w:val="center"/>
                          <w:rPr>
                            <w:rStyle w:val="ekvhandschrift"/>
                          </w:rPr>
                        </w:pPr>
                        <w:r w:rsidRPr="00CB74F0">
                          <w:rPr>
                            <w:rStyle w:val="ekvhandschrift"/>
                          </w:rPr>
                          <w:t xml:space="preserve">Der Text ist </w:t>
                        </w:r>
                        <w:r>
                          <w:rPr>
                            <w:rStyle w:val="ekvhandschrift"/>
                          </w:rPr>
                          <w:t>schwer</w:t>
                        </w:r>
                        <w:r w:rsidRPr="00CB74F0">
                          <w:rPr>
                            <w:rStyle w:val="ekvhandschrift"/>
                          </w:rPr>
                          <w:t>.</w:t>
                        </w:r>
                      </w:p>
                      <w:p w14:paraId="27ED55BC" w14:textId="77777777" w:rsidR="00CB74F0" w:rsidRPr="002855BC" w:rsidRDefault="00CB74F0" w:rsidP="00CB74F0">
                        <w:pPr>
                          <w:pStyle w:val="ekvaufgabenwortkarte"/>
                          <w:jc w:val="center"/>
                          <w:rPr>
                            <w:color w:val="FF0000"/>
                            <w14:textFill>
                              <w14:solidFill>
                                <w14:srgbClr w14:val="FF0000">
                                  <w14:lumMod w14:val="65000"/>
                                </w14:srgbClr>
                              </w14:solidFill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bookmarkEnd w:id="1"/>
    </w:p>
    <w:p w14:paraId="01B14002" w14:textId="77777777" w:rsidR="0060110C" w:rsidRDefault="0060110C" w:rsidP="006A751F"/>
    <w:p w14:paraId="07F1418F" w14:textId="77777777" w:rsidR="0060110C" w:rsidRDefault="0060110C" w:rsidP="006A751F"/>
    <w:p w14:paraId="4D6CB13B" w14:textId="77777777" w:rsidR="0060110C" w:rsidRDefault="0060110C" w:rsidP="006A751F"/>
    <w:p w14:paraId="5DD8160B" w14:textId="77777777" w:rsidR="0060110C" w:rsidRDefault="0060110C" w:rsidP="006A751F"/>
    <w:p w14:paraId="45D2840E" w14:textId="77777777" w:rsidR="0060110C" w:rsidRDefault="0060110C" w:rsidP="006A751F"/>
    <w:sectPr w:rsidR="0060110C" w:rsidSect="00BB2E64">
      <w:type w:val="continuous"/>
      <w:pgSz w:w="11906" w:h="16838" w:code="9"/>
      <w:pgMar w:top="454" w:right="851" w:bottom="1531" w:left="1701" w:header="454" w:footer="454" w:gutter="0"/>
      <w:cols w:num="2"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A06F8" w14:textId="77777777" w:rsidR="004E4FCA" w:rsidRDefault="004E4FCA" w:rsidP="003C599D">
      <w:pPr>
        <w:spacing w:line="240" w:lineRule="auto"/>
      </w:pPr>
      <w:r>
        <w:separator/>
      </w:r>
    </w:p>
  </w:endnote>
  <w:endnote w:type="continuationSeparator" w:id="0">
    <w:p w14:paraId="004ECEFC" w14:textId="77777777" w:rsidR="004E4FCA" w:rsidRDefault="004E4FCA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1B095E03" w14:textId="77777777" w:rsidTr="006B2D23">
      <w:trPr>
        <w:trHeight w:hRule="exact" w:val="680"/>
      </w:trPr>
      <w:tc>
        <w:tcPr>
          <w:tcW w:w="1131" w:type="dxa"/>
          <w:noWrap/>
        </w:tcPr>
        <w:p w14:paraId="6C855E1C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6317B7D4" wp14:editId="1FF431FC">
                <wp:extent cx="468000" cy="234000"/>
                <wp:effectExtent l="0" t="0" r="8255" b="0"/>
                <wp:docPr id="2" name="Graf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53785154" w14:textId="77777777" w:rsidR="00193A18" w:rsidRDefault="00193A18" w:rsidP="00370A70">
          <w:pPr>
            <w:pStyle w:val="ekvpagina"/>
          </w:pPr>
          <w:r w:rsidRPr="00913892">
            <w:t>© Ernst Klett Verlag GmbH, Stuttgart 201</w:t>
          </w:r>
          <w:r w:rsidR="006E2362">
            <w:t>8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14:paraId="49D4F8C7" w14:textId="77777777" w:rsidR="006E2362" w:rsidRDefault="006E2362" w:rsidP="00370A70">
          <w:pPr>
            <w:pStyle w:val="ekvpagina"/>
          </w:pPr>
        </w:p>
        <w:p w14:paraId="0A58CE67" w14:textId="77777777" w:rsidR="006E2362" w:rsidRPr="006E2362" w:rsidRDefault="006E2362" w:rsidP="00370A70">
          <w:pPr>
            <w:pStyle w:val="ekvpagina"/>
            <w:rPr>
              <w:rStyle w:val="ekvfett"/>
            </w:rPr>
          </w:pPr>
          <w:r w:rsidRPr="006E2362">
            <w:rPr>
              <w:rStyle w:val="ekvfett"/>
            </w:rPr>
            <w:t>Zebra 2</w:t>
          </w:r>
        </w:p>
      </w:tc>
      <w:tc>
        <w:tcPr>
          <w:tcW w:w="5823" w:type="dxa"/>
          <w:noWrap/>
        </w:tcPr>
        <w:p w14:paraId="0BF2EC4F" w14:textId="77777777" w:rsidR="00193A18" w:rsidRPr="00A6078B" w:rsidRDefault="00193A18" w:rsidP="00005AE2">
          <w:pPr>
            <w:pStyle w:val="ekvquelle"/>
          </w:pPr>
          <w:r w:rsidRPr="00005AE2">
            <w:t>Textquellen:</w:t>
          </w:r>
          <w:r w:rsidR="006E2362">
            <w:t xml:space="preserve"> </w:t>
          </w:r>
          <w:r w:rsidR="00A6078B" w:rsidRPr="00A6078B">
            <w:t>Imke Bünstorf, Syke</w:t>
          </w:r>
        </w:p>
        <w:p w14:paraId="01605098" w14:textId="77777777" w:rsidR="00193A18" w:rsidRPr="00025140" w:rsidRDefault="00193A18" w:rsidP="00005AE2">
          <w:pPr>
            <w:pStyle w:val="ekvquelle"/>
          </w:pPr>
          <w:r w:rsidRPr="00005AE2">
            <w:t xml:space="preserve">Illustratoren: </w:t>
          </w:r>
          <w:r w:rsidR="001961AA" w:rsidRPr="001961AA">
            <w:t>Friederike Ablang, Berlin; Anke Fröhlich, Leipzig</w:t>
          </w:r>
        </w:p>
      </w:tc>
      <w:tc>
        <w:tcPr>
          <w:tcW w:w="397" w:type="dxa"/>
        </w:tcPr>
        <w:p w14:paraId="67008C0B" w14:textId="77777777" w:rsidR="00193A18" w:rsidRPr="00913892" w:rsidRDefault="00193A18" w:rsidP="00913892">
          <w:pPr>
            <w:pStyle w:val="ekvpagina"/>
          </w:pPr>
        </w:p>
      </w:tc>
    </w:tr>
  </w:tbl>
  <w:p w14:paraId="51685A20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A16BB0" w14:textId="77777777" w:rsidR="004E4FCA" w:rsidRDefault="004E4FCA" w:rsidP="003C599D">
      <w:pPr>
        <w:spacing w:line="240" w:lineRule="auto"/>
      </w:pPr>
      <w:r>
        <w:separator/>
      </w:r>
    </w:p>
  </w:footnote>
  <w:footnote w:type="continuationSeparator" w:id="0">
    <w:p w14:paraId="4223A166" w14:textId="77777777" w:rsidR="004E4FCA" w:rsidRDefault="004E4FCA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51F"/>
    <w:rsid w:val="000040E2"/>
    <w:rsid w:val="00005AE2"/>
    <w:rsid w:val="000101D7"/>
    <w:rsid w:val="00017D13"/>
    <w:rsid w:val="00020440"/>
    <w:rsid w:val="000206B8"/>
    <w:rsid w:val="00025140"/>
    <w:rsid w:val="00035074"/>
    <w:rsid w:val="00037566"/>
    <w:rsid w:val="00043523"/>
    <w:rsid w:val="00050971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F21E8"/>
    <w:rsid w:val="000F7910"/>
    <w:rsid w:val="00103057"/>
    <w:rsid w:val="00107D77"/>
    <w:rsid w:val="00124062"/>
    <w:rsid w:val="00127C41"/>
    <w:rsid w:val="0013113E"/>
    <w:rsid w:val="00131417"/>
    <w:rsid w:val="001524C9"/>
    <w:rsid w:val="00153B1C"/>
    <w:rsid w:val="00153C26"/>
    <w:rsid w:val="001641FA"/>
    <w:rsid w:val="0016475A"/>
    <w:rsid w:val="00165ECC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961AA"/>
    <w:rsid w:val="001C3792"/>
    <w:rsid w:val="001C6589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6D91"/>
    <w:rsid w:val="002240EA"/>
    <w:rsid w:val="002266E8"/>
    <w:rsid w:val="002277D2"/>
    <w:rsid w:val="002301FF"/>
    <w:rsid w:val="00232213"/>
    <w:rsid w:val="00246F77"/>
    <w:rsid w:val="002527A5"/>
    <w:rsid w:val="00255466"/>
    <w:rsid w:val="00255FE3"/>
    <w:rsid w:val="00261D9E"/>
    <w:rsid w:val="0026581E"/>
    <w:rsid w:val="00271367"/>
    <w:rsid w:val="0028107C"/>
    <w:rsid w:val="00287B24"/>
    <w:rsid w:val="00287DC0"/>
    <w:rsid w:val="002911AE"/>
    <w:rsid w:val="002A25AE"/>
    <w:rsid w:val="002B33E7"/>
    <w:rsid w:val="002B3DF1"/>
    <w:rsid w:val="002B64EA"/>
    <w:rsid w:val="002C1080"/>
    <w:rsid w:val="002C50E2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B02"/>
    <w:rsid w:val="0036404C"/>
    <w:rsid w:val="00370A70"/>
    <w:rsid w:val="00376A0A"/>
    <w:rsid w:val="0038356B"/>
    <w:rsid w:val="00384305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70F5"/>
    <w:rsid w:val="003E21AC"/>
    <w:rsid w:val="003E6330"/>
    <w:rsid w:val="003F362F"/>
    <w:rsid w:val="003F613D"/>
    <w:rsid w:val="003F640D"/>
    <w:rsid w:val="00405D0B"/>
    <w:rsid w:val="00411B18"/>
    <w:rsid w:val="00414457"/>
    <w:rsid w:val="00415632"/>
    <w:rsid w:val="0041586D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7471A"/>
    <w:rsid w:val="004763D2"/>
    <w:rsid w:val="00483A7A"/>
    <w:rsid w:val="00483D65"/>
    <w:rsid w:val="00486B3D"/>
    <w:rsid w:val="00490692"/>
    <w:rsid w:val="004925F2"/>
    <w:rsid w:val="004A66C3"/>
    <w:rsid w:val="004A66CF"/>
    <w:rsid w:val="004B32DD"/>
    <w:rsid w:val="004B4520"/>
    <w:rsid w:val="004E28EF"/>
    <w:rsid w:val="004E4FCA"/>
    <w:rsid w:val="00501528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458C"/>
    <w:rsid w:val="00584F88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5F6F37"/>
    <w:rsid w:val="0060019A"/>
    <w:rsid w:val="0060110C"/>
    <w:rsid w:val="00603AD5"/>
    <w:rsid w:val="006201CB"/>
    <w:rsid w:val="00622F6B"/>
    <w:rsid w:val="00627765"/>
    <w:rsid w:val="0064692C"/>
    <w:rsid w:val="00653F68"/>
    <w:rsid w:val="0066479D"/>
    <w:rsid w:val="006802C4"/>
    <w:rsid w:val="006816BC"/>
    <w:rsid w:val="0068429A"/>
    <w:rsid w:val="00685FDD"/>
    <w:rsid w:val="00687BAD"/>
    <w:rsid w:val="00693676"/>
    <w:rsid w:val="00695168"/>
    <w:rsid w:val="0069551D"/>
    <w:rsid w:val="006A3BA7"/>
    <w:rsid w:val="006A549D"/>
    <w:rsid w:val="006A751F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E2362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632D"/>
    <w:rsid w:val="00727C5F"/>
    <w:rsid w:val="00733A44"/>
    <w:rsid w:val="00734553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82506"/>
    <w:rsid w:val="00787700"/>
    <w:rsid w:val="00794C12"/>
    <w:rsid w:val="007A2F5A"/>
    <w:rsid w:val="007A5AA1"/>
    <w:rsid w:val="007B656B"/>
    <w:rsid w:val="007B7D0B"/>
    <w:rsid w:val="007D186F"/>
    <w:rsid w:val="007E4DDC"/>
    <w:rsid w:val="007E5E71"/>
    <w:rsid w:val="007E68A0"/>
    <w:rsid w:val="00802E02"/>
    <w:rsid w:val="00805C65"/>
    <w:rsid w:val="00812D4E"/>
    <w:rsid w:val="00816953"/>
    <w:rsid w:val="0082136B"/>
    <w:rsid w:val="00826DDD"/>
    <w:rsid w:val="008273B7"/>
    <w:rsid w:val="008277EF"/>
    <w:rsid w:val="008306D5"/>
    <w:rsid w:val="00833C80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5E47"/>
    <w:rsid w:val="008C0880"/>
    <w:rsid w:val="008C27FD"/>
    <w:rsid w:val="008C672C"/>
    <w:rsid w:val="008D00D6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36CF0"/>
    <w:rsid w:val="00942106"/>
    <w:rsid w:val="0094260D"/>
    <w:rsid w:val="00946121"/>
    <w:rsid w:val="009514F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E76"/>
    <w:rsid w:val="00A26B32"/>
    <w:rsid w:val="00A27593"/>
    <w:rsid w:val="00A35787"/>
    <w:rsid w:val="00A370D6"/>
    <w:rsid w:val="00A41DA3"/>
    <w:rsid w:val="00A43B4C"/>
    <w:rsid w:val="00A43D86"/>
    <w:rsid w:val="00A478DC"/>
    <w:rsid w:val="00A6078B"/>
    <w:rsid w:val="00A701AF"/>
    <w:rsid w:val="00A72C43"/>
    <w:rsid w:val="00A75504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12C9"/>
    <w:rsid w:val="00AE65F6"/>
    <w:rsid w:val="00AE6684"/>
    <w:rsid w:val="00AF053E"/>
    <w:rsid w:val="00B022FE"/>
    <w:rsid w:val="00B039E8"/>
    <w:rsid w:val="00B112CF"/>
    <w:rsid w:val="00B14B45"/>
    <w:rsid w:val="00B155E8"/>
    <w:rsid w:val="00B15F75"/>
    <w:rsid w:val="00B2194E"/>
    <w:rsid w:val="00B302EB"/>
    <w:rsid w:val="00B31F29"/>
    <w:rsid w:val="00B32DAF"/>
    <w:rsid w:val="00B37E68"/>
    <w:rsid w:val="00B468CC"/>
    <w:rsid w:val="00B54655"/>
    <w:rsid w:val="00B54814"/>
    <w:rsid w:val="00B6045F"/>
    <w:rsid w:val="00B65ABF"/>
    <w:rsid w:val="00B661D9"/>
    <w:rsid w:val="00B7242A"/>
    <w:rsid w:val="00B73B76"/>
    <w:rsid w:val="00B82B4E"/>
    <w:rsid w:val="00B8420E"/>
    <w:rsid w:val="00B84691"/>
    <w:rsid w:val="00B86605"/>
    <w:rsid w:val="00B90CE1"/>
    <w:rsid w:val="00BA1A23"/>
    <w:rsid w:val="00BB2E64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C00404"/>
    <w:rsid w:val="00C172AE"/>
    <w:rsid w:val="00C211A5"/>
    <w:rsid w:val="00C226FA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7044"/>
    <w:rsid w:val="00C94D17"/>
    <w:rsid w:val="00CA5A56"/>
    <w:rsid w:val="00CB27C6"/>
    <w:rsid w:val="00CB463B"/>
    <w:rsid w:val="00CB5B82"/>
    <w:rsid w:val="00CB74F0"/>
    <w:rsid w:val="00CB782D"/>
    <w:rsid w:val="00CC0505"/>
    <w:rsid w:val="00CC54E0"/>
    <w:rsid w:val="00CC65A8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47F5"/>
    <w:rsid w:val="00D1582D"/>
    <w:rsid w:val="00D2569D"/>
    <w:rsid w:val="00D267BD"/>
    <w:rsid w:val="00D3427F"/>
    <w:rsid w:val="00D36857"/>
    <w:rsid w:val="00D54464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1745"/>
    <w:rsid w:val="00D92EAD"/>
    <w:rsid w:val="00D94CC2"/>
    <w:rsid w:val="00DA033A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F129D"/>
    <w:rsid w:val="00DF4371"/>
    <w:rsid w:val="00DF625F"/>
    <w:rsid w:val="00DF74DB"/>
    <w:rsid w:val="00E01841"/>
    <w:rsid w:val="00E126C1"/>
    <w:rsid w:val="00E21473"/>
    <w:rsid w:val="00E218BE"/>
    <w:rsid w:val="00E22935"/>
    <w:rsid w:val="00E22C67"/>
    <w:rsid w:val="00E34F46"/>
    <w:rsid w:val="00E375D2"/>
    <w:rsid w:val="00E43E04"/>
    <w:rsid w:val="00E50799"/>
    <w:rsid w:val="00E63251"/>
    <w:rsid w:val="00E70C40"/>
    <w:rsid w:val="00E710C7"/>
    <w:rsid w:val="00E95ED3"/>
    <w:rsid w:val="00EA7542"/>
    <w:rsid w:val="00EB7DDA"/>
    <w:rsid w:val="00EC1621"/>
    <w:rsid w:val="00EC662E"/>
    <w:rsid w:val="00EC6804"/>
    <w:rsid w:val="00ED1F6B"/>
    <w:rsid w:val="00EE049D"/>
    <w:rsid w:val="00EE25BE"/>
    <w:rsid w:val="00EE2721"/>
    <w:rsid w:val="00EE2A0B"/>
    <w:rsid w:val="00EF6029"/>
    <w:rsid w:val="00F022FD"/>
    <w:rsid w:val="00F16DA0"/>
    <w:rsid w:val="00F20EC8"/>
    <w:rsid w:val="00F23554"/>
    <w:rsid w:val="00F241DA"/>
    <w:rsid w:val="00F24740"/>
    <w:rsid w:val="00F258A3"/>
    <w:rsid w:val="00F30571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65639"/>
    <w:rsid w:val="00F72065"/>
    <w:rsid w:val="00F81CDB"/>
    <w:rsid w:val="00F84284"/>
    <w:rsid w:val="00F849BE"/>
    <w:rsid w:val="00F94A4B"/>
    <w:rsid w:val="00F94FAE"/>
    <w:rsid w:val="00F97AD4"/>
    <w:rsid w:val="00FA005D"/>
    <w:rsid w:val="00FB0917"/>
    <w:rsid w:val="00FB3BCE"/>
    <w:rsid w:val="00FB59FB"/>
    <w:rsid w:val="00FB72A0"/>
    <w:rsid w:val="00FC35C5"/>
    <w:rsid w:val="00FC7DBF"/>
    <w:rsid w:val="00FE4FE6"/>
    <w:rsid w:val="00FF2F14"/>
    <w:rsid w:val="00FF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1D695E"/>
  <w15:chartTrackingRefBased/>
  <w15:docId w15:val="{0E9BA98B-4B23-4A67-A083-73DF42CCE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ett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WD_KV_KL2.dotm</Template>
  <TotalTime>0</TotalTime>
  <Pages>1</Pages>
  <Words>88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KLETT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Antje</dc:creator>
  <cp:keywords/>
  <dc:description/>
  <cp:lastModifiedBy>Annett Berger</cp:lastModifiedBy>
  <cp:revision>17</cp:revision>
  <cp:lastPrinted>2018-06-13T05:50:00Z</cp:lastPrinted>
  <dcterms:created xsi:type="dcterms:W3CDTF">2018-01-18T10:44:00Z</dcterms:created>
  <dcterms:modified xsi:type="dcterms:W3CDTF">2018-06-13T05:51:00Z</dcterms:modified>
</cp:coreProperties>
</file>