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846"/>
        <w:gridCol w:w="1355"/>
      </w:tblGrid>
      <w:tr w:rsidR="00FD186A" w:rsidRPr="00C172AE" w:rsidTr="00982A0A">
        <w:trPr>
          <w:trHeight w:hRule="exact" w:val="510"/>
        </w:trPr>
        <w:tc>
          <w:tcPr>
            <w:tcW w:w="1243" w:type="dxa"/>
            <w:noWrap/>
            <w:vAlign w:val="bottom"/>
          </w:tcPr>
          <w:p w:rsidR="00FD186A" w:rsidRPr="00AE65F6" w:rsidRDefault="00FD186A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D186A" w:rsidRPr="0006258C" w:rsidRDefault="00FD186A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D186A" w:rsidRPr="00EA7542" w:rsidRDefault="00FD186A" w:rsidP="00EA7542">
            <w:pPr>
              <w:pStyle w:val="ekvkolumnentitel"/>
            </w:pPr>
            <w:r>
              <w:t>Klasse:</w:t>
            </w:r>
          </w:p>
        </w:tc>
        <w:tc>
          <w:tcPr>
            <w:tcW w:w="2846" w:type="dxa"/>
            <w:noWrap/>
            <w:vAlign w:val="bottom"/>
          </w:tcPr>
          <w:p w:rsidR="00FD186A" w:rsidRPr="00EA7542" w:rsidRDefault="00FD186A" w:rsidP="00EA7542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D186A" w:rsidRPr="00C172AE" w:rsidRDefault="00FD186A" w:rsidP="005446D6">
            <w:pPr>
              <w:pStyle w:val="ekvkvnummer"/>
            </w:pPr>
            <w:r w:rsidRPr="005446D6">
              <w:t>KV</w:t>
            </w:r>
            <w:r>
              <w:t xml:space="preserve"> 3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4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542021" w:rsidP="006A751F">
      <w:pPr>
        <w:pStyle w:val="ekvue1arial"/>
      </w:pPr>
      <w:bookmarkStart w:id="0" w:name="bmStart"/>
      <w:bookmarkEnd w:id="0"/>
      <w:r>
        <w:t>Partner</w:t>
      </w:r>
      <w:r w:rsidR="008D00D6">
        <w:t>diktat</w:t>
      </w:r>
    </w:p>
    <w:p w:rsidR="006A751F" w:rsidRDefault="006A751F" w:rsidP="00AE3590"/>
    <w:p w:rsidR="006A751F" w:rsidRPr="00D3427F" w:rsidRDefault="006A751F" w:rsidP="006A751F">
      <w:pPr>
        <w:pStyle w:val="ekvnummerierung"/>
        <w:framePr w:wrap="around"/>
      </w:pPr>
      <w:r>
        <w:t>1</w:t>
      </w:r>
    </w:p>
    <w:p w:rsidR="004B32DD" w:rsidRPr="00287B24" w:rsidRDefault="004B32DD" w:rsidP="004B32D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2C9" w:rsidRDefault="00BB2092" w:rsidP="00CB5F97">
      <w:r>
        <w:rPr>
          <w:lang w:eastAsia="de-DE"/>
        </w:rPr>
        <w:drawing>
          <wp:anchor distT="0" distB="0" distL="114300" distR="114300" simplePos="0" relativeHeight="251660288" behindDoc="0" locked="0" layoutInCell="1" allowOverlap="1" wp14:anchorId="70BB13EA">
            <wp:simplePos x="0" y="0"/>
            <wp:positionH relativeFrom="column">
              <wp:posOffset>-719810</wp:posOffset>
            </wp:positionH>
            <wp:positionV relativeFrom="paragraph">
              <wp:posOffset>293166</wp:posOffset>
            </wp:positionV>
            <wp:extent cx="288290" cy="28829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c_partnerarbei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12C9">
        <w:t>Schreib</w:t>
      </w:r>
      <w:r w:rsidR="00542021">
        <w:t>t</w:t>
      </w:r>
      <w:r w:rsidR="00AE12C9">
        <w:t xml:space="preserve"> den Text als </w:t>
      </w:r>
      <w:r w:rsidR="00542021">
        <w:t>Partner</w:t>
      </w:r>
      <w:r w:rsidR="00AE12C9">
        <w:t xml:space="preserve">diktat mit Hilfe der </w:t>
      </w:r>
      <w:r w:rsidR="00542021">
        <w:t>sechs</w:t>
      </w:r>
      <w:r w:rsidR="00AE12C9">
        <w:t xml:space="preserve"> Schritte </w:t>
      </w:r>
      <w:r w:rsidR="00855996">
        <w:t>auf</w:t>
      </w:r>
      <w:bookmarkStart w:id="1" w:name="_GoBack"/>
      <w:bookmarkEnd w:id="1"/>
      <w:r w:rsidR="00AE12C9">
        <w:t>.</w:t>
      </w:r>
    </w:p>
    <w:p w:rsidR="00542021" w:rsidRPr="00287B24" w:rsidRDefault="00542021" w:rsidP="00542021">
      <w:pPr>
        <w:pStyle w:val="ekvpicto"/>
        <w:framePr w:wrap="around" w:x="592" w:y="295"/>
      </w:pPr>
    </w:p>
    <w:p w:rsidR="00542021" w:rsidRDefault="00542021" w:rsidP="00BB2092">
      <w:pPr>
        <w:pStyle w:val="ekvgrundtexthalbe"/>
      </w:pPr>
    </w:p>
    <w:p w:rsidR="006A751F" w:rsidRPr="00AE12C9" w:rsidRDefault="00BB2092" w:rsidP="006A751F">
      <w:pPr>
        <w:rPr>
          <w:color w:val="0070C0"/>
        </w:rPr>
      </w:pPr>
      <w:r>
        <w:drawing>
          <wp:anchor distT="0" distB="0" distL="114300" distR="114300" simplePos="0" relativeHeight="251659264" behindDoc="0" locked="0" layoutInCell="1" allowOverlap="1" wp14:anchorId="4223260C" wp14:editId="5977618A">
            <wp:simplePos x="0" y="0"/>
            <wp:positionH relativeFrom="column">
              <wp:posOffset>-749935</wp:posOffset>
            </wp:positionH>
            <wp:positionV relativeFrom="paragraph">
              <wp:posOffset>264972</wp:posOffset>
            </wp:positionV>
            <wp:extent cx="314325" cy="333375"/>
            <wp:effectExtent l="0" t="0" r="9525" b="9525"/>
            <wp:wrapNone/>
            <wp:docPr id="3" name="Grafik 3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092" w:rsidRDefault="00BB2092" w:rsidP="00B147A0">
      <w:pPr>
        <w:tabs>
          <w:tab w:val="left" w:pos="6804"/>
        </w:tabs>
      </w:pPr>
      <w:r>
        <w:t>1.</w:t>
      </w:r>
      <w:r>
        <w:tab/>
        <w:t>Diktiere deinem Partner die Wörter</w:t>
      </w:r>
      <w:r w:rsidRPr="00AE12C9">
        <w:t>.</w:t>
      </w:r>
      <w:r w:rsidR="00B147A0">
        <w:tab/>
      </w:r>
      <w:r w:rsidR="00B147A0" w:rsidRPr="00D559DE">
        <w:rPr>
          <w:rStyle w:val="ekvsymbol"/>
        </w:rPr>
        <w:sym w:font="Wingdings" w:char="F0A8"/>
      </w:r>
    </w:p>
    <w:p w:rsidR="00BB2092" w:rsidRPr="00FB3BCE" w:rsidRDefault="00BB2092" w:rsidP="00B147A0">
      <w:pPr>
        <w:pStyle w:val="ekvgrundtexthalbe"/>
        <w:tabs>
          <w:tab w:val="left" w:pos="6804"/>
        </w:tabs>
      </w:pPr>
    </w:p>
    <w:p w:rsidR="00BB2092" w:rsidRDefault="00BB2092" w:rsidP="00B147A0">
      <w:pPr>
        <w:tabs>
          <w:tab w:val="left" w:pos="6804"/>
        </w:tabs>
      </w:pPr>
      <w:r>
        <w:t>2.</w:t>
      </w:r>
      <w:r>
        <w:tab/>
      </w:r>
      <w:r w:rsidRPr="0002619A">
        <w:t>Dein Partner schreibt die Wörter auf.</w:t>
      </w:r>
      <w:r w:rsidR="00B147A0" w:rsidRPr="00B147A0">
        <w:t xml:space="preserve"> </w:t>
      </w:r>
      <w:r w:rsidR="00B147A0">
        <w:tab/>
      </w:r>
      <w:r w:rsidR="00B147A0" w:rsidRPr="00D559DE">
        <w:rPr>
          <w:rStyle w:val="ekvsymbol"/>
        </w:rPr>
        <w:sym w:font="Wingdings" w:char="F0A8"/>
      </w:r>
      <w:r w:rsidRPr="0002619A">
        <w:t xml:space="preserve"> </w:t>
      </w:r>
    </w:p>
    <w:p w:rsidR="00BB2092" w:rsidRPr="00FB3BCE" w:rsidRDefault="00BB2092" w:rsidP="00B147A0">
      <w:pPr>
        <w:pStyle w:val="ekvgrundtexthalbe"/>
        <w:tabs>
          <w:tab w:val="left" w:pos="6804"/>
        </w:tabs>
      </w:pPr>
    </w:p>
    <w:p w:rsidR="00BB2092" w:rsidRDefault="00BB2092" w:rsidP="00B147A0">
      <w:pPr>
        <w:tabs>
          <w:tab w:val="left" w:pos="6804"/>
        </w:tabs>
      </w:pPr>
      <w:r>
        <w:t>3.</w:t>
      </w:r>
      <w:r>
        <w:tab/>
      </w:r>
      <w:r w:rsidRPr="0002619A">
        <w:t>Siehst du einen Fehler, sage: „Stopp!“</w:t>
      </w:r>
      <w:r w:rsidR="00B147A0" w:rsidRPr="00B147A0">
        <w:t xml:space="preserve"> </w:t>
      </w:r>
      <w:r w:rsidR="00B147A0">
        <w:tab/>
      </w:r>
      <w:r w:rsidR="00B147A0" w:rsidRPr="00D559DE">
        <w:rPr>
          <w:rStyle w:val="ekvsymbol"/>
        </w:rPr>
        <w:sym w:font="Wingdings" w:char="F0A8"/>
      </w:r>
      <w:r w:rsidRPr="0002619A">
        <w:t xml:space="preserve"> </w:t>
      </w:r>
    </w:p>
    <w:p w:rsidR="00BB2092" w:rsidRPr="00FB3BCE" w:rsidRDefault="00BB2092" w:rsidP="00B147A0">
      <w:pPr>
        <w:pStyle w:val="ekvgrundtexthalbe"/>
        <w:tabs>
          <w:tab w:val="left" w:pos="6804"/>
        </w:tabs>
      </w:pPr>
    </w:p>
    <w:p w:rsidR="00BB2092" w:rsidRDefault="00BB2092" w:rsidP="00B147A0">
      <w:pPr>
        <w:tabs>
          <w:tab w:val="left" w:pos="6804"/>
        </w:tabs>
      </w:pPr>
      <w:r>
        <w:t>4.</w:t>
      </w:r>
      <w:r>
        <w:tab/>
      </w:r>
      <w:r w:rsidRPr="0002619A">
        <w:t>Hilf deinem Partner, wenn er den Fehler alleine nicht findet.</w:t>
      </w:r>
      <w:r w:rsidR="00B147A0" w:rsidRPr="00B147A0">
        <w:t xml:space="preserve"> </w:t>
      </w:r>
      <w:r w:rsidR="00B147A0">
        <w:tab/>
      </w:r>
      <w:r w:rsidR="00B147A0" w:rsidRPr="00D559DE">
        <w:rPr>
          <w:rStyle w:val="ekvsymbol"/>
        </w:rPr>
        <w:sym w:font="Wingdings" w:char="F0A8"/>
      </w:r>
      <w:r>
        <w:tab/>
      </w:r>
    </w:p>
    <w:p w:rsidR="00BB2092" w:rsidRPr="00FB3BCE" w:rsidRDefault="00BB2092" w:rsidP="00B147A0">
      <w:pPr>
        <w:pStyle w:val="ekvgrundtexthalbe"/>
        <w:tabs>
          <w:tab w:val="left" w:pos="6804"/>
        </w:tabs>
      </w:pPr>
    </w:p>
    <w:p w:rsidR="00BB2092" w:rsidRDefault="00BB2092" w:rsidP="00B147A0">
      <w:pPr>
        <w:tabs>
          <w:tab w:val="left" w:pos="6804"/>
        </w:tabs>
      </w:pPr>
      <w:r>
        <w:t>5.</w:t>
      </w:r>
      <w:r>
        <w:tab/>
      </w:r>
      <w:r w:rsidRPr="00486219">
        <w:t>Macht mit allen Wörtern so weiter.</w:t>
      </w:r>
      <w:r w:rsidR="00B147A0" w:rsidRPr="00B147A0">
        <w:t xml:space="preserve"> </w:t>
      </w:r>
      <w:r w:rsidR="00B147A0">
        <w:tab/>
      </w:r>
      <w:r w:rsidR="00B147A0" w:rsidRPr="00D559DE">
        <w:rPr>
          <w:rStyle w:val="ekvsymbol"/>
        </w:rPr>
        <w:sym w:font="Wingdings" w:char="F0A8"/>
      </w:r>
    </w:p>
    <w:p w:rsidR="00BB2092" w:rsidRPr="00FB3BCE" w:rsidRDefault="00BB2092" w:rsidP="00B147A0">
      <w:pPr>
        <w:pStyle w:val="ekvgrundtexthalbe"/>
        <w:tabs>
          <w:tab w:val="left" w:pos="6804"/>
        </w:tabs>
      </w:pPr>
    </w:p>
    <w:p w:rsidR="00BB2092" w:rsidRDefault="00BB2092" w:rsidP="00B147A0">
      <w:pPr>
        <w:tabs>
          <w:tab w:val="left" w:pos="6804"/>
        </w:tabs>
      </w:pPr>
      <w:r>
        <w:t xml:space="preserve">6. </w:t>
      </w:r>
      <w:r>
        <w:tab/>
      </w:r>
      <w:r w:rsidRPr="00486219">
        <w:t>Wechselt euch ab.</w:t>
      </w:r>
      <w:r w:rsidR="00B147A0" w:rsidRPr="00B147A0">
        <w:t xml:space="preserve"> </w:t>
      </w:r>
      <w:r w:rsidR="00B147A0">
        <w:tab/>
      </w:r>
      <w:r w:rsidR="00B147A0" w:rsidRPr="00D559DE">
        <w:rPr>
          <w:rStyle w:val="ekvsymbol"/>
        </w:rPr>
        <w:sym w:font="Wingdings" w:char="F0A8"/>
      </w:r>
    </w:p>
    <w:p w:rsidR="009E29FC" w:rsidRDefault="009E29FC" w:rsidP="009E29FC"/>
    <w:p w:rsidR="009E29FC" w:rsidRDefault="009E29FC" w:rsidP="009E29FC"/>
    <w:p w:rsidR="009E29FC" w:rsidRDefault="009E29FC" w:rsidP="009E29FC"/>
    <w:p w:rsidR="009E29FC" w:rsidRDefault="009E29FC" w:rsidP="009E29FC"/>
    <w:p w:rsidR="009E29FC" w:rsidRDefault="009E29FC" w:rsidP="009E29FC">
      <w:r>
        <w:rPr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DD0EC7B" wp14:editId="330D1A07">
                <wp:simplePos x="0" y="0"/>
                <wp:positionH relativeFrom="column">
                  <wp:posOffset>3288886</wp:posOffset>
                </wp:positionH>
                <wp:positionV relativeFrom="paragraph">
                  <wp:posOffset>295910</wp:posOffset>
                </wp:positionV>
                <wp:extent cx="1839595" cy="1447165"/>
                <wp:effectExtent l="0" t="0" r="8255" b="635"/>
                <wp:wrapNone/>
                <wp:docPr id="10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9595" cy="1447165"/>
                          <a:chOff x="0" y="0"/>
                          <a:chExt cx="1839595" cy="1447165"/>
                        </a:xfrm>
                      </wpg:grpSpPr>
                      <pic:pic xmlns:pic="http://schemas.openxmlformats.org/drawingml/2006/picture">
                        <pic:nvPicPr>
                          <pic:cNvPr id="9" name="Grafik 9" descr="E:\_Annett\Klett Verlag 2018\Hager\270941 Zebra 2 KV\Dateneingang\270941_KV\270941_png\270941_png\KV_02\S569270941_Zebra_PapierimMaul.pn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595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feld 4"/>
                        <wps:cNvSpPr txBox="1"/>
                        <wps:spPr>
                          <a:xfrm rot="304225">
                            <a:off x="119270" y="747423"/>
                            <a:ext cx="900521" cy="4714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9E29FC" w:rsidRPr="00CB74F0" w:rsidRDefault="009E29FC" w:rsidP="009E29FC">
                              <w:pPr>
                                <w:jc w:val="center"/>
                                <w:rPr>
                                  <w:rStyle w:val="ekvhandschrift"/>
                                </w:rPr>
                              </w:pPr>
                              <w:r w:rsidRPr="00CB74F0">
                                <w:rPr>
                                  <w:rStyle w:val="ekvhandschrift"/>
                                </w:rPr>
                                <w:t>Der Text ist leicht.</w:t>
                              </w:r>
                            </w:p>
                            <w:p w:rsidR="009E29FC" w:rsidRPr="002855BC" w:rsidRDefault="009E29FC" w:rsidP="009E29FC">
                              <w:pPr>
                                <w:pStyle w:val="ekvaufgabenwortkarte"/>
                                <w:jc w:val="center"/>
                                <w:rPr>
                                  <w:color w:val="FF0000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D0EC7B" id="Gruppieren 10" o:spid="_x0000_s1026" style="position:absolute;margin-left:258.95pt;margin-top:23.3pt;width:144.85pt;height:113.95pt;z-index:251665408" coordsize="18395,14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9" o:spid="_x0000_s1027" type="#_x0000_t75" style="position:absolute;width:18395;height:14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">
                  <v:imagedata r:id="rId11" o:title="S569270941_Zebra_PapierimMaul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" o:spid="_x0000_s1028" type="#_x0000_t202" style="position:absolute;left:1192;top:7474;width:9005;height:4714;rotation:33229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" filled="f" stroked="f" strokeweight=".5pt">
                  <v:textbox>
                    <w:txbxContent>
                      <w:p w:rsidR="009E29FC" w:rsidRPr="00CB74F0" w:rsidRDefault="009E29FC" w:rsidP="009E29FC">
                        <w:pPr>
                          <w:jc w:val="center"/>
                          <w:rPr>
                            <w:rStyle w:val="ekvhandschrift"/>
                          </w:rPr>
                        </w:pPr>
                        <w:r w:rsidRPr="00CB74F0">
                          <w:rPr>
                            <w:rStyle w:val="ekvhandschrift"/>
                          </w:rPr>
                          <w:t>Der Text ist leicht.</w:t>
                        </w:r>
                      </w:p>
                      <w:p w:rsidR="009E29FC" w:rsidRPr="002855BC" w:rsidRDefault="009E29FC" w:rsidP="009E29FC">
                        <w:pPr>
                          <w:pStyle w:val="ekvaufgabenwortkarte"/>
                          <w:jc w:val="center"/>
                          <w:rPr>
                            <w:color w:val="FF0000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9E29FC" w:rsidRDefault="009E29FC" w:rsidP="009E29FC">
      <w:pPr>
        <w:sectPr w:rsidR="009E29FC" w:rsidSect="003F613D">
          <w:footerReference w:type="default" r:id="rId12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9E29FC" w:rsidRDefault="009E29FC" w:rsidP="009E29FC"/>
    <w:p w:rsidR="00284017" w:rsidRPr="00284017" w:rsidRDefault="00284017" w:rsidP="00BB2092">
      <w:pPr>
        <w:rPr>
          <w:rStyle w:val="ekvfett"/>
        </w:rPr>
      </w:pPr>
      <w:r w:rsidRPr="00284017">
        <w:rPr>
          <w:rStyle w:val="ekvfett"/>
        </w:rPr>
        <w:t>Im Zoo</w:t>
      </w:r>
    </w:p>
    <w:p w:rsidR="00284017" w:rsidRPr="00284017" w:rsidRDefault="00284017" w:rsidP="00BB2092">
      <w:pPr>
        <w:spacing w:before="120"/>
        <w:rPr>
          <w:rStyle w:val="ekvfett"/>
          <w:b w:val="0"/>
        </w:rPr>
      </w:pPr>
      <w:r w:rsidRPr="00284017">
        <w:rPr>
          <w:rStyle w:val="ekvfett"/>
          <w:b w:val="0"/>
        </w:rPr>
        <w:t>Selina und Tobias gehen in den Zoo.</w:t>
      </w:r>
    </w:p>
    <w:p w:rsidR="00284017" w:rsidRPr="00284017" w:rsidRDefault="00284017" w:rsidP="00BB2092">
      <w:pPr>
        <w:spacing w:before="120"/>
        <w:rPr>
          <w:rStyle w:val="ekvfett"/>
          <w:b w:val="0"/>
        </w:rPr>
      </w:pPr>
      <w:r w:rsidRPr="00284017">
        <w:rPr>
          <w:rStyle w:val="ekvfett"/>
          <w:b w:val="0"/>
        </w:rPr>
        <w:t>Sie schauen sich die Affen an.</w:t>
      </w:r>
    </w:p>
    <w:p w:rsidR="00284017" w:rsidRPr="00284017" w:rsidRDefault="00284017" w:rsidP="00BB2092">
      <w:pPr>
        <w:spacing w:before="120"/>
        <w:rPr>
          <w:rStyle w:val="ekvfett"/>
          <w:b w:val="0"/>
        </w:rPr>
      </w:pPr>
      <w:r w:rsidRPr="00284017">
        <w:rPr>
          <w:rStyle w:val="ekvfett"/>
          <w:b w:val="0"/>
        </w:rPr>
        <w:t>Selina möchte zu den Löwen.</w:t>
      </w:r>
      <w:r w:rsidR="00BB2092" w:rsidRPr="00BB2092">
        <w:t xml:space="preserve"> </w:t>
      </w:r>
    </w:p>
    <w:p w:rsidR="00AE12C9" w:rsidRDefault="00284017" w:rsidP="00BB2092">
      <w:pPr>
        <w:spacing w:before="120"/>
        <w:rPr>
          <w:sz w:val="26"/>
          <w:szCs w:val="26"/>
        </w:rPr>
      </w:pPr>
      <w:r w:rsidRPr="00284017">
        <w:rPr>
          <w:rStyle w:val="ekvfett"/>
          <w:b w:val="0"/>
        </w:rPr>
        <w:t>Tobias mag den Streichelzoo.</w:t>
      </w:r>
      <w:r w:rsidR="00AE12C9">
        <w:rPr>
          <w:sz w:val="26"/>
          <w:szCs w:val="26"/>
        </w:rPr>
        <w:br w:type="column"/>
      </w:r>
    </w:p>
    <w:p w:rsidR="00AE12C9" w:rsidRDefault="00AE12C9" w:rsidP="00BB2092">
      <w:pPr>
        <w:rPr>
          <w:sz w:val="26"/>
          <w:szCs w:val="26"/>
        </w:rPr>
      </w:pPr>
    </w:p>
    <w:p w:rsidR="00AE12C9" w:rsidRDefault="00AE12C9" w:rsidP="00BB2092">
      <w:pPr>
        <w:rPr>
          <w:sz w:val="26"/>
          <w:szCs w:val="26"/>
        </w:rPr>
      </w:pPr>
    </w:p>
    <w:p w:rsidR="00AE12C9" w:rsidRDefault="00AE12C9" w:rsidP="00BB2092">
      <w:pPr>
        <w:rPr>
          <w:sz w:val="26"/>
          <w:szCs w:val="26"/>
        </w:rPr>
      </w:pPr>
    </w:p>
    <w:p w:rsidR="00AE12C9" w:rsidRDefault="00AE12C9" w:rsidP="00BB2092">
      <w:pPr>
        <w:rPr>
          <w:sz w:val="26"/>
          <w:szCs w:val="26"/>
        </w:rPr>
        <w:sectPr w:rsidR="00AE12C9" w:rsidSect="00AE12C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</w:p>
    <w:p w:rsidR="00BB2E64" w:rsidRDefault="00BB2E64" w:rsidP="00BB2092">
      <w:pPr>
        <w:rPr>
          <w:sz w:val="26"/>
          <w:szCs w:val="26"/>
        </w:rPr>
        <w:sectPr w:rsidR="00BB2E64" w:rsidSect="00C568E3"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BB2092" w:rsidRDefault="00BB2092" w:rsidP="00BB2092">
      <w:pPr>
        <w:rPr>
          <w:rStyle w:val="ekvfett"/>
        </w:rPr>
      </w:pPr>
    </w:p>
    <w:p w:rsidR="00BB2092" w:rsidRDefault="0067252F" w:rsidP="00BB2092">
      <w:pPr>
        <w:rPr>
          <w:rStyle w:val="ekvfett"/>
        </w:rPr>
      </w:pPr>
      <w:r w:rsidRPr="00BB0569">
        <w:rPr>
          <w:rStyle w:val="ekvfett"/>
          <w:b w:val="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20C6F64" wp14:editId="321A12B1">
                <wp:simplePos x="0" y="0"/>
                <wp:positionH relativeFrom="column">
                  <wp:posOffset>3700780</wp:posOffset>
                </wp:positionH>
                <wp:positionV relativeFrom="paragraph">
                  <wp:posOffset>174211</wp:posOffset>
                </wp:positionV>
                <wp:extent cx="1907540" cy="2638425"/>
                <wp:effectExtent l="0" t="0" r="0" b="9525"/>
                <wp:wrapNone/>
                <wp:docPr id="1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7540" cy="2638425"/>
                          <a:chOff x="0" y="0"/>
                          <a:chExt cx="1907540" cy="2638425"/>
                        </a:xfrm>
                      </wpg:grpSpPr>
                      <pic:pic xmlns:pic="http://schemas.openxmlformats.org/drawingml/2006/picture">
                        <pic:nvPicPr>
                          <pic:cNvPr id="7" name="Grafik 7" descr="E:\_Annett\Klett Verlag 2018\Hager\270941 Zebra 2 KV\Dateneingang\270941_KV\270941_png\270941_png\KV_02\S537270667_Zebra_Schild2.png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540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Textfeld 8"/>
                        <wps:cNvSpPr txBox="1"/>
                        <wps:spPr>
                          <a:xfrm>
                            <a:off x="47708" y="166977"/>
                            <a:ext cx="1720638" cy="3264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B0569" w:rsidRPr="00CB74F0" w:rsidRDefault="00BB0569" w:rsidP="00BB0569">
                              <w:pPr>
                                <w:jc w:val="center"/>
                                <w:rPr>
                                  <w:rStyle w:val="ekvhandschrift"/>
                                </w:rPr>
                              </w:pPr>
                              <w:r w:rsidRPr="00CB74F0">
                                <w:rPr>
                                  <w:rStyle w:val="ekvhandschrift"/>
                                </w:rPr>
                                <w:t xml:space="preserve">Der Text ist </w:t>
                              </w:r>
                              <w:r>
                                <w:rPr>
                                  <w:rStyle w:val="ekvhandschrift"/>
                                </w:rPr>
                                <w:t>schwer</w:t>
                              </w:r>
                              <w:r w:rsidRPr="00CB74F0">
                                <w:rPr>
                                  <w:rStyle w:val="ekvhandschrift"/>
                                </w:rPr>
                                <w:t>.</w:t>
                              </w:r>
                            </w:p>
                            <w:p w:rsidR="00BB0569" w:rsidRPr="002855BC" w:rsidRDefault="00BB0569" w:rsidP="00BB0569">
                              <w:pPr>
                                <w:pStyle w:val="ekvaufgabenwortkarte"/>
                                <w:jc w:val="center"/>
                                <w:rPr>
                                  <w:color w:val="FF0000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0C6F64" id="Gruppieren 1" o:spid="_x0000_s1029" style="position:absolute;margin-left:291.4pt;margin-top:13.7pt;width:150.2pt;height:207.75pt;z-index:251663360;mso-width-relative:margin;mso-height-relative:margin" coordsize="19075,26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">
                <v:shape id="Grafik 7" o:spid="_x0000_s1030" type="#_x0000_t75" style="position:absolute;width:19075;height:26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">
                  <v:imagedata r:id="rId20" o:title="S537270667_Zebra_Schild2"/>
                </v:shape>
                <v:shape id="Textfeld 8" o:spid="_x0000_s1031" type="#_x0000_t202" style="position:absolute;left:477;top:1669;width:17206;height:3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:rsidR="00BB0569" w:rsidRPr="00CB74F0" w:rsidRDefault="00BB0569" w:rsidP="00BB0569">
                        <w:pPr>
                          <w:jc w:val="center"/>
                          <w:rPr>
                            <w:rStyle w:val="ekvhandschrift"/>
                          </w:rPr>
                        </w:pPr>
                        <w:r w:rsidRPr="00CB74F0">
                          <w:rPr>
                            <w:rStyle w:val="ekvhandschrift"/>
                          </w:rPr>
                          <w:t xml:space="preserve">Der Text ist </w:t>
                        </w:r>
                        <w:r>
                          <w:rPr>
                            <w:rStyle w:val="ekvhandschrift"/>
                          </w:rPr>
                          <w:t>schwer</w:t>
                        </w:r>
                        <w:r w:rsidRPr="00CB74F0">
                          <w:rPr>
                            <w:rStyle w:val="ekvhandschrift"/>
                          </w:rPr>
                          <w:t>.</w:t>
                        </w:r>
                      </w:p>
                      <w:p w:rsidR="00BB0569" w:rsidRPr="002855BC" w:rsidRDefault="00BB0569" w:rsidP="00BB0569">
                        <w:pPr>
                          <w:pStyle w:val="ekvaufgabenwortkarte"/>
                          <w:jc w:val="center"/>
                          <w:rPr>
                            <w:color w:val="FF0000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BB2092" w:rsidRDefault="00BB2092" w:rsidP="00BB2092">
      <w:pPr>
        <w:rPr>
          <w:rStyle w:val="ekvfett"/>
        </w:rPr>
      </w:pPr>
    </w:p>
    <w:p w:rsidR="0067252F" w:rsidRDefault="0067252F" w:rsidP="00BB2092">
      <w:pPr>
        <w:rPr>
          <w:rStyle w:val="ekvfett"/>
        </w:rPr>
      </w:pPr>
    </w:p>
    <w:p w:rsidR="00BB2092" w:rsidRDefault="00BB2092" w:rsidP="00BB2092">
      <w:pPr>
        <w:rPr>
          <w:rStyle w:val="ekvfett"/>
        </w:rPr>
      </w:pPr>
    </w:p>
    <w:p w:rsidR="00C568E3" w:rsidRPr="00C568E3" w:rsidRDefault="00C568E3" w:rsidP="00BB2092">
      <w:pPr>
        <w:rPr>
          <w:rStyle w:val="ekvfett"/>
        </w:rPr>
      </w:pPr>
      <w:r w:rsidRPr="00C568E3">
        <w:rPr>
          <w:rStyle w:val="ekvfett"/>
        </w:rPr>
        <w:t>Im Zoo</w:t>
      </w:r>
    </w:p>
    <w:p w:rsidR="00C568E3" w:rsidRPr="00C568E3" w:rsidRDefault="00C568E3" w:rsidP="00E903AF">
      <w:pPr>
        <w:spacing w:before="120"/>
        <w:ind w:right="-369"/>
        <w:rPr>
          <w:rStyle w:val="ekvfett"/>
          <w:b w:val="0"/>
        </w:rPr>
      </w:pPr>
      <w:r w:rsidRPr="00C568E3">
        <w:rPr>
          <w:rStyle w:val="ekvfett"/>
          <w:b w:val="0"/>
        </w:rPr>
        <w:t>Selina und Tobias gehen gemeinsam in den Zoo.</w:t>
      </w:r>
    </w:p>
    <w:p w:rsidR="00C568E3" w:rsidRPr="00C568E3" w:rsidRDefault="00C568E3" w:rsidP="00BB2092">
      <w:pPr>
        <w:spacing w:before="120"/>
        <w:rPr>
          <w:rStyle w:val="ekvfett"/>
          <w:b w:val="0"/>
        </w:rPr>
      </w:pPr>
      <w:r w:rsidRPr="00C568E3">
        <w:rPr>
          <w:rStyle w:val="ekvfett"/>
          <w:b w:val="0"/>
        </w:rPr>
        <w:t>Sie schauen sich die lustigen Affen an.</w:t>
      </w:r>
    </w:p>
    <w:p w:rsidR="00C568E3" w:rsidRPr="00C568E3" w:rsidRDefault="00C568E3" w:rsidP="00BB2092">
      <w:pPr>
        <w:spacing w:before="120"/>
        <w:rPr>
          <w:rStyle w:val="ekvfett"/>
          <w:b w:val="0"/>
        </w:rPr>
      </w:pPr>
      <w:r w:rsidRPr="00C568E3">
        <w:rPr>
          <w:rStyle w:val="ekvfett"/>
          <w:b w:val="0"/>
        </w:rPr>
        <w:t>Selina möchte zum Löwenkäfig.</w:t>
      </w:r>
    </w:p>
    <w:p w:rsidR="00C568E3" w:rsidRDefault="00C568E3" w:rsidP="00BB2092">
      <w:pPr>
        <w:spacing w:before="120"/>
        <w:rPr>
          <w:rStyle w:val="ekvfett"/>
          <w:b w:val="0"/>
        </w:rPr>
      </w:pPr>
      <w:r w:rsidRPr="00C568E3">
        <w:rPr>
          <w:rStyle w:val="ekvfett"/>
          <w:b w:val="0"/>
        </w:rPr>
        <w:t>Tobias füttert im Streichelzoo die Ziegen.</w:t>
      </w:r>
    </w:p>
    <w:p w:rsidR="00C568E3" w:rsidRDefault="00C568E3" w:rsidP="00E903AF">
      <w:pPr>
        <w:rPr>
          <w:rStyle w:val="ekvfett"/>
          <w:b w:val="0"/>
        </w:rPr>
      </w:pPr>
    </w:p>
    <w:p w:rsidR="00C568E3" w:rsidRDefault="00C568E3" w:rsidP="00284017">
      <w:pPr>
        <w:pStyle w:val="ekvschreiblinie"/>
        <w:rPr>
          <w:rStyle w:val="ekvfett"/>
          <w:b w:val="0"/>
        </w:rPr>
      </w:pPr>
    </w:p>
    <w:sectPr w:rsidR="00C568E3" w:rsidSect="00E903AF">
      <w:type w:val="continuous"/>
      <w:pgSz w:w="11906" w:h="16838" w:code="9"/>
      <w:pgMar w:top="454" w:right="851" w:bottom="1531" w:left="1701" w:header="454" w:footer="454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2B8" w:rsidRDefault="009362B8" w:rsidP="003C599D">
      <w:pPr>
        <w:spacing w:line="240" w:lineRule="auto"/>
      </w:pPr>
      <w:r>
        <w:separator/>
      </w:r>
    </w:p>
  </w:endnote>
  <w:endnote w:type="continuationSeparator" w:id="0">
    <w:p w:rsidR="009362B8" w:rsidRDefault="009362B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9E29FC" w:rsidRPr="00F42294" w:rsidTr="006B2D23">
      <w:trPr>
        <w:trHeight w:hRule="exact" w:val="680"/>
      </w:trPr>
      <w:tc>
        <w:tcPr>
          <w:tcW w:w="1131" w:type="dxa"/>
          <w:noWrap/>
        </w:tcPr>
        <w:p w:rsidR="009E29FC" w:rsidRPr="00913892" w:rsidRDefault="009E29FC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988CAB5" wp14:editId="5FD54856">
                <wp:extent cx="468000" cy="234000"/>
                <wp:effectExtent l="0" t="0" r="8255" b="0"/>
                <wp:docPr id="6" name="Graf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9E29FC" w:rsidRDefault="009E29FC" w:rsidP="00370A70">
          <w:pPr>
            <w:pStyle w:val="ekvpagina"/>
          </w:pPr>
          <w:r w:rsidRPr="00913892">
            <w:t>© Ernst Klett Verlag GmbH, Stuttgart 201</w:t>
          </w:r>
          <w:r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9E29FC" w:rsidRDefault="009E29FC" w:rsidP="00370A70">
          <w:pPr>
            <w:pStyle w:val="ekvpagina"/>
          </w:pPr>
        </w:p>
        <w:p w:rsidR="009E29FC" w:rsidRPr="006E2362" w:rsidRDefault="009E29FC" w:rsidP="00370A70">
          <w:pPr>
            <w:pStyle w:val="ekvpagina"/>
            <w:rPr>
              <w:rStyle w:val="ekvfett"/>
            </w:rPr>
          </w:pPr>
          <w:r w:rsidRPr="006E2362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9E29FC" w:rsidRPr="00A6078B" w:rsidRDefault="009E29FC" w:rsidP="00005AE2">
          <w:pPr>
            <w:pStyle w:val="ekvquelle"/>
          </w:pPr>
          <w:r w:rsidRPr="00005AE2">
            <w:t>Textquellen:</w:t>
          </w:r>
          <w:r>
            <w:t xml:space="preserve"> </w:t>
          </w:r>
          <w:r w:rsidRPr="00A6078B">
            <w:t>Imke Bünstorf, Syke</w:t>
          </w:r>
        </w:p>
        <w:p w:rsidR="009E29FC" w:rsidRPr="00025140" w:rsidRDefault="009E29FC" w:rsidP="00005AE2">
          <w:pPr>
            <w:pStyle w:val="ekvquelle"/>
          </w:pPr>
          <w:r w:rsidRPr="00005AE2">
            <w:t xml:space="preserve">Illustratoren: </w:t>
          </w:r>
          <w:r w:rsidRPr="001961AA">
            <w:t>Friederike Ablang, Berlin; Anke Fröhlich, Leipzig</w:t>
          </w:r>
        </w:p>
      </w:tc>
      <w:tc>
        <w:tcPr>
          <w:tcW w:w="397" w:type="dxa"/>
        </w:tcPr>
        <w:p w:rsidR="009E29FC" w:rsidRPr="00913892" w:rsidRDefault="009E29FC" w:rsidP="00913892">
          <w:pPr>
            <w:pStyle w:val="ekvpagina"/>
          </w:pPr>
        </w:p>
      </w:tc>
    </w:tr>
  </w:tbl>
  <w:p w:rsidR="009E29FC" w:rsidRDefault="009E29F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8C2" w:rsidRDefault="00CC28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11" name="Graf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6E2362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6E2362" w:rsidRDefault="006E2362" w:rsidP="00370A70">
          <w:pPr>
            <w:pStyle w:val="ekvpagina"/>
          </w:pPr>
        </w:p>
        <w:p w:rsidR="006E2362" w:rsidRPr="006E2362" w:rsidRDefault="006E2362" w:rsidP="00370A70">
          <w:pPr>
            <w:pStyle w:val="ekvpagina"/>
            <w:rPr>
              <w:rStyle w:val="ekvfett"/>
            </w:rPr>
          </w:pPr>
          <w:r w:rsidRPr="006E2362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CC28C2">
          <w:pPr>
            <w:pStyle w:val="ekvquelle"/>
          </w:pPr>
          <w:r w:rsidRPr="00005AE2">
            <w:t>Textquellen:</w:t>
          </w:r>
          <w:r w:rsidR="006E2362">
            <w:t xml:space="preserve"> </w:t>
          </w:r>
          <w:r w:rsidR="00CC28C2">
            <w:t>Imke Bünstorf, Syke</w:t>
          </w:r>
        </w:p>
        <w:p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6E2362" w:rsidRPr="006E2362">
            <w:rPr>
              <w:color w:val="FF0000"/>
            </w:rPr>
            <w:t>((Zebra neu</w:t>
          </w:r>
          <w:r w:rsidR="00AE12C9">
            <w:rPr>
              <w:color w:val="FF0000"/>
            </w:rPr>
            <w:t>+Zebras alt</w:t>
          </w:r>
          <w:r w:rsidR="006E2362" w:rsidRPr="006E2362">
            <w:rPr>
              <w:color w:val="FF0000"/>
            </w:rPr>
            <w:t>))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8C2" w:rsidRDefault="00CC28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2B8" w:rsidRDefault="009362B8" w:rsidP="003C599D">
      <w:pPr>
        <w:spacing w:line="240" w:lineRule="auto"/>
      </w:pPr>
      <w:r>
        <w:separator/>
      </w:r>
    </w:p>
  </w:footnote>
  <w:footnote w:type="continuationSeparator" w:id="0">
    <w:p w:rsidR="009362B8" w:rsidRDefault="009362B8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8C2" w:rsidRDefault="00CC28C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8C2" w:rsidRDefault="00CC28C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8C2" w:rsidRDefault="00CC28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F2E47"/>
    <w:multiLevelType w:val="hybridMultilevel"/>
    <w:tmpl w:val="161A6A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1F"/>
    <w:rsid w:val="000040E2"/>
    <w:rsid w:val="00005AE2"/>
    <w:rsid w:val="00006964"/>
    <w:rsid w:val="000101D7"/>
    <w:rsid w:val="00017D13"/>
    <w:rsid w:val="00020440"/>
    <w:rsid w:val="000206B8"/>
    <w:rsid w:val="00025140"/>
    <w:rsid w:val="0002619A"/>
    <w:rsid w:val="00035074"/>
    <w:rsid w:val="00037566"/>
    <w:rsid w:val="00043523"/>
    <w:rsid w:val="000523D4"/>
    <w:rsid w:val="0005302D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7041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4017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0646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13D"/>
    <w:rsid w:val="003F640D"/>
    <w:rsid w:val="004037F3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219"/>
    <w:rsid w:val="00486B3D"/>
    <w:rsid w:val="00490692"/>
    <w:rsid w:val="004925F2"/>
    <w:rsid w:val="004A66C3"/>
    <w:rsid w:val="004A66CF"/>
    <w:rsid w:val="004B32DD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2021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19E6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110C"/>
    <w:rsid w:val="00603AD5"/>
    <w:rsid w:val="006201CB"/>
    <w:rsid w:val="00622F6B"/>
    <w:rsid w:val="00627765"/>
    <w:rsid w:val="0064692C"/>
    <w:rsid w:val="006528D0"/>
    <w:rsid w:val="00653F68"/>
    <w:rsid w:val="0066479D"/>
    <w:rsid w:val="0067252F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A751F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2362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5996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00D6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2B8"/>
    <w:rsid w:val="00936CF0"/>
    <w:rsid w:val="00942106"/>
    <w:rsid w:val="0094260D"/>
    <w:rsid w:val="00946121"/>
    <w:rsid w:val="0094744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29FC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053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12C9"/>
    <w:rsid w:val="00AE3590"/>
    <w:rsid w:val="00AE65F6"/>
    <w:rsid w:val="00AE6684"/>
    <w:rsid w:val="00AF053E"/>
    <w:rsid w:val="00B022FE"/>
    <w:rsid w:val="00B039E8"/>
    <w:rsid w:val="00B112CF"/>
    <w:rsid w:val="00B147A0"/>
    <w:rsid w:val="00B14B45"/>
    <w:rsid w:val="00B155E8"/>
    <w:rsid w:val="00B15F75"/>
    <w:rsid w:val="00B2194E"/>
    <w:rsid w:val="00B302EB"/>
    <w:rsid w:val="00B31F29"/>
    <w:rsid w:val="00B32DAF"/>
    <w:rsid w:val="00B37E68"/>
    <w:rsid w:val="00B42953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0569"/>
    <w:rsid w:val="00BB2092"/>
    <w:rsid w:val="00BB2E64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68E3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5F97"/>
    <w:rsid w:val="00CB782D"/>
    <w:rsid w:val="00CC28C2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40404"/>
    <w:rsid w:val="00D5371E"/>
    <w:rsid w:val="00D54464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033A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18BE"/>
    <w:rsid w:val="00E22935"/>
    <w:rsid w:val="00E22C67"/>
    <w:rsid w:val="00E249A3"/>
    <w:rsid w:val="00E34F46"/>
    <w:rsid w:val="00E375D2"/>
    <w:rsid w:val="00E43E04"/>
    <w:rsid w:val="00E50799"/>
    <w:rsid w:val="00E63251"/>
    <w:rsid w:val="00E70C40"/>
    <w:rsid w:val="00E710C7"/>
    <w:rsid w:val="00E903AF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5F5A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633F"/>
    <w:rsid w:val="00FB72A0"/>
    <w:rsid w:val="00FC35C5"/>
    <w:rsid w:val="00FC7DBF"/>
    <w:rsid w:val="00FD186A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9E3643"/>
  <w15:chartTrackingRefBased/>
  <w15:docId w15:val="{0E9BA98B-4B23-4A67-A083-73DF42CC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styleId="Listenabsatz">
    <w:name w:val="List Paragraph"/>
    <w:basedOn w:val="Standard"/>
    <w:uiPriority w:val="9"/>
    <w:qFormat/>
    <w:rsid w:val="0002619A"/>
    <w:pPr>
      <w:spacing w:line="396" w:lineRule="exact"/>
      <w:ind w:left="720"/>
      <w:contextualSpacing/>
    </w:pPr>
    <w:rPr>
      <w:rFonts w:eastAsia="Calibri" w:cs="Times New Roman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21</cp:revision>
  <cp:lastPrinted>2016-12-20T14:33:00Z</cp:lastPrinted>
  <dcterms:created xsi:type="dcterms:W3CDTF">2018-01-18T11:11:00Z</dcterms:created>
  <dcterms:modified xsi:type="dcterms:W3CDTF">2018-07-04T08:14:00Z</dcterms:modified>
</cp:coreProperties>
</file>