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974628">
            <w:pPr>
              <w:pStyle w:val="ekvkvnummer"/>
            </w:pPr>
            <w:r w:rsidRPr="005446D6">
              <w:t>KV</w:t>
            </w:r>
            <w:r w:rsidR="00295EE7">
              <w:t xml:space="preserve"> 4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A228DC">
            <w:pPr>
              <w:pStyle w:val="ekvue1arial"/>
              <w:rPr>
                <w:color w:val="FFFFFF" w:themeColor="background1"/>
              </w:rPr>
            </w:pPr>
          </w:p>
        </w:tc>
      </w:tr>
    </w:tbl>
    <w:p w:rsidR="00C974ED" w:rsidRDefault="00C974ED" w:rsidP="00C974ED">
      <w:pPr>
        <w:pStyle w:val="ekvue1arial"/>
      </w:pPr>
      <w:bookmarkStart w:id="0" w:name="bmStart"/>
      <w:bookmarkEnd w:id="0"/>
      <w:r>
        <w:t>Wörter mit B/b, G/g und D/d</w:t>
      </w:r>
    </w:p>
    <w:p w:rsidR="000037EA" w:rsidRDefault="000037EA" w:rsidP="000037EA"/>
    <w:p w:rsidR="00974628" w:rsidRPr="00D3427F" w:rsidRDefault="00974628" w:rsidP="00974628">
      <w:pPr>
        <w:pStyle w:val="ekvnummerierung"/>
        <w:framePr w:wrap="around"/>
      </w:pPr>
      <w:r>
        <w:t>1</w:t>
      </w:r>
    </w:p>
    <w:p w:rsidR="00405EBD" w:rsidRPr="00287B24" w:rsidRDefault="00405EBD" w:rsidP="00405EB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EBD" w:rsidRDefault="00974628" w:rsidP="00005AE2">
      <w:r>
        <w:t>Lies die Sätze deutlich vor.</w:t>
      </w:r>
      <w:r w:rsidR="00902E80" w:rsidRPr="00902E80">
        <w:rPr>
          <w:rFonts w:eastAsia="Times New Roman" w:cs="Times New Roman"/>
          <w:noProof w:val="0"/>
          <w:sz w:val="20"/>
          <w:szCs w:val="20"/>
          <w:lang w:eastAsia="de-DE"/>
        </w:rPr>
        <w:t xml:space="preserve"> 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19"/>
        <w:gridCol w:w="3119"/>
      </w:tblGrid>
      <w:tr w:rsidR="000037EA" w:rsidRPr="00FB3BCE" w:rsidTr="00205E4B">
        <w:trPr>
          <w:trHeight w:val="2395"/>
        </w:trPr>
        <w:tc>
          <w:tcPr>
            <w:tcW w:w="3118" w:type="dxa"/>
            <w:shd w:val="clear" w:color="auto" w:fill="auto"/>
          </w:tcPr>
          <w:p w:rsidR="000037EA" w:rsidRPr="00FB3BCE" w:rsidRDefault="000037EA" w:rsidP="00205E4B">
            <w:pPr>
              <w:pStyle w:val="ekvbild"/>
              <w:tabs>
                <w:tab w:val="clear" w:pos="340"/>
                <w:tab w:val="clear" w:pos="595"/>
                <w:tab w:val="clear" w:pos="851"/>
                <w:tab w:val="center" w:pos="1556"/>
              </w:tabs>
              <w:jc w:val="center"/>
            </w:pPr>
          </w:p>
        </w:tc>
        <w:tc>
          <w:tcPr>
            <w:tcW w:w="3119" w:type="dxa"/>
          </w:tcPr>
          <w:p w:rsidR="000037EA" w:rsidRPr="00FB3BCE" w:rsidRDefault="000037EA" w:rsidP="00205E4B">
            <w:pPr>
              <w:pStyle w:val="ekvbild"/>
            </w:pPr>
          </w:p>
        </w:tc>
        <w:tc>
          <w:tcPr>
            <w:tcW w:w="3119" w:type="dxa"/>
            <w:shd w:val="clear" w:color="auto" w:fill="auto"/>
          </w:tcPr>
          <w:p w:rsidR="000037EA" w:rsidRPr="00FB3BCE" w:rsidRDefault="00902E80" w:rsidP="00205E4B">
            <w:pPr>
              <w:pStyle w:val="ekvbild"/>
              <w:jc w:val="center"/>
            </w:pPr>
            <w:r w:rsidRPr="00902E80">
              <w:rPr>
                <w:rFonts w:eastAsia="Times New Roman" w:cs="Times New Roman"/>
                <w:sz w:val="20"/>
                <w:szCs w:val="20"/>
                <w:lang w:eastAsia="de-DE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-4112387</wp:posOffset>
                  </wp:positionH>
                  <wp:positionV relativeFrom="paragraph">
                    <wp:posOffset>16916</wp:posOffset>
                  </wp:positionV>
                  <wp:extent cx="5939790" cy="1475740"/>
                  <wp:effectExtent l="0" t="0" r="3810" b="0"/>
                  <wp:wrapNone/>
                  <wp:docPr id="16" name="Grafik 16" descr="KV01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V01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9790" cy="147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037EA" w:rsidRPr="00FB3BCE" w:rsidTr="000037EA">
        <w:trPr>
          <w:trHeight w:val="284"/>
        </w:trPr>
        <w:tc>
          <w:tcPr>
            <w:tcW w:w="3118" w:type="dxa"/>
          </w:tcPr>
          <w:p w:rsidR="000037EA" w:rsidRDefault="000037EA" w:rsidP="000037EA">
            <w:r>
              <w:t xml:space="preserve">Paul badet mit pinker </w:t>
            </w:r>
          </w:p>
          <w:p w:rsidR="000037EA" w:rsidRPr="00FB3BCE" w:rsidRDefault="000037EA" w:rsidP="000037EA">
            <w:r>
              <w:t xml:space="preserve">Badehose im Badesee. </w:t>
            </w:r>
          </w:p>
        </w:tc>
        <w:tc>
          <w:tcPr>
            <w:tcW w:w="3119" w:type="dxa"/>
          </w:tcPr>
          <w:p w:rsidR="000037EA" w:rsidRDefault="000037EA" w:rsidP="000037EA">
            <w:r>
              <w:t xml:space="preserve">Gustav und Gerda geben </w:t>
            </w:r>
          </w:p>
          <w:p w:rsidR="000037EA" w:rsidRPr="00FB3BCE" w:rsidRDefault="000037EA" w:rsidP="000037EA">
            <w:r>
              <w:t>eine Geburtstagsparty.</w:t>
            </w:r>
          </w:p>
        </w:tc>
        <w:tc>
          <w:tcPr>
            <w:tcW w:w="3119" w:type="dxa"/>
          </w:tcPr>
          <w:p w:rsidR="000037EA" w:rsidRPr="00FB3BCE" w:rsidRDefault="000037EA" w:rsidP="000037EA">
            <w:r>
              <w:t>Tina düst täglich mit Dackel Tobi durch das Dorf.</w:t>
            </w:r>
          </w:p>
        </w:tc>
      </w:tr>
    </w:tbl>
    <w:p w:rsidR="00974628" w:rsidRDefault="00974628" w:rsidP="00005AE2"/>
    <w:p w:rsidR="00974628" w:rsidRPr="00D3427F" w:rsidRDefault="00974628" w:rsidP="00974628">
      <w:pPr>
        <w:pStyle w:val="ekvnummerierung"/>
        <w:framePr w:wrap="around"/>
      </w:pPr>
      <w:r>
        <w:t>2</w:t>
      </w:r>
    </w:p>
    <w:p w:rsidR="00405EBD" w:rsidRPr="00287B24" w:rsidRDefault="00405EBD" w:rsidP="00405EB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EE7" w:rsidRDefault="00295EE7" w:rsidP="00295EE7">
      <w:r>
        <w:t xml:space="preserve">Färbe </w:t>
      </w:r>
      <w:r w:rsidRPr="00974628">
        <w:rPr>
          <w:b/>
        </w:rPr>
        <w:t>B/b</w:t>
      </w:r>
      <w:r>
        <w:t xml:space="preserve">, </w:t>
      </w:r>
      <w:r w:rsidRPr="00974628">
        <w:rPr>
          <w:b/>
        </w:rPr>
        <w:t>G/g</w:t>
      </w:r>
      <w:r>
        <w:t xml:space="preserve"> und </w:t>
      </w:r>
      <w:r w:rsidRPr="00974628">
        <w:rPr>
          <w:b/>
        </w:rPr>
        <w:t>D/d</w:t>
      </w:r>
      <w:r>
        <w:t>.</w:t>
      </w:r>
    </w:p>
    <w:p w:rsidR="00295EE7" w:rsidRDefault="00295EE7" w:rsidP="00295EE7"/>
    <w:p w:rsidR="00295EE7" w:rsidRPr="00D3427F" w:rsidRDefault="00295EE7" w:rsidP="00295EE7">
      <w:pPr>
        <w:pStyle w:val="ekvnummerierung"/>
        <w:framePr w:wrap="around"/>
      </w:pPr>
      <w:r>
        <w:t>3</w:t>
      </w:r>
    </w:p>
    <w:p w:rsidR="00405EBD" w:rsidRPr="00287B24" w:rsidRDefault="00405EBD" w:rsidP="00405EB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628" w:rsidRDefault="00974628" w:rsidP="00005AE2">
      <w:r>
        <w:t>Bilde Sätze.</w:t>
      </w:r>
      <w:r w:rsidR="000037EA" w:rsidRPr="000037EA">
        <w:rPr>
          <w:lang w:eastAsia="de-DE"/>
        </w:rPr>
        <w:t xml:space="preserve"> </w:t>
      </w:r>
    </w:p>
    <w:p w:rsidR="00974628" w:rsidRPr="00FE0BEC" w:rsidRDefault="00974628" w:rsidP="00005AE2">
      <w:pPr>
        <w:rPr>
          <w:color w:val="0070C0"/>
        </w:rPr>
      </w:pPr>
    </w:p>
    <w:tbl>
      <w:tblPr>
        <w:tblW w:w="9360" w:type="dxa"/>
        <w:tblLayout w:type="fixed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6666"/>
      </w:tblGrid>
      <w:tr w:rsidR="00974628" w:rsidRPr="00FB3BCE" w:rsidTr="00902E80">
        <w:trPr>
          <w:trHeight w:val="1750"/>
        </w:trPr>
        <w:tc>
          <w:tcPr>
            <w:tcW w:w="2694" w:type="dxa"/>
            <w:shd w:val="clear" w:color="auto" w:fill="auto"/>
          </w:tcPr>
          <w:p w:rsidR="00974628" w:rsidRPr="00FB3BCE" w:rsidRDefault="00902E80" w:rsidP="00974628">
            <w:pPr>
              <w:pStyle w:val="ekvbild"/>
            </w:pPr>
            <w: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254</wp:posOffset>
                  </wp:positionH>
                  <wp:positionV relativeFrom="page">
                    <wp:posOffset>4445</wp:posOffset>
                  </wp:positionV>
                  <wp:extent cx="1569600" cy="1256400"/>
                  <wp:effectExtent l="0" t="0" r="0" b="1270"/>
                  <wp:wrapNone/>
                  <wp:docPr id="17" name="Grafik 17" descr="KV01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V01_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9707"/>
                          <a:stretch/>
                        </pic:blipFill>
                        <pic:spPr bwMode="auto">
                          <a:xfrm>
                            <a:off x="0" y="0"/>
                            <a:ext cx="1569600" cy="12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66" w:type="dxa"/>
            <w:shd w:val="clear" w:color="auto" w:fill="auto"/>
          </w:tcPr>
          <w:p w:rsidR="000037EA" w:rsidRDefault="000037EA" w:rsidP="00902E80">
            <w:pPr>
              <w:ind w:right="363"/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</w:pPr>
          </w:p>
          <w:p w:rsidR="00974628" w:rsidRDefault="000037EA" w:rsidP="00902E80">
            <w:pPr>
              <w:ind w:right="363"/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</w:pP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69CC2E9D" wp14:editId="592524E2">
                      <wp:extent cx="809625" cy="269875"/>
                      <wp:effectExtent l="0" t="0" r="26670" b="15875"/>
                      <wp:docPr id="12" name="Textfeld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  <w:jc w:val="center"/>
                                  </w:pPr>
                                  <w:r>
                                    <w:t>Burgen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69CC2E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2" o:spid="_x0000_s1026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  <w:jc w:val="center"/>
                            </w:pPr>
                            <w:r>
                              <w:t>Burgen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69CC2E9D" wp14:editId="592524E2">
                      <wp:extent cx="809625" cy="269875"/>
                      <wp:effectExtent l="0" t="0" r="13970" b="15875"/>
                      <wp:docPr id="13" name="Textfeld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  <w:jc w:val="center"/>
                                  </w:pPr>
                                  <w:r w:rsidRPr="000037EA">
                                    <w:t>Be</w:t>
                                  </w:r>
                                  <w:r>
                                    <w:t>lla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9CC2E9D" id="Textfeld 13" o:spid="_x0000_s1027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DpEpuPQwIAAH8EAAAO&#10;AAAAAAAAAAAAAAAAAC4CAABkcnMvZTJvRG9jLnhtbFBLAQItABQABgAIAAAAIQABN0S72wAAAAQB&#10;AAAPAAAAAAAAAAAAAAAAAJ0EAABkcnMvZG93bnJldi54bWxQSwUGAAAAAAQABADzAAAApQUAAAAA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  <w:jc w:val="center"/>
                            </w:pPr>
                            <w:r w:rsidRPr="000037EA">
                              <w:t>Be</w:t>
                            </w:r>
                            <w:r>
                              <w:t>lla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6CC7AF48" wp14:editId="439C60A8">
                      <wp:extent cx="809625" cy="269875"/>
                      <wp:effectExtent l="0" t="0" r="20320" b="15875"/>
                      <wp:docPr id="14" name="Textfeld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  <w:jc w:val="center"/>
                                  </w:pPr>
                                  <w:r w:rsidRPr="000037EA">
                                    <w:t>besichtigt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CC7AF48" id="Textfeld 14" o:spid="_x0000_s102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nWJlWEQCAAB/BAAA&#10;DgAAAAAAAAAAAAAAAAAuAgAAZHJzL2Uyb0RvYy54bWxQSwECLQAUAAYACAAAACEAATdEu9sAAAAE&#10;AQAADwAAAAAAAAAAAAAAAACeBAAAZHJzL2Rvd25yZXYueG1sUEsFBgAAAAAEAAQA8wAAAKYFAAAA&#10;AA=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  <w:jc w:val="center"/>
                            </w:pPr>
                            <w:r w:rsidRPr="000037EA">
                              <w:t>besichtigt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6CC7AF48" wp14:editId="439C60A8">
                      <wp:extent cx="809625" cy="269875"/>
                      <wp:effectExtent l="0" t="0" r="15875" b="15875"/>
                      <wp:docPr id="15" name="Textfeld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  <w:jc w:val="center"/>
                                  </w:pPr>
                                  <w:r w:rsidRPr="000037EA">
                                    <w:t>begeistert</w:t>
                                  </w:r>
                                </w:p>
                                <w:p w:rsidR="000037EA" w:rsidRPr="000037EA" w:rsidRDefault="000037EA" w:rsidP="000037EA">
                                  <w:pPr>
                                    <w:pStyle w:val="ekvaufgabenwortkarte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CC7AF48" id="Textfeld 15" o:spid="_x0000_s1029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  <w:jc w:val="center"/>
                            </w:pPr>
                            <w:r w:rsidRPr="000037EA">
                              <w:t>begeistert</w:t>
                            </w:r>
                          </w:p>
                          <w:p w:rsidR="000037EA" w:rsidRPr="000037EA" w:rsidRDefault="000037EA" w:rsidP="000037EA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0037EA" w:rsidRDefault="000037EA" w:rsidP="00902E80">
            <w:pPr>
              <w:pStyle w:val="ekvgrundtexthalbe"/>
              <w:ind w:right="363"/>
              <w:rPr>
                <w:bdr w:val="single" w:sz="4" w:space="0" w:color="333333"/>
              </w:rPr>
            </w:pPr>
          </w:p>
          <w:tbl>
            <w:tblPr>
              <w:tblW w:w="663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8"/>
            </w:tblGrid>
            <w:tr w:rsidR="00405EBD" w:rsidRPr="001F1E3D" w:rsidTr="00902E80">
              <w:trPr>
                <w:trHeight w:hRule="exact" w:val="170"/>
              </w:trPr>
              <w:tc>
                <w:tcPr>
                  <w:tcW w:w="6638" w:type="dxa"/>
                  <w:noWrap/>
                  <w:vAlign w:val="center"/>
                </w:tcPr>
                <w:p w:rsidR="00405EBD" w:rsidRPr="001F1E3D" w:rsidRDefault="00405EBD" w:rsidP="00902E80">
                  <w:pPr>
                    <w:pStyle w:val="ekvlinie"/>
                    <w:ind w:right="363"/>
                  </w:pPr>
                </w:p>
              </w:tc>
            </w:tr>
            <w:tr w:rsidR="00405EBD" w:rsidRPr="001F1E3D" w:rsidTr="00902E80">
              <w:trPr>
                <w:trHeight w:hRule="exact" w:val="198"/>
              </w:trPr>
              <w:tc>
                <w:tcPr>
                  <w:tcW w:w="663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405EBD" w:rsidRPr="001F1E3D" w:rsidRDefault="00405EBD" w:rsidP="00902E80">
                  <w:pPr>
                    <w:pStyle w:val="ekvlinie"/>
                    <w:ind w:right="363"/>
                  </w:pPr>
                </w:p>
              </w:tc>
            </w:tr>
            <w:tr w:rsidR="00405EBD" w:rsidRPr="001F1E3D" w:rsidTr="00902E80">
              <w:trPr>
                <w:trHeight w:hRule="exact" w:val="170"/>
              </w:trPr>
              <w:tc>
                <w:tcPr>
                  <w:tcW w:w="663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405EBD" w:rsidRPr="001F1E3D" w:rsidRDefault="00405EBD" w:rsidP="00902E80">
                  <w:pPr>
                    <w:pStyle w:val="ekvlinie"/>
                    <w:ind w:right="363"/>
                  </w:pPr>
                </w:p>
              </w:tc>
            </w:tr>
          </w:tbl>
          <w:p w:rsidR="00902E80" w:rsidRDefault="00902E80" w:rsidP="00902E80">
            <w:pPr>
              <w:pStyle w:val="ekvgrundtexthalbe"/>
              <w:ind w:right="363"/>
              <w:rPr>
                <w:bdr w:val="single" w:sz="4" w:space="0" w:color="333333"/>
              </w:rPr>
            </w:pPr>
          </w:p>
          <w:tbl>
            <w:tblPr>
              <w:tblW w:w="663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8"/>
            </w:tblGrid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98"/>
              </w:trPr>
              <w:tc>
                <w:tcPr>
                  <w:tcW w:w="663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</w:tbl>
          <w:p w:rsidR="00405EBD" w:rsidRPr="00FB3BCE" w:rsidRDefault="00405EBD" w:rsidP="00902E80">
            <w:pPr>
              <w:pStyle w:val="ekvtabelle"/>
              <w:ind w:right="363"/>
            </w:pPr>
          </w:p>
        </w:tc>
      </w:tr>
      <w:tr w:rsidR="00974628" w:rsidRPr="00FB3BCE" w:rsidTr="00902E80">
        <w:trPr>
          <w:trHeight w:val="284"/>
        </w:trPr>
        <w:tc>
          <w:tcPr>
            <w:tcW w:w="2694" w:type="dxa"/>
          </w:tcPr>
          <w:p w:rsidR="00974628" w:rsidRPr="000037EA" w:rsidRDefault="005320D0" w:rsidP="000037EA">
            <w: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213843</wp:posOffset>
                  </wp:positionV>
                  <wp:extent cx="1467485" cy="1247140"/>
                  <wp:effectExtent l="0" t="0" r="0" b="0"/>
                  <wp:wrapNone/>
                  <wp:docPr id="1" name="Grafik 1" descr="E:\_Annett\Klett Verlag 2018\Hager\270941 Zebra 2 KV\Dateneingang\270941_KV\270941_png\270941_png\KV_04\S645270941_KV_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_Annett\Klett Verlag 2018\Hager\270941 Zebra 2 KV\Dateneingang\270941_KV\270941_png\270941_png\KV_04\S645270941_KV_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485" cy="124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66" w:type="dxa"/>
          </w:tcPr>
          <w:p w:rsidR="000037EA" w:rsidRDefault="000037EA" w:rsidP="00A524ED">
            <w:bookmarkStart w:id="1" w:name="_Hlk513008219"/>
          </w:p>
          <w:p w:rsidR="00205E4B" w:rsidRDefault="00205E4B" w:rsidP="00902E80">
            <w:pPr>
              <w:pStyle w:val="ekvgrundtexthalbe"/>
              <w:ind w:right="363"/>
            </w:pPr>
          </w:p>
          <w:p w:rsidR="00205E4B" w:rsidRDefault="00205E4B" w:rsidP="00902E80">
            <w:pPr>
              <w:pStyle w:val="ekvgrundtexthalbe"/>
              <w:ind w:right="363"/>
            </w:pPr>
          </w:p>
          <w:p w:rsidR="000037EA" w:rsidRDefault="000037EA" w:rsidP="00902E80">
            <w:pPr>
              <w:ind w:right="363"/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</w:pP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4341F915" wp14:editId="54FD6FF9">
                      <wp:extent cx="809625" cy="269875"/>
                      <wp:effectExtent l="0" t="0" r="26670" b="15875"/>
                      <wp:docPr id="19" name="Textfeld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</w:pPr>
                                  <w:r w:rsidRPr="000037EA">
                                    <w:t>Georgs Großvater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341F915" id="Textfeld 19" o:spid="_x0000_s1031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E51571CAgAAfwQAAA4A&#10;AAAAAAAAAAAAAAAALgIAAGRycy9lMm9Eb2MueG1sUEsBAi0AFAAGAAgAAAAhAAE3RLvbAAAABAEA&#10;AA8AAAAAAAAAAAAAAAAAnAQAAGRycy9kb3ducmV2LnhtbFBLBQYAAAAABAAEAPMAAACkBQAAAAA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</w:pPr>
                            <w:r w:rsidRPr="000037EA">
                              <w:t>Georgs Großvater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19BD7907" wp14:editId="14D8C5A8">
                      <wp:extent cx="809625" cy="269875"/>
                      <wp:effectExtent l="0" t="0" r="13970" b="15875"/>
                      <wp:docPr id="20" name="Textfeld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</w:pPr>
                                  <w:r w:rsidRPr="000037EA">
                                    <w:t xml:space="preserve">im Garten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9BD7907" id="Textfeld 20" o:spid="_x0000_s1032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aD2VfUQCAAB/BAAA&#10;DgAAAAAAAAAAAAAAAAAuAgAAZHJzL2Uyb0RvYy54bWxQSwECLQAUAAYACAAAACEAATdEu9sAAAAE&#10;AQAADwAAAAAAAAAAAAAAAACeBAAAZHJzL2Rvd25yZXYueG1sUEsFBgAAAAAEAAQA8wAAAKYFAAAA&#10;AA=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</w:pPr>
                            <w:r w:rsidRPr="000037EA">
                              <w:t xml:space="preserve">im Garten 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5B2375C7" wp14:editId="7A6A3286">
                      <wp:extent cx="809625" cy="269875"/>
                      <wp:effectExtent l="0" t="0" r="20320" b="15875"/>
                      <wp:docPr id="21" name="Textfeld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</w:pPr>
                                  <w:r w:rsidRPr="000037EA">
                                    <w:t xml:space="preserve">gern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B2375C7" id="Textfeld 21" o:spid="_x0000_s1033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qakFU0QCAAB/BAAA&#10;DgAAAAAAAAAAAAAAAAAuAgAAZHJzL2Uyb0RvYy54bWxQSwECLQAUAAYACAAAACEAATdEu9sAAAAE&#10;AQAADwAAAAAAAAAAAAAAAACeBAAAZHJzL2Rvd25yZXYueG1sUEsFBgAAAAAEAAQA8wAAAKYFAAAA&#10;AA=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</w:pPr>
                            <w:r w:rsidRPr="000037EA">
                              <w:t xml:space="preserve">gern 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572139B6" wp14:editId="30AFDED9">
                      <wp:extent cx="809625" cy="269875"/>
                      <wp:effectExtent l="0" t="0" r="15875" b="15875"/>
                      <wp:docPr id="22" name="Textfeld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</w:pPr>
                                  <w:r w:rsidRPr="000037EA">
                                    <w:t xml:space="preserve">grillt </w:t>
                                  </w:r>
                                </w:p>
                                <w:p w:rsidR="000037EA" w:rsidRPr="000037EA" w:rsidRDefault="000037EA" w:rsidP="000037EA">
                                  <w:pPr>
                                    <w:pStyle w:val="ekvaufgabenwortkarte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72139B6" id="Textfeld 22" o:spid="_x0000_s1034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</w:pPr>
                            <w:r w:rsidRPr="000037EA">
                              <w:t xml:space="preserve">grillt </w:t>
                            </w:r>
                          </w:p>
                          <w:p w:rsidR="000037EA" w:rsidRPr="000037EA" w:rsidRDefault="000037EA" w:rsidP="000037EA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bookmarkEnd w:id="1"/>
          <w:p w:rsidR="00902E80" w:rsidRDefault="00902E80" w:rsidP="00902E80">
            <w:pPr>
              <w:pStyle w:val="ekvgrundtexthalbe"/>
              <w:ind w:right="363"/>
              <w:rPr>
                <w:bdr w:val="single" w:sz="4" w:space="0" w:color="333333"/>
              </w:rPr>
            </w:pPr>
          </w:p>
          <w:tbl>
            <w:tblPr>
              <w:tblW w:w="663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8"/>
            </w:tblGrid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98"/>
              </w:trPr>
              <w:tc>
                <w:tcPr>
                  <w:tcW w:w="663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</w:tbl>
          <w:p w:rsidR="00902E80" w:rsidRDefault="00902E80" w:rsidP="00902E80">
            <w:pPr>
              <w:pStyle w:val="ekvgrundtexthalbe"/>
              <w:ind w:right="363"/>
              <w:rPr>
                <w:bdr w:val="single" w:sz="4" w:space="0" w:color="333333"/>
              </w:rPr>
            </w:pPr>
          </w:p>
          <w:tbl>
            <w:tblPr>
              <w:tblW w:w="663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8"/>
            </w:tblGrid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98"/>
              </w:trPr>
              <w:tc>
                <w:tcPr>
                  <w:tcW w:w="663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</w:tbl>
          <w:p w:rsidR="00405EBD" w:rsidRPr="00FB3BCE" w:rsidRDefault="00405EBD" w:rsidP="00902E80">
            <w:pPr>
              <w:pStyle w:val="ekvtabelle"/>
              <w:ind w:right="363"/>
            </w:pPr>
          </w:p>
        </w:tc>
      </w:tr>
      <w:tr w:rsidR="00974628" w:rsidRPr="00FB3BCE" w:rsidTr="00902E80">
        <w:trPr>
          <w:trHeight w:val="1975"/>
        </w:trPr>
        <w:tc>
          <w:tcPr>
            <w:tcW w:w="2694" w:type="dxa"/>
          </w:tcPr>
          <w:p w:rsidR="00974628" w:rsidRPr="00FB3BCE" w:rsidRDefault="00902E80" w:rsidP="00974628">
            <w:pPr>
              <w:pStyle w:val="ekvbild"/>
            </w:pPr>
            <w:r>
              <w:drawing>
                <wp:anchor distT="0" distB="0" distL="114300" distR="114300" simplePos="0" relativeHeight="251676672" behindDoc="0" locked="0" layoutInCell="1" allowOverlap="1" wp14:anchorId="4B46492A" wp14:editId="62719E8E">
                  <wp:simplePos x="0" y="0"/>
                  <wp:positionH relativeFrom="column">
                    <wp:posOffset>0</wp:posOffset>
                  </wp:positionH>
                  <wp:positionV relativeFrom="page">
                    <wp:posOffset>219431</wp:posOffset>
                  </wp:positionV>
                  <wp:extent cx="1569600" cy="1256400"/>
                  <wp:effectExtent l="0" t="0" r="0" b="1270"/>
                  <wp:wrapNone/>
                  <wp:docPr id="18" name="Grafik 18" descr="KV01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V01_b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5128" t="69706" r="5128" b="1"/>
                          <a:stretch/>
                        </pic:blipFill>
                        <pic:spPr bwMode="auto">
                          <a:xfrm>
                            <a:off x="0" y="0"/>
                            <a:ext cx="1569600" cy="125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66" w:type="dxa"/>
          </w:tcPr>
          <w:p w:rsidR="00974628" w:rsidRPr="00974628" w:rsidRDefault="00974628" w:rsidP="00902E80">
            <w:pPr>
              <w:pStyle w:val="ekvaufgabenwortkarte"/>
              <w:ind w:right="363"/>
              <w:rPr>
                <w:bdr w:val="single" w:sz="4" w:space="0" w:color="333333"/>
              </w:rPr>
            </w:pPr>
            <w:r w:rsidRPr="00974628">
              <w:t xml:space="preserve"> </w:t>
            </w:r>
            <w:r w:rsidR="00FE0BEC">
              <w:t xml:space="preserve"> </w:t>
            </w:r>
          </w:p>
          <w:p w:rsidR="00974628" w:rsidRDefault="00974628" w:rsidP="00902E80">
            <w:pPr>
              <w:ind w:right="363"/>
              <w:rPr>
                <w:bdr w:val="single" w:sz="4" w:space="0" w:color="333333"/>
              </w:rPr>
            </w:pPr>
          </w:p>
          <w:p w:rsidR="000037EA" w:rsidRPr="000037EA" w:rsidRDefault="000037EA" w:rsidP="00902E80">
            <w:pPr>
              <w:ind w:right="363"/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</w:pP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0E73FBC7" wp14:editId="128EA7F6">
                      <wp:extent cx="809625" cy="269875"/>
                      <wp:effectExtent l="0" t="0" r="26670" b="15875"/>
                      <wp:docPr id="23" name="Textfeld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</w:pPr>
                                  <w:r w:rsidRPr="000037EA">
                                    <w:t>Drachengedichte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E73FBC7" id="Textfeld 23" o:spid="_x0000_s1035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</w:pPr>
                            <w:r w:rsidRPr="000037EA">
                              <w:t>Drachengedichte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05CE315B" wp14:editId="5248313F">
                      <wp:extent cx="809625" cy="269875"/>
                      <wp:effectExtent l="0" t="0" r="13970" b="15875"/>
                      <wp:docPr id="24" name="Textfeld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</w:pPr>
                                  <w:r w:rsidRPr="000037EA">
                                    <w:t xml:space="preserve">dauernd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5CE315B" id="Textfeld 24" o:spid="_x0000_s1036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</w:pPr>
                            <w:r w:rsidRPr="000037EA">
                              <w:t xml:space="preserve">dauernd 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369618C7" wp14:editId="37414A6F">
                      <wp:extent cx="809625" cy="269875"/>
                      <wp:effectExtent l="0" t="0" r="20320" b="15875"/>
                      <wp:docPr id="25" name="Textfeld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</w:pPr>
                                  <w:r w:rsidRPr="000037EA">
                                    <w:t xml:space="preserve">dichtet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69618C7" id="Textfeld 25" o:spid="_x0000_s1037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</w:pPr>
                            <w:r w:rsidRPr="000037EA">
                              <w:t xml:space="preserve">dichtet  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color w:val="000000"/>
                <w:sz w:val="22"/>
                <w14:textFill>
                  <w14:solidFill>
                    <w14:srgbClr w14:val="000000">
                      <w14:lumMod w14:val="65000"/>
                    </w14:srgbClr>
                  </w14:solidFill>
                </w14:textFill>
              </w:rPr>
              <w:t xml:space="preserve">  </w:t>
            </w:r>
            <w:r>
              <w:rPr>
                <w:lang w:eastAsia="de-DE"/>
              </w:rPr>
              <mc:AlternateContent>
                <mc:Choice Requires="wps">
                  <w:drawing>
                    <wp:inline distT="0" distB="0" distL="0" distR="0" wp14:anchorId="5ED14A61" wp14:editId="1E1F6513">
                      <wp:extent cx="809625" cy="269875"/>
                      <wp:effectExtent l="0" t="0" r="15875" b="15875"/>
                      <wp:docPr id="26" name="Textfeld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962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:rsidR="000037EA" w:rsidRPr="000037EA" w:rsidRDefault="000037EA" w:rsidP="000037EA">
                                  <w:pPr>
                                    <w:pStyle w:val="ekvaufgabenwortkarte"/>
                                  </w:pPr>
                                  <w:r w:rsidRPr="000037EA">
                                    <w:t>Dana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ED14A61" id="Textfeld 26" o:spid="_x0000_s1038" type="#_x0000_t202" style="width:63.75pt;height:21.2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" filled="f" strokecolor="black [3213]" strokeweight=".5pt">
                      <v:textbox>
                        <w:txbxContent>
                          <w:p w:rsidR="000037EA" w:rsidRPr="000037EA" w:rsidRDefault="000037EA" w:rsidP="000037EA">
                            <w:pPr>
                              <w:pStyle w:val="ekvaufgabenwortkarte"/>
                            </w:pPr>
                            <w:r w:rsidRPr="000037EA">
                              <w:t>Dana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902E80" w:rsidRDefault="00902E80" w:rsidP="00902E80">
            <w:pPr>
              <w:pStyle w:val="ekvgrundtexthalbe"/>
              <w:ind w:right="363"/>
              <w:rPr>
                <w:bdr w:val="single" w:sz="4" w:space="0" w:color="333333"/>
              </w:rPr>
            </w:pPr>
          </w:p>
          <w:tbl>
            <w:tblPr>
              <w:tblW w:w="663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8"/>
            </w:tblGrid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98"/>
              </w:trPr>
              <w:tc>
                <w:tcPr>
                  <w:tcW w:w="663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</w:tbl>
          <w:p w:rsidR="00902E80" w:rsidRDefault="00902E80" w:rsidP="00902E80">
            <w:pPr>
              <w:pStyle w:val="ekvgrundtexthalbe"/>
              <w:ind w:right="363"/>
              <w:rPr>
                <w:bdr w:val="single" w:sz="4" w:space="0" w:color="333333"/>
              </w:rPr>
            </w:pPr>
          </w:p>
          <w:tbl>
            <w:tblPr>
              <w:tblW w:w="663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8"/>
            </w:tblGrid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98"/>
              </w:trPr>
              <w:tc>
                <w:tcPr>
                  <w:tcW w:w="663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  <w:tr w:rsidR="00902E80" w:rsidRPr="001F1E3D" w:rsidTr="00F24487">
              <w:trPr>
                <w:trHeight w:hRule="exact" w:val="170"/>
              </w:trPr>
              <w:tc>
                <w:tcPr>
                  <w:tcW w:w="663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902E80" w:rsidRPr="001F1E3D" w:rsidRDefault="00902E80" w:rsidP="00902E80">
                  <w:pPr>
                    <w:pStyle w:val="ekvlinie"/>
                    <w:ind w:right="363"/>
                  </w:pPr>
                </w:p>
              </w:tc>
            </w:tr>
          </w:tbl>
          <w:p w:rsidR="00405EBD" w:rsidRPr="00FB3BCE" w:rsidRDefault="00405EBD" w:rsidP="00902E80">
            <w:pPr>
              <w:pStyle w:val="ekvtabelle"/>
              <w:ind w:right="363"/>
            </w:pPr>
          </w:p>
        </w:tc>
      </w:tr>
    </w:tbl>
    <w:p w:rsidR="00405EBD" w:rsidRDefault="00405EBD" w:rsidP="00205E4B">
      <w:pPr>
        <w:pStyle w:val="ekvgrundtexthalbe"/>
      </w:pPr>
    </w:p>
    <w:p w:rsidR="00205E4B" w:rsidRDefault="00205E4B" w:rsidP="00005AE2"/>
    <w:p w:rsidR="00974628" w:rsidRPr="00D3427F" w:rsidRDefault="00074A06" w:rsidP="00974628">
      <w:pPr>
        <w:pStyle w:val="ekvnummerierung"/>
        <w:framePr w:wrap="around"/>
      </w:pPr>
      <w:r>
        <w:t>4</w:t>
      </w:r>
    </w:p>
    <w:p w:rsidR="00405EBD" w:rsidRPr="00287B24" w:rsidRDefault="00405EBD" w:rsidP="00405EBD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5115" cy="28829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EE7" w:rsidRDefault="00205E4B" w:rsidP="00295EE7">
      <w:r>
        <w:drawing>
          <wp:anchor distT="0" distB="0" distL="114300" distR="114300" simplePos="0" relativeHeight="251672576" behindDoc="0" locked="0" layoutInCell="1" allowOverlap="1" wp14:anchorId="3B18B88D" wp14:editId="3E6CCEB7">
            <wp:simplePos x="0" y="0"/>
            <wp:positionH relativeFrom="column">
              <wp:posOffset>-753110</wp:posOffset>
            </wp:positionH>
            <wp:positionV relativeFrom="paragraph">
              <wp:posOffset>254940</wp:posOffset>
            </wp:positionV>
            <wp:extent cx="314325" cy="333375"/>
            <wp:effectExtent l="0" t="0" r="9525" b="9525"/>
            <wp:wrapNone/>
            <wp:docPr id="27" name="Grafik 27" descr="S001310575_Pikto_Schreibe-ins-H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001310575_Pikto_Schreibe-ins-Hef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40" t="48186" r="48260" b="47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EE7">
        <w:t>Schreibe einen Satz</w:t>
      </w:r>
      <w:r w:rsidR="00295EE7" w:rsidRPr="00974628">
        <w:t xml:space="preserve"> mit vielen</w:t>
      </w:r>
      <w:r w:rsidR="00400856">
        <w:t xml:space="preserve"> Wörtern mit</w:t>
      </w:r>
      <w:r w:rsidR="00295EE7" w:rsidRPr="00974628">
        <w:t xml:space="preserve"> </w:t>
      </w:r>
      <w:r w:rsidR="00295EE7" w:rsidRPr="00974628">
        <w:rPr>
          <w:b/>
        </w:rPr>
        <w:t>B/b</w:t>
      </w:r>
      <w:r w:rsidR="00295EE7" w:rsidRPr="00974628">
        <w:t xml:space="preserve">, </w:t>
      </w:r>
      <w:r w:rsidR="00295EE7" w:rsidRPr="00974628">
        <w:rPr>
          <w:b/>
        </w:rPr>
        <w:t>G/g</w:t>
      </w:r>
      <w:r w:rsidR="00295EE7" w:rsidRPr="00974628">
        <w:t xml:space="preserve"> und </w:t>
      </w:r>
      <w:r w:rsidR="00295EE7" w:rsidRPr="00974628">
        <w:rPr>
          <w:b/>
        </w:rPr>
        <w:t>D/d</w:t>
      </w:r>
      <w:r w:rsidR="00295EE7" w:rsidRPr="00974628">
        <w:t>.</w:t>
      </w:r>
      <w:r w:rsidR="00295EE7">
        <w:t xml:space="preserve"> </w:t>
      </w:r>
    </w:p>
    <w:p w:rsidR="00405EBD" w:rsidRDefault="00295EE7" w:rsidP="00005AE2">
      <w:r>
        <w:t xml:space="preserve">Färbe </w:t>
      </w:r>
      <w:r w:rsidRPr="00295EE7">
        <w:rPr>
          <w:b/>
        </w:rPr>
        <w:t>B/b</w:t>
      </w:r>
      <w:r>
        <w:t xml:space="preserve">, </w:t>
      </w:r>
      <w:r w:rsidRPr="00295EE7">
        <w:rPr>
          <w:b/>
        </w:rPr>
        <w:t>G/g</w:t>
      </w:r>
      <w:r>
        <w:t xml:space="preserve"> und </w:t>
      </w:r>
      <w:r w:rsidRPr="00295EE7">
        <w:rPr>
          <w:b/>
        </w:rPr>
        <w:t>D/d</w:t>
      </w:r>
      <w:r>
        <w:t>.</w:t>
      </w:r>
    </w:p>
    <w:sectPr w:rsidR="00405EBD" w:rsidSect="008D5A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D4C" w:rsidRDefault="00A86D4C" w:rsidP="003C599D">
      <w:pPr>
        <w:spacing w:line="240" w:lineRule="auto"/>
      </w:pPr>
      <w:r>
        <w:separator/>
      </w:r>
    </w:p>
  </w:endnote>
  <w:endnote w:type="continuationSeparator" w:id="0">
    <w:p w:rsidR="00A86D4C" w:rsidRDefault="00A86D4C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CE5" w:rsidRDefault="00853C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bookmarkStart w:id="2" w:name="_GoBack" w:colFirst="2" w:colLast="2"/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405EBD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405EBD" w:rsidRDefault="00405EBD" w:rsidP="00370A70">
          <w:pPr>
            <w:pStyle w:val="ekvpagina"/>
          </w:pPr>
        </w:p>
        <w:p w:rsidR="00405EBD" w:rsidRPr="00405EBD" w:rsidRDefault="00405EBD" w:rsidP="00370A70">
          <w:pPr>
            <w:pStyle w:val="ekvpagina"/>
            <w:rPr>
              <w:rStyle w:val="ekvfett"/>
            </w:rPr>
          </w:pPr>
          <w:r w:rsidRPr="00405EBD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6027A7" w:rsidRDefault="00193A18" w:rsidP="00853CE5">
          <w:pPr>
            <w:pStyle w:val="ekvquelle"/>
          </w:pPr>
          <w:r w:rsidRPr="006027A7">
            <w:t xml:space="preserve">Textquellen: </w:t>
          </w:r>
          <w:r w:rsidR="00853CE5" w:rsidRPr="006027A7">
            <w:t>Imke Bünstorf, Syke</w:t>
          </w:r>
        </w:p>
        <w:p w:rsidR="00193A18" w:rsidRPr="006027A7" w:rsidRDefault="00193A18" w:rsidP="00005AE2">
          <w:pPr>
            <w:pStyle w:val="ekvquelle"/>
          </w:pPr>
          <w:r w:rsidRPr="006027A7">
            <w:t xml:space="preserve">Illustratoren: </w:t>
          </w:r>
          <w:r w:rsidR="006027A7" w:rsidRPr="006027A7">
            <w:t>Friederike Schumann,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  <w:bookmarkEnd w:id="2"/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CE5" w:rsidRDefault="00853C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D4C" w:rsidRDefault="00A86D4C" w:rsidP="003C599D">
      <w:pPr>
        <w:spacing w:line="240" w:lineRule="auto"/>
      </w:pPr>
      <w:r>
        <w:separator/>
      </w:r>
    </w:p>
  </w:footnote>
  <w:footnote w:type="continuationSeparator" w:id="0">
    <w:p w:rsidR="00A86D4C" w:rsidRDefault="00A86D4C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CE5" w:rsidRDefault="00853C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CE5" w:rsidRDefault="00853C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CE5" w:rsidRDefault="00853CE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628"/>
    <w:rsid w:val="000037E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4A06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4BDE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4B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95EE7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093E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168D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39EE"/>
    <w:rsid w:val="003D70F5"/>
    <w:rsid w:val="003E21AC"/>
    <w:rsid w:val="003E6330"/>
    <w:rsid w:val="003F362F"/>
    <w:rsid w:val="003F640D"/>
    <w:rsid w:val="00400856"/>
    <w:rsid w:val="00405D0B"/>
    <w:rsid w:val="00405EBD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578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D02F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20D0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27A7"/>
    <w:rsid w:val="00603AD5"/>
    <w:rsid w:val="0061440E"/>
    <w:rsid w:val="006201CB"/>
    <w:rsid w:val="00622F6B"/>
    <w:rsid w:val="00627765"/>
    <w:rsid w:val="0064692C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325B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0E2D"/>
    <w:rsid w:val="00802E02"/>
    <w:rsid w:val="0080302F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3CE5"/>
    <w:rsid w:val="00854D77"/>
    <w:rsid w:val="00856595"/>
    <w:rsid w:val="008576F6"/>
    <w:rsid w:val="00857713"/>
    <w:rsid w:val="00862C21"/>
    <w:rsid w:val="00866C85"/>
    <w:rsid w:val="00867C6B"/>
    <w:rsid w:val="00871EE4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2E80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4628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2C8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1ED7"/>
    <w:rsid w:val="00A228DC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524ED"/>
    <w:rsid w:val="00A701AF"/>
    <w:rsid w:val="00A75504"/>
    <w:rsid w:val="00A8687B"/>
    <w:rsid w:val="00A86D4C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0176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974ED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8D3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0C5B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699F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0BEC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AB8D69F-56D3-44EC-AE58-1425BD134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3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A8C02-304A-439D-B4E5-816CBF05B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65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16</cp:revision>
  <cp:lastPrinted>2018-05-02T05:17:00Z</cp:lastPrinted>
  <dcterms:created xsi:type="dcterms:W3CDTF">2018-01-18T12:46:00Z</dcterms:created>
  <dcterms:modified xsi:type="dcterms:W3CDTF">2018-06-13T05:52:00Z</dcterms:modified>
</cp:coreProperties>
</file>