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FB0B05">
            <w:pPr>
              <w:pStyle w:val="ekvkvnummer"/>
            </w:pPr>
            <w:r w:rsidRPr="005446D6">
              <w:t>KV</w:t>
            </w:r>
            <w:r w:rsidR="00A24820">
              <w:t xml:space="preserve"> 5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EC2B28"/>
        </w:tc>
      </w:tr>
    </w:tbl>
    <w:p w:rsidR="00CD7D9F" w:rsidRDefault="00EC2B28" w:rsidP="00EC2B28">
      <w:pPr>
        <w:pStyle w:val="ekvue1arial"/>
      </w:pPr>
      <w:bookmarkStart w:id="0" w:name="bmStart"/>
      <w:bookmarkEnd w:id="0"/>
      <w:r>
        <w:t>Endungen -er, -el und -en</w:t>
      </w:r>
    </w:p>
    <w:p w:rsidR="00EC2B28" w:rsidRDefault="00EC2B28" w:rsidP="00CF00D1"/>
    <w:p w:rsidR="00FB0B05" w:rsidRPr="00D3427F" w:rsidRDefault="00FB0B05" w:rsidP="00FB0B05">
      <w:pPr>
        <w:pStyle w:val="ekvnummerierung"/>
        <w:framePr w:wrap="around"/>
      </w:pPr>
      <w:r>
        <w:t>1</w:t>
      </w:r>
    </w:p>
    <w:p w:rsidR="00566553" w:rsidRPr="00287B24" w:rsidRDefault="00566553" w:rsidP="00566553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B05" w:rsidRDefault="00FB0B05" w:rsidP="00FB0B05">
      <w:r>
        <w:t>Male die Felder so an:</w:t>
      </w:r>
    </w:p>
    <w:p w:rsidR="00FB0B05" w:rsidRDefault="00FB0B05" w:rsidP="00FB0B05">
      <w:pPr>
        <w:rPr>
          <w:sz w:val="18"/>
          <w:szCs w:val="18"/>
        </w:rPr>
      </w:pPr>
      <w:r>
        <w:t xml:space="preserve">Wörter mit Endung </w:t>
      </w:r>
      <w:r w:rsidRPr="00FB0B05">
        <w:rPr>
          <w:b/>
        </w:rPr>
        <w:t>-er</w:t>
      </w:r>
      <w:r>
        <w:t xml:space="preserve"> grün, </w:t>
      </w:r>
      <w:r w:rsidRPr="00FB0B05">
        <w:rPr>
          <w:b/>
        </w:rPr>
        <w:t>-el</w:t>
      </w:r>
      <w:r>
        <w:t xml:space="preserve"> blau und </w:t>
      </w:r>
      <w:r w:rsidRPr="00FB0B05">
        <w:rPr>
          <w:b/>
        </w:rPr>
        <w:t>-en</w:t>
      </w:r>
      <w:r>
        <w:t xml:space="preserve"> rot</w:t>
      </w:r>
      <w:r w:rsidRPr="00E30665">
        <w:rPr>
          <w:sz w:val="18"/>
          <w:szCs w:val="18"/>
        </w:rPr>
        <w:t>.</w:t>
      </w:r>
    </w:p>
    <w:p w:rsidR="00A14134" w:rsidRDefault="00A14134" w:rsidP="00FB0B05">
      <w:pPr>
        <w:rPr>
          <w:sz w:val="18"/>
          <w:szCs w:val="18"/>
        </w:rPr>
      </w:pPr>
      <w:r w:rsidRPr="00A14134">
        <w:rPr>
          <w:rFonts w:eastAsia="Times New Roman" w:cs="Times New Roman"/>
          <w:sz w:val="20"/>
          <w:szCs w:val="20"/>
          <w:lang w:eastAsia="de-DE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67615</wp:posOffset>
            </wp:positionV>
            <wp:extent cx="5511600" cy="6955200"/>
            <wp:effectExtent l="0" t="0" r="0" b="0"/>
            <wp:wrapNone/>
            <wp:docPr id="15" name="Grafik 15" descr="Ausma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smal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600" cy="69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4134" w:rsidRDefault="00A14134" w:rsidP="00FB0B05">
      <w:pPr>
        <w:rPr>
          <w:sz w:val="18"/>
          <w:szCs w:val="18"/>
        </w:rPr>
      </w:pPr>
    </w:p>
    <w:p w:rsidR="00A14134" w:rsidRDefault="00A14134" w:rsidP="00FB0B05">
      <w:pPr>
        <w:rPr>
          <w:sz w:val="18"/>
          <w:szCs w:val="18"/>
        </w:rPr>
      </w:pPr>
    </w:p>
    <w:p w:rsidR="00A14134" w:rsidRDefault="00A14134" w:rsidP="00FB0B05">
      <w:pPr>
        <w:rPr>
          <w:sz w:val="18"/>
          <w:szCs w:val="18"/>
        </w:rPr>
      </w:pPr>
    </w:p>
    <w:p w:rsidR="00A14134" w:rsidRDefault="00A14134" w:rsidP="00FB0B05">
      <w:pPr>
        <w:rPr>
          <w:sz w:val="18"/>
          <w:szCs w:val="18"/>
        </w:rPr>
      </w:pPr>
    </w:p>
    <w:p w:rsidR="00A14134" w:rsidRDefault="00A14134" w:rsidP="00FB0B05">
      <w:pPr>
        <w:rPr>
          <w:sz w:val="18"/>
          <w:szCs w:val="18"/>
        </w:rPr>
      </w:pPr>
    </w:p>
    <w:p w:rsidR="00A14134" w:rsidRPr="00E30665" w:rsidRDefault="00A14134" w:rsidP="00FB0B05">
      <w:pPr>
        <w:rPr>
          <w:sz w:val="18"/>
          <w:szCs w:val="18"/>
        </w:rPr>
      </w:pPr>
    </w:p>
    <w:p w:rsidR="00FB0B05" w:rsidRDefault="00FB0B05" w:rsidP="003A7750">
      <w:pPr>
        <w:pStyle w:val="ekvgrundtexthalbe"/>
      </w:pPr>
    </w:p>
    <w:p w:rsidR="00F07A40" w:rsidRDefault="00F07A40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CF00D1" w:rsidRDefault="00CF00D1" w:rsidP="00F07A40"/>
    <w:p w:rsidR="00F07A40" w:rsidRPr="00D3427F" w:rsidRDefault="00F07A40" w:rsidP="00F07A40">
      <w:pPr>
        <w:pStyle w:val="ekvnummerierung"/>
        <w:framePr w:wrap="around"/>
      </w:pPr>
      <w:r>
        <w:t>2</w:t>
      </w:r>
    </w:p>
    <w:p w:rsidR="00566553" w:rsidRPr="00287B24" w:rsidRDefault="00566553" w:rsidP="00566553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A40" w:rsidRDefault="00CF00D1" w:rsidP="00FB0B05">
      <w:r>
        <w:drawing>
          <wp:anchor distT="0" distB="0" distL="114300" distR="114300" simplePos="0" relativeHeight="251657216" behindDoc="0" locked="0" layoutInCell="1" allowOverlap="1" wp14:anchorId="3B18B88D" wp14:editId="3E6CCEB7">
            <wp:simplePos x="0" y="0"/>
            <wp:positionH relativeFrom="column">
              <wp:posOffset>-750240</wp:posOffset>
            </wp:positionH>
            <wp:positionV relativeFrom="paragraph">
              <wp:posOffset>234696</wp:posOffset>
            </wp:positionV>
            <wp:extent cx="314325" cy="333375"/>
            <wp:effectExtent l="0" t="0" r="9525" b="9525"/>
            <wp:wrapNone/>
            <wp:docPr id="4" name="Grafik 4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7A40">
        <w:t xml:space="preserve">Schreibe die Wörter nach </w:t>
      </w:r>
      <w:r w:rsidR="00F07A40" w:rsidRPr="00F07A40">
        <w:rPr>
          <w:b/>
        </w:rPr>
        <w:t>-er</w:t>
      </w:r>
      <w:r w:rsidR="00F07A40" w:rsidRPr="00F07A40">
        <w:t>,</w:t>
      </w:r>
      <w:r w:rsidR="00F07A40" w:rsidRPr="00F07A40">
        <w:rPr>
          <w:b/>
        </w:rPr>
        <w:t>-el</w:t>
      </w:r>
      <w:r w:rsidR="00F07A40">
        <w:t xml:space="preserve"> und </w:t>
      </w:r>
      <w:r w:rsidR="00F07A40" w:rsidRPr="00F07A40">
        <w:rPr>
          <w:b/>
        </w:rPr>
        <w:t>-en</w:t>
      </w:r>
      <w:r w:rsidR="00F07A40">
        <w:t xml:space="preserve"> geordnet auf.</w:t>
      </w:r>
      <w:r w:rsidRPr="00CF00D1">
        <w:rPr>
          <w:lang w:eastAsia="de-DE"/>
        </w:rPr>
        <w:t xml:space="preserve"> </w:t>
      </w:r>
    </w:p>
    <w:p w:rsidR="00566553" w:rsidRPr="00CF00D1" w:rsidRDefault="00F07A40" w:rsidP="00FB0B05">
      <w:r>
        <w:t>Färbe die Endungen.</w:t>
      </w:r>
      <w:r w:rsidR="00CF00D1" w:rsidRPr="00CF00D1">
        <w:t xml:space="preserve"> </w:t>
      </w:r>
    </w:p>
    <w:sectPr w:rsidR="00566553" w:rsidRPr="00CF00D1" w:rsidSect="008D5A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93A" w:rsidRDefault="00F7393A" w:rsidP="003C599D">
      <w:pPr>
        <w:spacing w:line="240" w:lineRule="auto"/>
      </w:pPr>
      <w:r>
        <w:separator/>
      </w:r>
    </w:p>
  </w:endnote>
  <w:endnote w:type="continuationSeparator" w:id="0">
    <w:p w:rsidR="00F7393A" w:rsidRDefault="00F7393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0F" w:rsidRDefault="006F58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566553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566553" w:rsidRDefault="00566553" w:rsidP="00370A70">
          <w:pPr>
            <w:pStyle w:val="ekvpagina"/>
          </w:pPr>
        </w:p>
        <w:p w:rsidR="00566553" w:rsidRPr="00566553" w:rsidRDefault="00566553" w:rsidP="00370A70">
          <w:pPr>
            <w:pStyle w:val="ekvpagina"/>
            <w:rPr>
              <w:rStyle w:val="ekvfett"/>
            </w:rPr>
          </w:pPr>
          <w:r w:rsidRPr="00566553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566553" w:rsidRPr="006F580F" w:rsidRDefault="00193A18" w:rsidP="005F582E">
          <w:pPr>
            <w:pStyle w:val="ekvquelle"/>
          </w:pPr>
          <w:r w:rsidRPr="00005AE2">
            <w:t>Textquellen</w:t>
          </w:r>
          <w:bookmarkStart w:id="1" w:name="_GoBack"/>
          <w:r w:rsidR="00566553" w:rsidRPr="006F580F">
            <w:t xml:space="preserve">: </w:t>
          </w:r>
          <w:r w:rsidR="005F582E" w:rsidRPr="006F580F">
            <w:t>Imke Bünstorf, Syke</w:t>
          </w:r>
        </w:p>
        <w:p w:rsidR="00193A18" w:rsidRPr="00025140" w:rsidRDefault="00193A18" w:rsidP="00005AE2">
          <w:pPr>
            <w:pStyle w:val="ekvquelle"/>
          </w:pPr>
          <w:r w:rsidRPr="006F580F">
            <w:t xml:space="preserve">Illustratoren: </w:t>
          </w:r>
          <w:r w:rsidR="006F580F" w:rsidRPr="006F580F">
            <w:t>Friederike Schumann, Berlin</w:t>
          </w:r>
          <w:bookmarkEnd w:id="1"/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0F" w:rsidRDefault="006F58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93A" w:rsidRDefault="00F7393A" w:rsidP="003C599D">
      <w:pPr>
        <w:spacing w:line="240" w:lineRule="auto"/>
      </w:pPr>
      <w:r>
        <w:separator/>
      </w:r>
    </w:p>
  </w:footnote>
  <w:footnote w:type="continuationSeparator" w:id="0">
    <w:p w:rsidR="00F7393A" w:rsidRDefault="00F7393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0F" w:rsidRDefault="006F58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0F" w:rsidRDefault="006F58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0F" w:rsidRDefault="006F58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B05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06FF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5537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A7750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66553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5F582E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6F580F"/>
    <w:rsid w:val="00701548"/>
    <w:rsid w:val="007024E7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47E2B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2E78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31B8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4134"/>
    <w:rsid w:val="00A170E5"/>
    <w:rsid w:val="00A2146F"/>
    <w:rsid w:val="00A23E76"/>
    <w:rsid w:val="00A24820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00D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00D1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134D"/>
    <w:rsid w:val="00D830E8"/>
    <w:rsid w:val="00D86A30"/>
    <w:rsid w:val="00D87F0E"/>
    <w:rsid w:val="00D90266"/>
    <w:rsid w:val="00D92EAD"/>
    <w:rsid w:val="00D94CC2"/>
    <w:rsid w:val="00D96986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0665"/>
    <w:rsid w:val="00E34F46"/>
    <w:rsid w:val="00E375D2"/>
    <w:rsid w:val="00E43E04"/>
    <w:rsid w:val="00E50799"/>
    <w:rsid w:val="00E63251"/>
    <w:rsid w:val="00E70C40"/>
    <w:rsid w:val="00E710C7"/>
    <w:rsid w:val="00E71F5A"/>
    <w:rsid w:val="00E814DF"/>
    <w:rsid w:val="00E95ED3"/>
    <w:rsid w:val="00EA7542"/>
    <w:rsid w:val="00EB7DDA"/>
    <w:rsid w:val="00EC1621"/>
    <w:rsid w:val="00EC2B28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7A40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7393A"/>
    <w:rsid w:val="00F81CDB"/>
    <w:rsid w:val="00F84284"/>
    <w:rsid w:val="00F849BE"/>
    <w:rsid w:val="00F94A4B"/>
    <w:rsid w:val="00F94FAE"/>
    <w:rsid w:val="00F97AD4"/>
    <w:rsid w:val="00FA3974"/>
    <w:rsid w:val="00FB0917"/>
    <w:rsid w:val="00FB0B05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B7D9983-44D9-40CA-8EA5-E6A155A0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35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11</cp:revision>
  <cp:lastPrinted>2018-05-02T05:32:00Z</cp:lastPrinted>
  <dcterms:created xsi:type="dcterms:W3CDTF">2018-01-18T13:00:00Z</dcterms:created>
  <dcterms:modified xsi:type="dcterms:W3CDTF">2018-06-13T05:52:00Z</dcterms:modified>
</cp:coreProperties>
</file>