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4D46A72A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D83148D" w14:textId="77777777"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8B8607C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45A20CF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30A95BAC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C2EB158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6567155" w14:textId="77777777" w:rsidR="00FB59FB" w:rsidRPr="00C172AE" w:rsidRDefault="00FB59FB" w:rsidP="00702578">
            <w:pPr>
              <w:pStyle w:val="ekvkvnummer"/>
            </w:pPr>
            <w:r w:rsidRPr="005446D6">
              <w:t>KV</w:t>
            </w:r>
            <w:r w:rsidR="00756E05">
              <w:t xml:space="preserve"> 8</w:t>
            </w:r>
          </w:p>
        </w:tc>
      </w:tr>
      <w:tr w:rsidR="00BF17F2" w:rsidRPr="00BF17F2" w14:paraId="30D4978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2A87D591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3818F750" w14:textId="77777777" w:rsidR="00FB59FB" w:rsidRPr="00BF17F2" w:rsidRDefault="00FB59FB" w:rsidP="00A37662"/>
        </w:tc>
      </w:tr>
    </w:tbl>
    <w:p w14:paraId="66C5B2E3" w14:textId="77777777" w:rsidR="00CD7D9F" w:rsidRDefault="00A37662" w:rsidP="00A37662">
      <w:pPr>
        <w:pStyle w:val="ekvue1arial"/>
      </w:pPr>
      <w:bookmarkStart w:id="0" w:name="bmStart"/>
      <w:bookmarkEnd w:id="0"/>
      <w:r>
        <w:t>Das Abc (Alphabet) – Übungen 1</w:t>
      </w:r>
    </w:p>
    <w:p w14:paraId="496CAC0B" w14:textId="77777777" w:rsidR="00A37662" w:rsidRDefault="00A37662" w:rsidP="00BD04B6"/>
    <w:p w14:paraId="69110C51" w14:textId="77777777" w:rsidR="00702578" w:rsidRPr="00D3427F" w:rsidRDefault="00702578" w:rsidP="00702578">
      <w:pPr>
        <w:pStyle w:val="ekvnummerierung"/>
        <w:framePr w:wrap="around"/>
      </w:pPr>
      <w:r>
        <w:t>1</w:t>
      </w:r>
    </w:p>
    <w:p w14:paraId="4E1275F6" w14:textId="77777777" w:rsidR="00C819A1" w:rsidRPr="00287B24" w:rsidRDefault="00C819A1" w:rsidP="00C819A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CC25242" wp14:editId="45DA9F3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445D8" w14:textId="77777777" w:rsidR="00702578" w:rsidRDefault="00756E05" w:rsidP="00D937E0">
      <w:pPr>
        <w:rPr>
          <w:color w:val="0070C0"/>
        </w:rPr>
      </w:pPr>
      <w:r>
        <w:t>Schreibe die W</w:t>
      </w:r>
      <w:r w:rsidR="00702578">
        <w:t>örter auf.</w:t>
      </w:r>
      <w:r w:rsidR="00C819A1">
        <w:t xml:space="preserve"> </w:t>
      </w:r>
      <w:r w:rsidR="00702578">
        <w:t>Prüfe mit der Wörterliste.</w:t>
      </w:r>
      <w:r w:rsidR="00D937E0">
        <w:t xml:space="preserve"> </w:t>
      </w:r>
    </w:p>
    <w:p w14:paraId="17384364" w14:textId="77777777" w:rsidR="00105CDE" w:rsidRDefault="00105CDE" w:rsidP="00105CDE">
      <w:pPr>
        <w:pStyle w:val="ekvgrundtexthalbe"/>
      </w:pPr>
    </w:p>
    <w:p w14:paraId="647E1796" w14:textId="77777777" w:rsidR="00BD04B6" w:rsidRPr="00A37662" w:rsidRDefault="00105CDE" w:rsidP="00D937E0">
      <w: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3C6776D" wp14:editId="2FE065CB">
                <wp:simplePos x="0" y="0"/>
                <wp:positionH relativeFrom="column">
                  <wp:posOffset>-238887</wp:posOffset>
                </wp:positionH>
                <wp:positionV relativeFrom="paragraph">
                  <wp:posOffset>140919</wp:posOffset>
                </wp:positionV>
                <wp:extent cx="317779" cy="6848602"/>
                <wp:effectExtent l="0" t="0" r="6350" b="9525"/>
                <wp:wrapNone/>
                <wp:docPr id="27" name="Gruppieren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779" cy="6848602"/>
                          <a:chOff x="0" y="0"/>
                          <a:chExt cx="317779" cy="6848602"/>
                        </a:xfrm>
                      </wpg:grpSpPr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72" t="24809" r="22412" b="221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934" y="6656832"/>
                            <a:ext cx="15684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6" name="Gruppieren 26"/>
                        <wpg:cNvGrpSpPr/>
                        <wpg:grpSpPr>
                          <a:xfrm>
                            <a:off x="0" y="0"/>
                            <a:ext cx="206400" cy="6696634"/>
                            <a:chOff x="0" y="0"/>
                            <a:chExt cx="206400" cy="6696634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6035040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Picture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6539789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3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5530291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0" y="5032858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15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4520794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16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4023360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3525927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8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3013863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19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2509114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20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14630" y="2011680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14630" y="1506931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1002183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23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497434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pic:pic xmlns:pic="http://schemas.openxmlformats.org/drawingml/2006/picture">
                          <pic:nvPicPr>
                            <pic:cNvPr id="24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4809" t="18172" r="22176" b="22412"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7315" y="0"/>
                              <a:ext cx="191770" cy="15684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6C36CC" id="Gruppieren 27" o:spid="_x0000_s1026" style="position:absolute;margin-left:-18.8pt;margin-top:11.1pt;width:25pt;height:539.25pt;z-index:251674624" coordsize="3177,68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1609;top:66568;width:1568;height:19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">
                  <v:imagedata r:id="rId9" o:title="" croptop="16259f" cropbottom="14533f" cropleft="11909f" cropright="14688f"/>
                </v:shape>
                <v:group id="Gruppieren 26" o:spid="_x0000_s1028" style="position:absolute;width:2064;height:66966" coordsize="2064,66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Picture 7" o:spid="_x0000_s1029" type="#_x0000_t75" style="position:absolute;left:73;top:60350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">
                    <v:imagedata r:id="rId10" o:title="" croptop="11909f" cropbottom="14688f" cropleft="16259f" cropright="14533f"/>
                  </v:shape>
                  <v:shape id="Picture 8" o:spid="_x0000_s1030" type="#_x0000_t75" style="position:absolute;left:73;top:6539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">
                    <v:imagedata r:id="rId10" o:title="" croptop="11909f" cropbottom="14688f" cropleft="16259f" cropright="14533f"/>
                  </v:shape>
                  <v:shape id="Picture 9" o:spid="_x0000_s1031" type="#_x0000_t75" style="position:absolute;left:73;top:55302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">
                    <v:imagedata r:id="rId10" o:title="" croptop="11909f" cropbottom="14688f" cropleft="16259f" cropright="14533f"/>
                  </v:shape>
                  <v:shape id="Picture 7" o:spid="_x0000_s1032" type="#_x0000_t75" style="position:absolute;top:5032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">
                    <v:imagedata r:id="rId10" o:title="" croptop="11909f" cropbottom="14688f" cropleft="16259f" cropright="14533f"/>
                  </v:shape>
                  <v:shape id="Picture 9" o:spid="_x0000_s1033" type="#_x0000_t75" style="position:absolute;left:73;top:45207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">
                    <v:imagedata r:id="rId10" o:title="" croptop="11909f" cropbottom="14688f" cropleft="16259f" cropright="14533f"/>
                  </v:shape>
                  <v:shape id="Picture 7" o:spid="_x0000_s1034" type="#_x0000_t75" style="position:absolute;left:73;top:40233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">
                    <v:imagedata r:id="rId10" o:title="" croptop="11909f" cropbottom="14688f" cropleft="16259f" cropright="14533f"/>
                  </v:shape>
                  <v:shape id="Picture 9" o:spid="_x0000_s1035" type="#_x0000_t75" style="position:absolute;left:73;top:35259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">
                    <v:imagedata r:id="rId10" o:title="" croptop="11909f" cropbottom="14688f" cropleft="16259f" cropright="14533f"/>
                  </v:shape>
                  <v:shape id="Picture 7" o:spid="_x0000_s1036" type="#_x0000_t75" style="position:absolute;left:73;top:30138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">
                    <v:imagedata r:id="rId10" o:title="" croptop="11909f" cropbottom="14688f" cropleft="16259f" cropright="14533f"/>
                  </v:shape>
                  <v:shape id="Picture 9" o:spid="_x0000_s1037" type="#_x0000_t75" style="position:absolute;left:73;top:25091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">
                    <v:imagedata r:id="rId10" o:title="" croptop="11909f" cropbottom="14688f" cropleft="16259f" cropright="14533f"/>
                  </v:shape>
                  <v:shape id="Picture 7" o:spid="_x0000_s1038" type="#_x0000_t75" style="position:absolute;left:146;top:20116;width:1918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">
                    <v:imagedata r:id="rId10" o:title="" croptop="11909f" cropbottom="14688f" cropleft="16259f" cropright="14533f"/>
                  </v:shape>
                  <v:shape id="Picture 9" o:spid="_x0000_s1039" type="#_x0000_t75" style="position:absolute;left:146;top:15069;width:1918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">
                    <v:imagedata r:id="rId10" o:title="" croptop="11909f" cropbottom="14688f" cropleft="16259f" cropright="14533f"/>
                  </v:shape>
                  <v:shape id="Picture 7" o:spid="_x0000_s1040" type="#_x0000_t75" style="position:absolute;left:73;top:10021;width:1917;height:156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">
                    <v:imagedata r:id="rId10" o:title="" croptop="11909f" cropbottom="14688f" cropleft="16259f" cropright="14533f"/>
                  </v:shape>
                  <v:shape id="Picture 9" o:spid="_x0000_s1041" type="#_x0000_t75" style="position:absolute;left:73;top:4974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">
                    <v:imagedata r:id="rId10" o:title="" croptop="11909f" cropbottom="14688f" cropleft="16259f" cropright="14533f"/>
                  </v:shape>
                  <v:shape id="Picture 9" o:spid="_x0000_s1042" type="#_x0000_t75" style="position:absolute;left:73;width:1917;height:1568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">
                    <v:imagedata r:id="rId10" o:title="" croptop="11909f" cropbottom="14688f" cropleft="16259f" cropright="14533f"/>
                  </v:shape>
                </v:group>
              </v:group>
            </w:pict>
          </mc:Fallback>
        </mc:AlternateContent>
      </w:r>
    </w:p>
    <w:tbl>
      <w:tblPr>
        <w:tblStyle w:val="Tabellenraster1"/>
        <w:tblW w:w="4676" w:type="pct"/>
        <w:tblLook w:val="04A0" w:firstRow="1" w:lastRow="0" w:firstColumn="1" w:lastColumn="0" w:noHBand="0" w:noVBand="1"/>
      </w:tblPr>
      <w:tblGrid>
        <w:gridCol w:w="1503"/>
        <w:gridCol w:w="3001"/>
        <w:gridCol w:w="1272"/>
        <w:gridCol w:w="2963"/>
      </w:tblGrid>
      <w:tr w:rsidR="00702578" w:rsidRPr="00702578" w14:paraId="5420F3BA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545BC18A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drawing>
                <wp:anchor distT="0" distB="0" distL="114300" distR="114300" simplePos="0" relativeHeight="251675648" behindDoc="1" locked="0" layoutInCell="1" allowOverlap="1" wp14:anchorId="4EADE461" wp14:editId="001F2998">
                  <wp:simplePos x="0" y="0"/>
                  <wp:positionH relativeFrom="column">
                    <wp:posOffset>137823</wp:posOffset>
                  </wp:positionH>
                  <wp:positionV relativeFrom="paragraph">
                    <wp:posOffset>218</wp:posOffset>
                  </wp:positionV>
                  <wp:extent cx="586740" cy="480060"/>
                  <wp:effectExtent l="0" t="0" r="3810" b="0"/>
                  <wp:wrapNone/>
                  <wp:docPr id="4" name="Grafik 4" descr="E:\_Annett\Klett Verlag 2018\Hager\270941 Zebra 2 KV\Dateneingang\nachträgl. Illus\Rest\Rest\KV 8\S537270987_Lautbild_Affe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8\S537270987_Lautbild_Affe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68847B0B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5F1CA21F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A8614C2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D71318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F179D15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4D734F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7F1EEB2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375EE1C1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7936" behindDoc="0" locked="0" layoutInCell="1" allowOverlap="1" wp14:anchorId="468B6337" wp14:editId="6C6A1B42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-17780</wp:posOffset>
                  </wp:positionV>
                  <wp:extent cx="463550" cy="439420"/>
                  <wp:effectExtent l="0" t="0" r="0" b="0"/>
                  <wp:wrapNone/>
                  <wp:docPr id="37" name="Grafik 37" descr="E:\_Annett\Klett Verlag 2018\Hager\270941 Zebra 2 KV\Dateneingang\nachträgl. Illus\Rest\Rest\KV 8\S537160022_Ball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_Annett\Klett Verlag 2018\Hager\270941 Zebra 2 KV\Dateneingang\nachträgl. Illus\Rest\Rest\KV 8\S537160022_Ball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10E16032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4E0780B4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6CC0449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13419BC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85789B4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BCD26D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14A8D70" w14:textId="77777777" w:rsidR="00702578" w:rsidRPr="00702578" w:rsidRDefault="00702578" w:rsidP="00BD04B6"/>
        </w:tc>
      </w:tr>
      <w:tr w:rsidR="00702578" w:rsidRPr="00702578" w14:paraId="31EB70CC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0F331219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6672" behindDoc="0" locked="0" layoutInCell="1" allowOverlap="1" wp14:anchorId="3DA498E1" wp14:editId="6E89CAC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2540</wp:posOffset>
                  </wp:positionV>
                  <wp:extent cx="545465" cy="458470"/>
                  <wp:effectExtent l="0" t="0" r="6985" b="0"/>
                  <wp:wrapNone/>
                  <wp:docPr id="6" name="Grafik 6" descr="E:\_Annett\Klett Verlag 2018\Hager\270941 Zebra 2 KV\Dateneingang\nachträgl. Illus\Rest\Rest\KV 8\S537300201_Clow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_Annett\Klett Verlag 2018\Hager\270941 Zebra 2 KV\Dateneingang\nachträgl. Illus\Rest\Rest\KV 8\S537300201_Clow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06E0282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3549EF4C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44086E81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7633581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71D186F3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284202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0E3306E0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569B76BF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8960" behindDoc="1" locked="0" layoutInCell="1" allowOverlap="1" wp14:anchorId="3735025E" wp14:editId="07A8B47B">
                  <wp:simplePos x="0" y="0"/>
                  <wp:positionH relativeFrom="column">
                    <wp:posOffset>164285</wp:posOffset>
                  </wp:positionH>
                  <wp:positionV relativeFrom="paragraph">
                    <wp:posOffset>995</wp:posOffset>
                  </wp:positionV>
                  <wp:extent cx="368300" cy="503555"/>
                  <wp:effectExtent l="0" t="0" r="0" b="0"/>
                  <wp:wrapNone/>
                  <wp:docPr id="38" name="Grafik 38" descr="E:\_Annett\Klett Verlag 2018\Hager\270941 Zebra 2 KV\Dateneingang\nachträgl. Illus\Rest\Rest\KV 8\S537300540_Dose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:\_Annett\Klett Verlag 2018\Hager\270941 Zebra 2 KV\Dateneingang\nachträgl. Illus\Rest\Rest\KV 8\S537300540_Dose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2A02E59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2527602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715E87DC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61F146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51CB67B7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28EF7F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0356BF09" w14:textId="77777777" w:rsidR="00702578" w:rsidRPr="00702578" w:rsidRDefault="00702578" w:rsidP="00BD04B6"/>
        </w:tc>
      </w:tr>
      <w:tr w:rsidR="00702578" w:rsidRPr="00702578" w14:paraId="12786B6C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30530240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7696" behindDoc="0" locked="0" layoutInCell="1" allowOverlap="1" wp14:anchorId="6E208E79" wp14:editId="7206B635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2540</wp:posOffset>
                  </wp:positionV>
                  <wp:extent cx="611505" cy="460375"/>
                  <wp:effectExtent l="0" t="0" r="0" b="0"/>
                  <wp:wrapNone/>
                  <wp:docPr id="10" name="Grafik 10" descr="E:\_Annett\Klett Verlag 2018\Hager\270941 Zebra 2 KV\Dateneingang\nachträgl. Illus\Rest\Rest\KV 8\S537300551_Ente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_Annett\Klett Verlag 2018\Hager\270941 Zebra 2 KV\Dateneingang\nachträgl. Illus\Rest\Rest\KV 8\S537300551_Ente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46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BAD052B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7B8A174E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62D2155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7AC29F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FF6C84C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08957B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96EC3A8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0954D8C7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9984" behindDoc="0" locked="0" layoutInCell="1" allowOverlap="1" wp14:anchorId="06891202" wp14:editId="538488DA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-6350</wp:posOffset>
                  </wp:positionV>
                  <wp:extent cx="553720" cy="458470"/>
                  <wp:effectExtent l="0" t="0" r="0" b="0"/>
                  <wp:wrapNone/>
                  <wp:docPr id="39" name="Grafik 39" descr="E:\_Annett\Klett Verlag 2018\Hager\270941 Zebra 2 KV\Dateneingang\nachträgl. Illus\Rest\Rest\KV 8\S537300486_Feu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_Annett\Klett Verlag 2018\Hager\270941 Zebra 2 KV\Dateneingang\nachträgl. Illus\Rest\Rest\KV 8\S537300486_Feu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6AF14365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170D0E7B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488F5AA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4B37B2B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50B9D885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5455AD2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04B442EF" w14:textId="77777777" w:rsidR="00702578" w:rsidRPr="00702578" w:rsidRDefault="00702578" w:rsidP="00BD04B6"/>
        </w:tc>
      </w:tr>
      <w:tr w:rsidR="00702578" w:rsidRPr="00702578" w14:paraId="7267DB97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30BDC23C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8720" behindDoc="0" locked="0" layoutInCell="1" allowOverlap="1" wp14:anchorId="1E8300E5" wp14:editId="22C601AC">
                  <wp:simplePos x="0" y="0"/>
                  <wp:positionH relativeFrom="column">
                    <wp:posOffset>54610</wp:posOffset>
                  </wp:positionH>
                  <wp:positionV relativeFrom="paragraph">
                    <wp:posOffset>45085</wp:posOffset>
                  </wp:positionV>
                  <wp:extent cx="675005" cy="416560"/>
                  <wp:effectExtent l="0" t="0" r="0" b="2540"/>
                  <wp:wrapNone/>
                  <wp:docPr id="25" name="Grafik 25" descr="E:\_Annett\Klett Verlag 2018\Hager\270941 Zebra 2 KV\Dateneingang\nachträgl. Illus\Rest\Rest\KV 8\S537310584_S052_Gab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_Annett\Klett Verlag 2018\Hager\270941 Zebra 2 KV\Dateneingang\nachträgl. Illus\Rest\Rest\KV 8\S537310584_S052_Gab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4B8BE802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7AD153E1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45591DF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150659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24DE141A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31C9C6D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6B5F5CB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3DA37078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1008" behindDoc="1" locked="0" layoutInCell="1" allowOverlap="1" wp14:anchorId="213AEAF8" wp14:editId="6C54EA82">
                  <wp:simplePos x="0" y="0"/>
                  <wp:positionH relativeFrom="column">
                    <wp:posOffset>61927</wp:posOffset>
                  </wp:positionH>
                  <wp:positionV relativeFrom="paragraph">
                    <wp:posOffset>2549</wp:posOffset>
                  </wp:positionV>
                  <wp:extent cx="621665" cy="471805"/>
                  <wp:effectExtent l="0" t="0" r="6985" b="4445"/>
                  <wp:wrapNone/>
                  <wp:docPr id="40" name="Grafik 40" descr="E:\_Annett\Klett Verlag 2018\Hager\270941 Zebra 2 KV\Dateneingang\nachträgl. Illus\Rest\Rest\KV 8\S537300483_Hau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_Annett\Klett Verlag 2018\Hager\270941 Zebra 2 KV\Dateneingang\nachträgl. Illus\Rest\Rest\KV 8\S537300483_Ha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47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29D4AF45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421E920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519630D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F54C1A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6128E90C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9DC3D50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9815A08" w14:textId="77777777" w:rsidR="00702578" w:rsidRPr="00702578" w:rsidRDefault="00702578" w:rsidP="00BD04B6"/>
        </w:tc>
      </w:tr>
      <w:tr w:rsidR="00702578" w:rsidRPr="00702578" w14:paraId="1A21CEDC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15602545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79744" behindDoc="0" locked="0" layoutInCell="1" allowOverlap="1" wp14:anchorId="10B562D5" wp14:editId="199D448C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-3175</wp:posOffset>
                  </wp:positionV>
                  <wp:extent cx="647700" cy="429895"/>
                  <wp:effectExtent l="0" t="0" r="0" b="8255"/>
                  <wp:wrapNone/>
                  <wp:docPr id="28" name="Grafik 28" descr="E:\_Annett\Klett Verlag 2018\Hager\270941 Zebra 2 KV\Dateneingang\nachträgl. Illus\Rest\Rest\KV 8\S537300551_Igel_Lautbild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_Annett\Klett Verlag 2018\Hager\270941 Zebra 2 KV\Dateneingang\nachträgl. Illus\Rest\Rest\KV 8\S537300551_Igel_Lautbild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406DAB44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248293D2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164BF04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A50309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61C91660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100ABBC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A6C465D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26D44C15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2032" behindDoc="1" locked="0" layoutInCell="1" allowOverlap="1" wp14:anchorId="415B670E" wp14:editId="6A8D66C4">
                  <wp:simplePos x="0" y="0"/>
                  <wp:positionH relativeFrom="column">
                    <wp:posOffset>218876</wp:posOffset>
                  </wp:positionH>
                  <wp:positionV relativeFrom="paragraph">
                    <wp:posOffset>23798</wp:posOffset>
                  </wp:positionV>
                  <wp:extent cx="272415" cy="486410"/>
                  <wp:effectExtent l="0" t="0" r="0" b="8890"/>
                  <wp:wrapNone/>
                  <wp:docPr id="41" name="Grafik 41" descr="E:\_Annett\Klett Verlag 2018\Hager\270941 Zebra 2 KV\Dateneingang\nachträgl. Illus\Rest\Rest\KV 8\S537300540_Jun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:\_Annett\Klett Verlag 2018\Hager\270941 Zebra 2 KV\Dateneingang\nachträgl. Illus\Rest\Rest\KV 8\S537300540_Jun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38FC45A7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3977837E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B7CC410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108D91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AFF610A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C7A4D9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023A858B" w14:textId="77777777" w:rsidR="00702578" w:rsidRPr="00702578" w:rsidRDefault="00702578" w:rsidP="00BD04B6"/>
        </w:tc>
      </w:tr>
      <w:tr w:rsidR="00702578" w:rsidRPr="00702578" w14:paraId="4F2B2984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1E098B98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50047" behindDoc="1" locked="0" layoutInCell="1" allowOverlap="1" wp14:anchorId="4DAC4F82" wp14:editId="6673140D">
                  <wp:simplePos x="0" y="0"/>
                  <wp:positionH relativeFrom="column">
                    <wp:posOffset>69585</wp:posOffset>
                  </wp:positionH>
                  <wp:positionV relativeFrom="paragraph">
                    <wp:posOffset>-9544</wp:posOffset>
                  </wp:positionV>
                  <wp:extent cx="626745" cy="490855"/>
                  <wp:effectExtent l="0" t="0" r="1905" b="4445"/>
                  <wp:wrapNone/>
                  <wp:docPr id="29" name="Grafik 29" descr="E:\_Annett\Klett Verlag 2018\Hager\270941 Zebra 2 KV\Dateneingang\nachträgl. Illus\Rest\Rest\KV 8\S537300486_Kuch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_Annett\Klett Verlag 2018\Hager\270941 Zebra 2 KV\Dateneingang\nachträgl. Illus\Rest\Rest\KV 8\S537300486_Kuch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745" cy="490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11C82D64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6F3CFD2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62DD9567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7820A9A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B89DC7E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9B979FD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2DC91BC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22CFA979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3056" behindDoc="0" locked="0" layoutInCell="1" allowOverlap="1" wp14:anchorId="67D53127" wp14:editId="78CB9DB9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23495</wp:posOffset>
                  </wp:positionV>
                  <wp:extent cx="443230" cy="411480"/>
                  <wp:effectExtent l="0" t="0" r="0" b="7620"/>
                  <wp:wrapNone/>
                  <wp:docPr id="42" name="Grafik 42" descr="E:\_Annett\Klett Verlag 2018\Hager\270941 Zebra 2 KV\Dateneingang\nachträgl. Illus\Rest\Rest\KV 8\S537300551_Lampe_Lautbild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:\_Annett\Klett Verlag 2018\Hager\270941 Zebra 2 KV\Dateneingang\nachträgl. Illus\Rest\Rest\KV 8\S537300551_Lampe_Lautbild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46CAAE75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13A5481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3CC1CAD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893A920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436222BD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874C97A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6DB8933" w14:textId="77777777" w:rsidR="00702578" w:rsidRPr="00702578" w:rsidRDefault="00702578" w:rsidP="00BD04B6"/>
        </w:tc>
      </w:tr>
      <w:tr w:rsidR="00702578" w:rsidRPr="00702578" w14:paraId="6747CDF2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45E48B70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0768" behindDoc="0" locked="0" layoutInCell="1" allowOverlap="1" wp14:anchorId="366ECC60" wp14:editId="53A3569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3175</wp:posOffset>
                  </wp:positionV>
                  <wp:extent cx="538480" cy="446405"/>
                  <wp:effectExtent l="0" t="0" r="0" b="0"/>
                  <wp:wrapNone/>
                  <wp:docPr id="30" name="Grafik 30" descr="E:\_Annett\Klett Verlag 2018\Hager\270941 Zebra 2 KV\Dateneingang\nachträgl. Illus\Rest\Rest\KV 8\S537300540_Lautbild_Mau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_Annett\Klett Verlag 2018\Hager\270941 Zebra 2 KV\Dateneingang\nachträgl. Illus\Rest\Rest\KV 8\S537300540_Lautbild_Ma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480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2B48E67C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6BC6236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3F9102E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6BEE23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4A72FBD9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4EE710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383499A9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54F7BC77" w14:textId="77777777" w:rsidR="00702578" w:rsidRPr="00BD04B6" w:rsidRDefault="00A333E7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4080" behindDoc="0" locked="0" layoutInCell="1" allowOverlap="1" wp14:anchorId="3C3EB9C6" wp14:editId="4D69BA9E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-1270</wp:posOffset>
                  </wp:positionV>
                  <wp:extent cx="340995" cy="420370"/>
                  <wp:effectExtent l="0" t="0" r="1905" b="0"/>
                  <wp:wrapNone/>
                  <wp:docPr id="43" name="Grafik 43" descr="E:\_Annett\Klett Verlag 2018\Hager\270941 Zebra 2 KV\Dateneingang\nachträgl. Illus\Rest\Rest\KV 8\S537270987_Lautbild_Nase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:\_Annett\Klett Verlag 2018\Hager\270941 Zebra 2 KV\Dateneingang\nachträgl. Illus\Rest\Rest\KV 8\S537270987_Lautbild_Nase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62588066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3F05F36D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4DF3E4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842C728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79C9B3F3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364B6E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A09712E" w14:textId="77777777" w:rsidR="00702578" w:rsidRPr="00702578" w:rsidRDefault="00702578" w:rsidP="00BD04B6"/>
        </w:tc>
      </w:tr>
      <w:tr w:rsidR="00702578" w:rsidRPr="00702578" w14:paraId="56D327DE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48B4ADC2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1792" behindDoc="1" locked="0" layoutInCell="1" allowOverlap="1" wp14:anchorId="6C29297F" wp14:editId="0229CEC6">
                  <wp:simplePos x="0" y="0"/>
                  <wp:positionH relativeFrom="column">
                    <wp:posOffset>206062</wp:posOffset>
                  </wp:positionH>
                  <wp:positionV relativeFrom="paragraph">
                    <wp:posOffset>19306</wp:posOffset>
                  </wp:positionV>
                  <wp:extent cx="347980" cy="473710"/>
                  <wp:effectExtent l="0" t="0" r="0" b="2540"/>
                  <wp:wrapNone/>
                  <wp:docPr id="31" name="Grafik 31" descr="E:\_Annett\Klett Verlag 2018\Hager\270941 Zebra 2 KV\Dateneingang\nachträgl. Illus\Rest\Rest\KV 8\S537300540_Of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_Annett\Klett Verlag 2018\Hager\270941 Zebra 2 KV\Dateneingang\nachträgl. Illus\Rest\Rest\KV 8\S537300540_Of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3C5B63D8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567AB41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67ED4F8B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912239F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81A0083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6117DF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89279A1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0650FFBE" w14:textId="77777777" w:rsidR="00702578" w:rsidRPr="00BD04B6" w:rsidRDefault="00A333E7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5104" behindDoc="0" locked="0" layoutInCell="1" allowOverlap="1" wp14:anchorId="18EE291F" wp14:editId="03AC3DAB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-21590</wp:posOffset>
                  </wp:positionV>
                  <wp:extent cx="574040" cy="454660"/>
                  <wp:effectExtent l="0" t="0" r="0" b="2540"/>
                  <wp:wrapNone/>
                  <wp:docPr id="44" name="Grafik 44" descr="E:\_Annett\Klett Verlag 2018\Hager\270941 Zebra 2 KV\Dateneingang\nachträgl. Illus\Rest\Rest\KV 8\S537300486_Pa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:\_Annett\Klett Verlag 2018\Hager\270941 Zebra 2 KV\Dateneingang\nachträgl. Illus\Rest\Rest\KV 8\S537300486_Pa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15FA0FE3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6C6FBEDD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78CABC1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54024A6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D93095A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49E7249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CDA8954" w14:textId="77777777" w:rsidR="00702578" w:rsidRPr="00702578" w:rsidRDefault="00702578" w:rsidP="00BD04B6"/>
        </w:tc>
      </w:tr>
      <w:tr w:rsidR="00702578" w:rsidRPr="00702578" w14:paraId="2C26992A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7DAD4D01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2816" behindDoc="0" locked="0" layoutInCell="1" allowOverlap="1" wp14:anchorId="01C68478" wp14:editId="37D49DAD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8255</wp:posOffset>
                  </wp:positionV>
                  <wp:extent cx="450215" cy="457835"/>
                  <wp:effectExtent l="0" t="0" r="6985" b="0"/>
                  <wp:wrapNone/>
                  <wp:docPr id="32" name="Grafik 32" descr="E:\_Annett\Klett Verlag 2018\Hager\270941 Zebra 2 KV\Dateneingang\nachträgl. Illus\Rest\Rest\KV 8\S537300551_Qualle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_Annett\Klett Verlag 2018\Hager\270941 Zebra 2 KV\Dateneingang\nachträgl. Illus\Rest\Rest\KV 8\S537300551_Qualle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654F9F4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7C702C00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F4F6CEE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3505EC8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8689E2D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6512AC4B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0088F187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20A67EF8" w14:textId="77777777" w:rsidR="00702578" w:rsidRPr="00BD04B6" w:rsidRDefault="00A333E7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6128" behindDoc="0" locked="0" layoutInCell="1" allowOverlap="1" wp14:anchorId="72B1C486" wp14:editId="28CD2EE2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15240</wp:posOffset>
                  </wp:positionV>
                  <wp:extent cx="574040" cy="437515"/>
                  <wp:effectExtent l="0" t="0" r="0" b="635"/>
                  <wp:wrapNone/>
                  <wp:docPr id="45" name="Grafik 45" descr="E:\_Annett\Klett Verlag 2018\Hager\270941 Zebra 2 KV\Dateneingang\nachträgl. Illus\Rest\Rest\KV 8\S537300540_Rose_wei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:\_Annett\Klett Verlag 2018\Hager\270941 Zebra 2 KV\Dateneingang\nachträgl. Illus\Rest\Rest\KV 8\S537300540_Rose_wei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39ECBC5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2E61A90B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3F30DA82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DFC32AD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6D9076E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03B87E4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1EFEB305" w14:textId="77777777" w:rsidR="00702578" w:rsidRPr="00702578" w:rsidRDefault="00702578" w:rsidP="00BD04B6"/>
        </w:tc>
      </w:tr>
      <w:tr w:rsidR="00702578" w:rsidRPr="00702578" w14:paraId="6ECDF320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5FCEABA2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3840" behindDoc="1" locked="0" layoutInCell="1" allowOverlap="1" wp14:anchorId="628C64A6" wp14:editId="3EFE1842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1270</wp:posOffset>
                  </wp:positionV>
                  <wp:extent cx="517525" cy="469265"/>
                  <wp:effectExtent l="0" t="0" r="0" b="6985"/>
                  <wp:wrapNone/>
                  <wp:docPr id="33" name="Grafik 33" descr="E:\_Annett\Klett Verlag 2018\Hager\270941 Zebra 2 KV\Dateneingang\nachträgl. Illus\Rest\Rest\KV 8\S537300421_Salat_O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_Annett\Klett Verlag 2018\Hager\270941 Zebra 2 KV\Dateneingang\nachträgl. Illus\Rest\Rest\KV 8\S537300421_Salat_Oe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213" r="30874"/>
                          <a:stretch/>
                        </pic:blipFill>
                        <pic:spPr bwMode="auto">
                          <a:xfrm>
                            <a:off x="0" y="0"/>
                            <a:ext cx="51752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611A4A9A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169B5BB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2D57EDE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8ACEEF4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4E8FA6E0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14E2935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7801CA4B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77BAA72A" w14:textId="77777777" w:rsidR="00702578" w:rsidRPr="00BD04B6" w:rsidRDefault="00A333E7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7152" behindDoc="0" locked="0" layoutInCell="1" allowOverlap="1" wp14:anchorId="34F581A8" wp14:editId="497BD02A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1905</wp:posOffset>
                  </wp:positionV>
                  <wp:extent cx="660400" cy="465455"/>
                  <wp:effectExtent l="0" t="0" r="6350" b="0"/>
                  <wp:wrapNone/>
                  <wp:docPr id="46" name="Grafik 46" descr="E:\_Annett\Klett Verlag 2018\Hager\270941 Zebra 2 KV\Dateneingang\nachträgl. Illus\Rest\Rest\KV 8\S537300483_Taf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:\_Annett\Klett Verlag 2018\Hager\270941 Zebra 2 KV\Dateneingang\nachträgl. Illus\Rest\Rest\KV 8\S537300483_Taf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46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333AFFB9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4EABE34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54D71E4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9712961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6229771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716F0DA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8187F06" w14:textId="77777777" w:rsidR="00702578" w:rsidRPr="00702578" w:rsidRDefault="00702578" w:rsidP="00BD04B6"/>
        </w:tc>
      </w:tr>
      <w:tr w:rsidR="00702578" w:rsidRPr="00702578" w14:paraId="7DCD6C8F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6DF50CAE" w14:textId="77777777" w:rsidR="00702578" w:rsidRPr="00BD04B6" w:rsidRDefault="000F5706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84864" behindDoc="0" locked="0" layoutInCell="1" allowOverlap="1" wp14:anchorId="7FE8F20E" wp14:editId="269B107A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3810</wp:posOffset>
                  </wp:positionV>
                  <wp:extent cx="422910" cy="433705"/>
                  <wp:effectExtent l="0" t="0" r="0" b="4445"/>
                  <wp:wrapNone/>
                  <wp:docPr id="34" name="Grafik 34" descr="E:\_Annett\Klett Verlag 2018\Hager\270941 Zebra 2 KV\Dateneingang\nachträgl. Illus\Rest\Rest\KV 8\S537300540_Uh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:\_Annett\Klett Verlag 2018\Hager\270941 Zebra 2 KV\Dateneingang\nachträgl. Illus\Rest\Rest\KV 8\S537300540_Uh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77C7CE3C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6CF46B5D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768C978E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73FD2F3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42666A8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A9F1647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203CEBBD" w14:textId="77777777" w:rsidR="00702578" w:rsidRPr="00702578" w:rsidRDefault="00702578" w:rsidP="00BD04B6"/>
        </w:tc>
        <w:tc>
          <w:tcPr>
            <w:tcW w:w="728" w:type="pct"/>
            <w:tcBorders>
              <w:right w:val="nil"/>
            </w:tcBorders>
            <w:vAlign w:val="center"/>
          </w:tcPr>
          <w:p w14:paraId="5C2C67AF" w14:textId="77777777" w:rsidR="00702578" w:rsidRPr="00BD04B6" w:rsidRDefault="00A333E7" w:rsidP="00BD04B6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698176" behindDoc="1" locked="0" layoutInCell="1" allowOverlap="1" wp14:anchorId="25D3E8DF" wp14:editId="4D99709A">
                  <wp:simplePos x="0" y="0"/>
                  <wp:positionH relativeFrom="column">
                    <wp:posOffset>96046</wp:posOffset>
                  </wp:positionH>
                  <wp:positionV relativeFrom="paragraph">
                    <wp:posOffset>35285</wp:posOffset>
                  </wp:positionV>
                  <wp:extent cx="633730" cy="451485"/>
                  <wp:effectExtent l="0" t="0" r="0" b="5715"/>
                  <wp:wrapNone/>
                  <wp:docPr id="47" name="Grafik 47" descr="E:\_Annett\Klett Verlag 2018\Hager\270941 Zebra 2 KV\Dateneingang\nachträgl. Illus\Rest\Rest\KV 8\S537300551_Vogel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:\_Annett\Klett Verlag 2018\Hager\270941 Zebra 2 KV\Dateneingang\nachträgl. Illus\Rest\Rest\KV 8\S537300551_Vogel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702578" w:rsidRPr="00702578" w14:paraId="44D1DCA3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2E927CFE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1C808FD2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20A342E" w14:textId="77777777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702578" w:rsidRPr="00702578" w14:paraId="0645DDEB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B1A2D3B" w14:textId="66603179" w:rsidR="00702578" w:rsidRPr="00702578" w:rsidRDefault="00702578" w:rsidP="00BD04B6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15F3DAA" w14:textId="23B48496" w:rsidR="00702578" w:rsidRPr="00702578" w:rsidRDefault="00702578" w:rsidP="00BD04B6"/>
        </w:tc>
      </w:tr>
      <w:tr w:rsidR="00660330" w:rsidRPr="00702578" w14:paraId="7DEEE77E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4CCAA6EE" w14:textId="77777777" w:rsidR="00660330" w:rsidRPr="00BD04B6" w:rsidRDefault="00660330" w:rsidP="00660330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6368" behindDoc="0" locked="0" layoutInCell="1" allowOverlap="1" wp14:anchorId="5E73019B" wp14:editId="7D116FA5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12065</wp:posOffset>
                  </wp:positionV>
                  <wp:extent cx="634365" cy="391795"/>
                  <wp:effectExtent l="0" t="0" r="0" b="8255"/>
                  <wp:wrapNone/>
                  <wp:docPr id="35" name="Grafik 35" descr="E:\_Annett\Klett Verlag 2018\Hager\270941 Zebra 2 KV\Dateneingang\nachträgl. Illus\Rest\Rest\KV 8\S537300551_Wolke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:\_Annett\Klett Verlag 2018\Hager\270941 Zebra 2 KV\Dateneingang\nachträgl. Illus\Rest\Rest\KV 8\S537300551_Wolke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24"/>
            </w:tblGrid>
            <w:tr w:rsidR="00660330" w:rsidRPr="00702578" w14:paraId="70D82732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1572D167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3F9ABCBF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F648DA5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11EA794E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2E47C201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B3C701D" w14:textId="77777777" w:rsidR="00660330" w:rsidRPr="00702578" w:rsidRDefault="00660330" w:rsidP="00660330"/>
        </w:tc>
        <w:tc>
          <w:tcPr>
            <w:tcW w:w="728" w:type="pct"/>
            <w:tcBorders>
              <w:right w:val="nil"/>
            </w:tcBorders>
            <w:vAlign w:val="center"/>
          </w:tcPr>
          <w:p w14:paraId="08A5ED05" w14:textId="77777777" w:rsidR="00660330" w:rsidRPr="00BD04B6" w:rsidRDefault="00660330" w:rsidP="00660330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08416" behindDoc="1" locked="0" layoutInCell="1" allowOverlap="1" wp14:anchorId="20F51311" wp14:editId="74E92C0B">
                  <wp:simplePos x="0" y="0"/>
                  <wp:positionH relativeFrom="column">
                    <wp:posOffset>55103</wp:posOffset>
                  </wp:positionH>
                  <wp:positionV relativeFrom="paragraph">
                    <wp:posOffset>15591</wp:posOffset>
                  </wp:positionV>
                  <wp:extent cx="675005" cy="514350"/>
                  <wp:effectExtent l="0" t="0" r="0" b="0"/>
                  <wp:wrapNone/>
                  <wp:docPr id="48" name="Grafik 48" descr="E:\_Annett\Klett Verlag 2018\Hager\270941 Zebra 2 KV\Dateneingang\nachträgl. Illus\Rest\Rest\KV 8\S537300551_Xylophon_Lautbild_gro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:\_Annett\Klett Verlag 2018\Hager\270941 Zebra 2 KV\Dateneingang\nachträgl. Illus\Rest\Rest\KV 8\S537300551_Xylophon_Lautbild_gro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660330" w:rsidRPr="00702578" w14:paraId="08E5C699" w14:textId="77777777" w:rsidTr="007F71A7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60827C41" w14:textId="44B99D17" w:rsidR="00660330" w:rsidRPr="00702578" w:rsidRDefault="00EE490F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  <w:r w:rsidRPr="00847264"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0" wp14:anchorId="071FD2CE" wp14:editId="584B8747">
                            <wp:simplePos x="0" y="0"/>
                            <wp:positionH relativeFrom="column">
                              <wp:posOffset>38100</wp:posOffset>
                            </wp:positionH>
                            <wp:positionV relativeFrom="paragraph">
                              <wp:posOffset>-5080</wp:posOffset>
                            </wp:positionV>
                            <wp:extent cx="1258570" cy="344805"/>
                            <wp:effectExtent l="0" t="0" r="0" b="0"/>
                            <wp:wrapNone/>
                            <wp:docPr id="49" name="Textfeld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258570" cy="344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18FE712" w14:textId="77777777" w:rsidR="00350507" w:rsidRPr="006C1975" w:rsidRDefault="00350507" w:rsidP="00EE490F">
                                        <w:pPr>
                                          <w:pStyle w:val="ekvaufgabenwortkarte"/>
                                          <w:spacing w:line="46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44"/>
                                            <w:szCs w:val="44"/>
                                          </w:rPr>
                                        </w:pPr>
                                        <w:r w:rsidRPr="00350507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44"/>
                                            <w:szCs w:val="44"/>
                                          </w:rPr>
                                          <w:t>Xylophon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71FD2C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feld 49" o:spid="_x0000_s1026" type="#_x0000_t202" style="position:absolute;margin-left:3pt;margin-top:-.4pt;width:99.1pt;height:27.1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" o:allowoverlap="f" filled="f" stroked="f" strokeweight=".5pt">
                            <v:textbox inset="0,0,0,0">
                              <w:txbxContent>
                                <w:p w14:paraId="618FE712" w14:textId="77777777" w:rsidR="00350507" w:rsidRPr="006C1975" w:rsidRDefault="00350507" w:rsidP="00EE490F">
                                  <w:pPr>
                                    <w:pStyle w:val="ekvaufgabenwortkarte"/>
                                    <w:spacing w:line="46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350507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Xylophon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660330" w:rsidRPr="00702578" w14:paraId="1A5A85AD" w14:textId="77777777" w:rsidTr="007F71A7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2008E28" w14:textId="7763A4E3" w:rsidR="00660330" w:rsidRPr="00660330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kern w:val="44"/>
                      <w:position w:val="2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75C2BC33" w14:textId="77777777" w:rsidTr="007F71A7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1DC6FC1E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4ABADE4C" w14:textId="33619E36" w:rsidR="00660330" w:rsidRPr="00702578" w:rsidRDefault="00660330" w:rsidP="00660330"/>
        </w:tc>
      </w:tr>
      <w:tr w:rsidR="00660330" w:rsidRPr="00702578" w14:paraId="5A1C8082" w14:textId="77777777" w:rsidTr="00660330">
        <w:trPr>
          <w:trHeight w:hRule="exact" w:val="794"/>
        </w:trPr>
        <w:tc>
          <w:tcPr>
            <w:tcW w:w="860" w:type="pct"/>
            <w:tcBorders>
              <w:right w:val="nil"/>
            </w:tcBorders>
            <w:vAlign w:val="center"/>
          </w:tcPr>
          <w:p w14:paraId="5133BD77" w14:textId="77777777" w:rsidR="00660330" w:rsidRPr="00BD04B6" w:rsidRDefault="00660330" w:rsidP="00660330">
            <w:pPr>
              <w:jc w:val="center"/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11488" behindDoc="1" locked="0" layoutInCell="1" allowOverlap="1" wp14:anchorId="2B9426DF" wp14:editId="6DA40091">
                  <wp:simplePos x="0" y="0"/>
                  <wp:positionH relativeFrom="column">
                    <wp:posOffset>110528</wp:posOffset>
                  </wp:positionH>
                  <wp:positionV relativeFrom="paragraph">
                    <wp:posOffset>9544</wp:posOffset>
                  </wp:positionV>
                  <wp:extent cx="508000" cy="477520"/>
                  <wp:effectExtent l="0" t="0" r="6350" b="0"/>
                  <wp:wrapNone/>
                  <wp:docPr id="36" name="Grafik 36" descr="E:\_Annett\Klett Verlag 2018\Hager\270941 Zebra 2 KV\Dateneingang\nachträgl. Illus\Rest\Rest\KV 8\S537300551_Yak_Lautbild_gross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_Annett\Klett Verlag 2018\Hager\270941 Zebra 2 KV\Dateneingang\nachträgl. Illus\Rest\Rest\KV 8\S537300551_Yak_Lautbild_gross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7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660330" w:rsidRPr="00702578" w14:paraId="7B6B6FCB" w14:textId="77777777" w:rsidTr="007F71A7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48F85F43" w14:textId="77777777" w:rsidR="00660330" w:rsidRPr="00702578" w:rsidRDefault="00AD5243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  <w:r w:rsidRPr="00847264"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47B6A66C" wp14:editId="451B5EDE">
                            <wp:simplePos x="0" y="0"/>
                            <wp:positionH relativeFrom="column">
                              <wp:posOffset>60960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581660" cy="260985"/>
                            <wp:effectExtent l="0" t="0" r="8890" b="5715"/>
                            <wp:wrapNone/>
                            <wp:docPr id="50" name="Textfeld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81660" cy="260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079F47" w14:textId="77777777" w:rsidR="00350507" w:rsidRPr="006C1975" w:rsidRDefault="00350507" w:rsidP="00AD5243">
                                        <w:pPr>
                                          <w:pStyle w:val="ekvaufgabenwortkarte"/>
                                          <w:spacing w:line="440" w:lineRule="exact"/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44"/>
                                            <w:szCs w:val="44"/>
                                          </w:rPr>
                                        </w:pPr>
                                        <w:r w:rsidRPr="00350507">
                                          <w:rPr>
                                            <w:rStyle w:val="ekvhandschrift"/>
                                            <w:color w:val="000000" w:themeColor="text1" w:themeShade="A6"/>
                                            <w:sz w:val="44"/>
                                            <w:szCs w:val="44"/>
                                          </w:rPr>
                                          <w:t>Yak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B6A66C" id="Textfeld 50" o:spid="_x0000_s1027" type="#_x0000_t202" style="position:absolute;margin-left:4.8pt;margin-top:-.1pt;width:45.8pt;height:20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" filled="f" stroked="f" strokeweight=".5pt">
                            <v:textbox inset="0,0,0,0">
                              <w:txbxContent>
                                <w:p w14:paraId="71079F47" w14:textId="77777777" w:rsidR="00350507" w:rsidRPr="006C1975" w:rsidRDefault="00350507" w:rsidP="00AD5243">
                                  <w:pPr>
                                    <w:pStyle w:val="ekvaufgabenwortkarte"/>
                                    <w:spacing w:line="440" w:lineRule="exact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350507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Yak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660330" w:rsidRPr="00702578" w14:paraId="7349177D" w14:textId="77777777" w:rsidTr="007F71A7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63ACB282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4ECE3694" w14:textId="77777777" w:rsidTr="007F71A7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61716B0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5810A108" w14:textId="77777777" w:rsidR="00660330" w:rsidRPr="00702578" w:rsidRDefault="00660330" w:rsidP="00660330"/>
        </w:tc>
        <w:tc>
          <w:tcPr>
            <w:tcW w:w="728" w:type="pct"/>
            <w:tcBorders>
              <w:right w:val="nil"/>
            </w:tcBorders>
            <w:vAlign w:val="center"/>
          </w:tcPr>
          <w:p w14:paraId="10FEA4DF" w14:textId="77777777" w:rsidR="00660330" w:rsidRPr="00BD04B6" w:rsidRDefault="00660330" w:rsidP="0066033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FFFF" w:themeColor="background1"/>
              </w:rPr>
              <w:drawing>
                <wp:anchor distT="0" distB="0" distL="114300" distR="114300" simplePos="0" relativeHeight="251712512" behindDoc="0" locked="0" layoutInCell="1" allowOverlap="1" wp14:anchorId="46133820" wp14:editId="6A5CF66B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-7620</wp:posOffset>
                  </wp:positionV>
                  <wp:extent cx="575945" cy="444500"/>
                  <wp:effectExtent l="0" t="0" r="0" b="0"/>
                  <wp:wrapNone/>
                  <wp:docPr id="2" name="Grafik 2" descr="E:\_Annett\Klett Verlag 2018\Hager\270941 Zebra 2 KV\Dateneingang\nachträgl. Illus\Rest\Rest\KV 8\S537216513_Zebra_s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nachträgl. Illus\Rest\Rest\KV 8\S537216513_Zebra_s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95" w:type="pct"/>
            <w:tcBorders>
              <w:left w:val="nil"/>
            </w:tcBorders>
            <w:vAlign w:val="center"/>
          </w:tcPr>
          <w:tbl>
            <w:tblPr>
              <w:tblW w:w="272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40"/>
            </w:tblGrid>
            <w:tr w:rsidR="00660330" w:rsidRPr="00702578" w14:paraId="09737343" w14:textId="77777777" w:rsidTr="00C819A1">
              <w:trPr>
                <w:trHeight w:hRule="exact" w:val="170"/>
              </w:trPr>
              <w:tc>
                <w:tcPr>
                  <w:tcW w:w="2724" w:type="dxa"/>
                  <w:noWrap/>
                  <w:vAlign w:val="center"/>
                </w:tcPr>
                <w:p w14:paraId="1407C73F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485F2835" w14:textId="77777777" w:rsidTr="00C819A1">
              <w:trPr>
                <w:trHeight w:hRule="exact" w:val="198"/>
              </w:trPr>
              <w:tc>
                <w:tcPr>
                  <w:tcW w:w="2724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2D198DBC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  <w:tr w:rsidR="00660330" w:rsidRPr="00702578" w14:paraId="742C63CF" w14:textId="77777777" w:rsidTr="00C819A1">
              <w:trPr>
                <w:trHeight w:hRule="exact" w:val="170"/>
              </w:trPr>
              <w:tc>
                <w:tcPr>
                  <w:tcW w:w="2724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05965AF7" w14:textId="77777777" w:rsidR="00660330" w:rsidRPr="00702578" w:rsidRDefault="00660330" w:rsidP="00660330">
                  <w:pPr>
                    <w:tabs>
                      <w:tab w:val="clear" w:pos="340"/>
                      <w:tab w:val="clear" w:pos="595"/>
                      <w:tab w:val="clear" w:pos="851"/>
                    </w:tabs>
                    <w:spacing w:line="240" w:lineRule="auto"/>
                    <w:rPr>
                      <w:rFonts w:eastAsia="Times New Roman" w:cs="Times New Roman"/>
                      <w:noProof w:val="0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14:paraId="65FDF13C" w14:textId="77777777" w:rsidR="00660330" w:rsidRPr="00702578" w:rsidRDefault="00660330" w:rsidP="00660330"/>
        </w:tc>
      </w:tr>
    </w:tbl>
    <w:p w14:paraId="127AE2C8" w14:textId="77777777" w:rsidR="00BD04B6" w:rsidRDefault="00105CDE" w:rsidP="00702578">
      <w:r>
        <w:drawing>
          <wp:anchor distT="0" distB="0" distL="114300" distR="114300" simplePos="0" relativeHeight="251657216" behindDoc="0" locked="0" layoutInCell="1" allowOverlap="1" wp14:anchorId="0B665C10" wp14:editId="70E68895">
            <wp:simplePos x="0" y="0"/>
            <wp:positionH relativeFrom="column">
              <wp:posOffset>2786075</wp:posOffset>
            </wp:positionH>
            <wp:positionV relativeFrom="paragraph">
              <wp:posOffset>36830</wp:posOffset>
            </wp:positionV>
            <wp:extent cx="156845" cy="191770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1072" behindDoc="0" locked="0" layoutInCell="1" allowOverlap="1" wp14:anchorId="5712B3DD" wp14:editId="038B0952">
            <wp:simplePos x="0" y="0"/>
            <wp:positionH relativeFrom="column">
              <wp:posOffset>5474830</wp:posOffset>
            </wp:positionH>
            <wp:positionV relativeFrom="paragraph">
              <wp:posOffset>40005</wp:posOffset>
            </wp:positionV>
            <wp:extent cx="156845" cy="191770"/>
            <wp:effectExtent l="0" t="0" r="0" b="0"/>
            <wp:wrapNone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2" t="24809" r="22412" b="2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9177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0F5AC72F" w14:textId="77777777" w:rsidR="00105CDE" w:rsidRDefault="00105CDE" w:rsidP="00105CDE">
      <w:pPr>
        <w:pStyle w:val="ekvgrundtexthalbe"/>
      </w:pPr>
      <w:bookmarkStart w:id="1" w:name="_GoBack"/>
      <w:bookmarkEnd w:id="1"/>
    </w:p>
    <w:p w14:paraId="28981637" w14:textId="77777777" w:rsidR="00105CDE" w:rsidRDefault="00105CDE" w:rsidP="00105CDE">
      <w:pPr>
        <w:pStyle w:val="ekvgrundtexthalbe"/>
      </w:pPr>
    </w:p>
    <w:p w14:paraId="6D990209" w14:textId="77777777" w:rsidR="00105CDE" w:rsidRDefault="00105CDE" w:rsidP="00105CDE">
      <w:pPr>
        <w:pStyle w:val="ekvgrundtexthalbe"/>
      </w:pPr>
    </w:p>
    <w:p w14:paraId="21F00D1B" w14:textId="77777777" w:rsidR="00702578" w:rsidRPr="00D3427F" w:rsidRDefault="00702578" w:rsidP="00702578">
      <w:pPr>
        <w:pStyle w:val="ekvnummerierung"/>
        <w:framePr w:wrap="around"/>
      </w:pPr>
      <w:r>
        <w:t>2</w:t>
      </w:r>
    </w:p>
    <w:p w14:paraId="113385C6" w14:textId="77777777" w:rsidR="00C819A1" w:rsidRPr="00287B24" w:rsidRDefault="00C819A1" w:rsidP="00C819A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7F12EB6" wp14:editId="4A99BE21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C2EB" w14:textId="77777777" w:rsidR="00702578" w:rsidRDefault="00702578" w:rsidP="00702578">
      <w:r>
        <w:t>Schneide die Kärtchen aus.</w:t>
      </w:r>
    </w:p>
    <w:p w14:paraId="0C055783" w14:textId="77777777" w:rsidR="00702578" w:rsidRDefault="00702578" w:rsidP="00702578">
      <w:r>
        <w:t>Ordne die Kärtchen nach dem Abc.</w:t>
      </w:r>
      <w:r w:rsidR="00660330" w:rsidRPr="00660330">
        <w:t xml:space="preserve"> </w:t>
      </w:r>
    </w:p>
    <w:sectPr w:rsidR="00702578" w:rsidSect="008D5A1A">
      <w:footerReference w:type="default" r:id="rId3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4C1B8" w14:textId="77777777" w:rsidR="005B1FAF" w:rsidRDefault="005B1FAF" w:rsidP="003C599D">
      <w:pPr>
        <w:spacing w:line="240" w:lineRule="auto"/>
      </w:pPr>
      <w:r>
        <w:separator/>
      </w:r>
    </w:p>
  </w:endnote>
  <w:endnote w:type="continuationSeparator" w:id="0">
    <w:p w14:paraId="680C7F6E" w14:textId="77777777" w:rsidR="005B1FAF" w:rsidRDefault="005B1FA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8DC6322" w14:textId="77777777" w:rsidTr="006B2D23">
      <w:trPr>
        <w:trHeight w:hRule="exact" w:val="680"/>
      </w:trPr>
      <w:tc>
        <w:tcPr>
          <w:tcW w:w="1131" w:type="dxa"/>
          <w:noWrap/>
        </w:tcPr>
        <w:p w14:paraId="20C0BF7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A1C140C" wp14:editId="6239E194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D7E89F5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64ED8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A7F3F4B" w14:textId="77777777" w:rsidR="00264ED8" w:rsidRDefault="00264ED8" w:rsidP="00370A70">
          <w:pPr>
            <w:pStyle w:val="ekvpagina"/>
          </w:pPr>
        </w:p>
        <w:p w14:paraId="1EABD812" w14:textId="77777777" w:rsidR="00264ED8" w:rsidRPr="00264ED8" w:rsidRDefault="00264ED8" w:rsidP="00370A70">
          <w:pPr>
            <w:pStyle w:val="ekvpagina"/>
            <w:rPr>
              <w:rStyle w:val="ekvfett"/>
            </w:rPr>
          </w:pPr>
          <w:r w:rsidRPr="00264ED8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418CEA61" w14:textId="77777777"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264ED8">
            <w:t xml:space="preserve"> Karin Schramm, </w:t>
          </w:r>
          <w:r w:rsidR="001C4215">
            <w:t>Gießen</w:t>
          </w:r>
        </w:p>
        <w:p w14:paraId="56085BC9" w14:textId="77777777"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0F5706" w:rsidRPr="000F5706">
            <w:t>Anke Fröhlich, Leipzig</w:t>
          </w:r>
        </w:p>
      </w:tc>
      <w:tc>
        <w:tcPr>
          <w:tcW w:w="397" w:type="dxa"/>
        </w:tcPr>
        <w:p w14:paraId="19B611FA" w14:textId="77777777" w:rsidR="00193A18" w:rsidRPr="00913892" w:rsidRDefault="00193A18" w:rsidP="00913892">
          <w:pPr>
            <w:pStyle w:val="ekvpagina"/>
          </w:pPr>
        </w:p>
      </w:tc>
    </w:tr>
  </w:tbl>
  <w:p w14:paraId="39D3FBD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92368" w14:textId="77777777" w:rsidR="005B1FAF" w:rsidRDefault="005B1FAF" w:rsidP="003C599D">
      <w:pPr>
        <w:spacing w:line="240" w:lineRule="auto"/>
      </w:pPr>
      <w:r>
        <w:separator/>
      </w:r>
    </w:p>
  </w:footnote>
  <w:footnote w:type="continuationSeparator" w:id="0">
    <w:p w14:paraId="4EC496B9" w14:textId="77777777" w:rsidR="005B1FAF" w:rsidRDefault="005B1FAF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578"/>
    <w:rsid w:val="000014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5706"/>
    <w:rsid w:val="000F7910"/>
    <w:rsid w:val="00103057"/>
    <w:rsid w:val="00105CDE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C4215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4ED8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27D1"/>
    <w:rsid w:val="002E7FEA"/>
    <w:rsid w:val="002F1328"/>
    <w:rsid w:val="00301930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0507"/>
    <w:rsid w:val="00362B02"/>
    <w:rsid w:val="0036404C"/>
    <w:rsid w:val="00370A70"/>
    <w:rsid w:val="00374A98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26C6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44003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3E42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1FAF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0330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CD7"/>
    <w:rsid w:val="006F0D3C"/>
    <w:rsid w:val="006F2EDC"/>
    <w:rsid w:val="006F7E87"/>
    <w:rsid w:val="00701548"/>
    <w:rsid w:val="0070257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770"/>
    <w:rsid w:val="00745BC6"/>
    <w:rsid w:val="007507F9"/>
    <w:rsid w:val="00751B0E"/>
    <w:rsid w:val="00752795"/>
    <w:rsid w:val="00756E0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16B21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96029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1A0E"/>
    <w:rsid w:val="00A333E7"/>
    <w:rsid w:val="00A35787"/>
    <w:rsid w:val="00A370D6"/>
    <w:rsid w:val="00A37662"/>
    <w:rsid w:val="00A41DA3"/>
    <w:rsid w:val="00A43B4C"/>
    <w:rsid w:val="00A478DC"/>
    <w:rsid w:val="00A53BDD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D5243"/>
    <w:rsid w:val="00AE65F6"/>
    <w:rsid w:val="00AE6684"/>
    <w:rsid w:val="00AF053E"/>
    <w:rsid w:val="00AF33F1"/>
    <w:rsid w:val="00B022FE"/>
    <w:rsid w:val="00B039E8"/>
    <w:rsid w:val="00B070B2"/>
    <w:rsid w:val="00B112CF"/>
    <w:rsid w:val="00B14B45"/>
    <w:rsid w:val="00B155E8"/>
    <w:rsid w:val="00B15F75"/>
    <w:rsid w:val="00B2194E"/>
    <w:rsid w:val="00B31F29"/>
    <w:rsid w:val="00B32DAF"/>
    <w:rsid w:val="00B37E68"/>
    <w:rsid w:val="00B41BED"/>
    <w:rsid w:val="00B468CC"/>
    <w:rsid w:val="00B54655"/>
    <w:rsid w:val="00B54814"/>
    <w:rsid w:val="00B56EF2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04B6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615E0"/>
    <w:rsid w:val="00C727B3"/>
    <w:rsid w:val="00C72BA2"/>
    <w:rsid w:val="00C819A1"/>
    <w:rsid w:val="00C842ED"/>
    <w:rsid w:val="00C84E4C"/>
    <w:rsid w:val="00C87044"/>
    <w:rsid w:val="00C94D17"/>
    <w:rsid w:val="00CA2007"/>
    <w:rsid w:val="00CA5A56"/>
    <w:rsid w:val="00CB00E2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37E0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1B07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825F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490F"/>
    <w:rsid w:val="00EF6029"/>
    <w:rsid w:val="00EF6276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14CE1"/>
  <w15:chartTrackingRefBased/>
  <w15:docId w15:val="{D8768A45-07AB-4810-876D-2154AEB9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702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6033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 w:val="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16</cp:revision>
  <cp:lastPrinted>2018-07-03T13:03:00Z</cp:lastPrinted>
  <dcterms:created xsi:type="dcterms:W3CDTF">2018-01-18T13:57:00Z</dcterms:created>
  <dcterms:modified xsi:type="dcterms:W3CDTF">2018-07-03T13:04:00Z</dcterms:modified>
</cp:coreProperties>
</file>