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9F3E64" w:rsidP="0076742C">
            <w:pPr>
              <w:pageBreakBefore/>
              <w:jc w:val="center"/>
              <w:rPr>
                <w:color w:val="FFFFFF" w:themeColor="background1"/>
              </w:rPr>
            </w:pPr>
            <w:r w:rsidRPr="009F3E64">
              <w:rPr>
                <w:color w:val="FFFFFF" w:themeColor="background1"/>
              </w:rPr>
              <w:t>Anke Fröhlich, Leipzig</w:t>
            </w: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E40172">
            <w:pPr>
              <w:pStyle w:val="ekvkvnummer"/>
            </w:pPr>
            <w:r w:rsidRPr="005446D6">
              <w:t>KV</w:t>
            </w:r>
            <w:r w:rsidR="003107F6">
              <w:t xml:space="preserve"> 9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91B70"/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A91B70"/>
        </w:tc>
      </w:tr>
    </w:tbl>
    <w:p w:rsidR="00CD7D9F" w:rsidRDefault="00A91B70" w:rsidP="00A91B70">
      <w:pPr>
        <w:pStyle w:val="ekvue1arial"/>
      </w:pPr>
      <w:bookmarkStart w:id="0" w:name="bmStart"/>
      <w:bookmarkEnd w:id="0"/>
      <w:r>
        <w:t>Selbstlaute und Mitlaute</w:t>
      </w:r>
    </w:p>
    <w:p w:rsidR="00A91B70" w:rsidRDefault="00A91B70" w:rsidP="0090223D"/>
    <w:p w:rsidR="00E40172" w:rsidRPr="00D3427F" w:rsidRDefault="00E40172" w:rsidP="00E40172">
      <w:pPr>
        <w:pStyle w:val="ekvnummerierung"/>
        <w:framePr w:wrap="around"/>
      </w:pPr>
      <w:r>
        <w:t>1</w:t>
      </w:r>
    </w:p>
    <w:p w:rsidR="0090223D" w:rsidRPr="00287B24" w:rsidRDefault="0090223D" w:rsidP="0090223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172" w:rsidRDefault="00E40172" w:rsidP="00005AE2">
      <w:r>
        <w:t xml:space="preserve">Färbe die </w:t>
      </w:r>
      <w:r w:rsidRPr="009F3E64">
        <w:rPr>
          <w:b/>
        </w:rPr>
        <w:t>Selbst</w:t>
      </w:r>
      <w:bookmarkStart w:id="1" w:name="_GoBack"/>
      <w:bookmarkEnd w:id="1"/>
      <w:r w:rsidRPr="009F3E64">
        <w:rPr>
          <w:b/>
        </w:rPr>
        <w:t>laute</w:t>
      </w:r>
      <w:r>
        <w:t xml:space="preserve"> gelb</w:t>
      </w:r>
      <w:r w:rsidR="0090223D">
        <w:t xml:space="preserve"> und </w:t>
      </w:r>
      <w:r>
        <w:t xml:space="preserve">die </w:t>
      </w:r>
      <w:r w:rsidRPr="009F3E64">
        <w:rPr>
          <w:b/>
        </w:rPr>
        <w:t>Mitlaute</w:t>
      </w:r>
      <w:r>
        <w:t xml:space="preserve"> grün.</w:t>
      </w:r>
    </w:p>
    <w:p w:rsidR="00E40172" w:rsidRDefault="00E40172" w:rsidP="00A533F5">
      <w:pPr>
        <w:pStyle w:val="ekvgrundtexthalbe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7"/>
        <w:gridCol w:w="357"/>
        <w:gridCol w:w="357"/>
        <w:gridCol w:w="357"/>
        <w:gridCol w:w="358"/>
        <w:gridCol w:w="357"/>
        <w:gridCol w:w="357"/>
        <w:gridCol w:w="357"/>
        <w:gridCol w:w="357"/>
        <w:gridCol w:w="357"/>
        <w:gridCol w:w="357"/>
        <w:gridCol w:w="357"/>
        <w:gridCol w:w="358"/>
      </w:tblGrid>
      <w:tr w:rsidR="00E40172" w:rsidTr="00CD1F8A"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A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B</w:t>
            </w:r>
          </w:p>
        </w:tc>
        <w:tc>
          <w:tcPr>
            <w:tcW w:w="357" w:type="dxa"/>
          </w:tcPr>
          <w:p w:rsidR="00E40172" w:rsidRPr="00331DD1" w:rsidRDefault="00E40172" w:rsidP="00CD1F8A">
            <w:pPr>
              <w:jc w:val="center"/>
            </w:pPr>
            <w:r w:rsidRPr="00331DD1">
              <w:t>C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D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E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F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G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H</w:t>
            </w:r>
          </w:p>
        </w:tc>
        <w:tc>
          <w:tcPr>
            <w:tcW w:w="358" w:type="dxa"/>
          </w:tcPr>
          <w:p w:rsidR="00E40172" w:rsidRDefault="00E40172" w:rsidP="00CD1F8A">
            <w:pPr>
              <w:jc w:val="center"/>
            </w:pPr>
            <w:r>
              <w:t>I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J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K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L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M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N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O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P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Q</w:t>
            </w:r>
          </w:p>
        </w:tc>
        <w:tc>
          <w:tcPr>
            <w:tcW w:w="358" w:type="dxa"/>
          </w:tcPr>
          <w:p w:rsidR="00E40172" w:rsidRDefault="00E40172" w:rsidP="00CD1F8A">
            <w:pPr>
              <w:jc w:val="center"/>
            </w:pPr>
            <w:r>
              <w:t>R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S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T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U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V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W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X</w:t>
            </w:r>
          </w:p>
        </w:tc>
        <w:tc>
          <w:tcPr>
            <w:tcW w:w="357" w:type="dxa"/>
          </w:tcPr>
          <w:p w:rsidR="00E40172" w:rsidRDefault="00E40172" w:rsidP="00CD1F8A">
            <w:pPr>
              <w:jc w:val="center"/>
            </w:pPr>
            <w:r>
              <w:t>Y</w:t>
            </w:r>
          </w:p>
        </w:tc>
        <w:tc>
          <w:tcPr>
            <w:tcW w:w="358" w:type="dxa"/>
          </w:tcPr>
          <w:p w:rsidR="00E40172" w:rsidRDefault="00E40172" w:rsidP="00CD1F8A">
            <w:pPr>
              <w:jc w:val="center"/>
            </w:pPr>
            <w:r>
              <w:t>Z</w:t>
            </w:r>
          </w:p>
        </w:tc>
      </w:tr>
    </w:tbl>
    <w:p w:rsidR="00E40172" w:rsidRDefault="00E40172" w:rsidP="00A533F5">
      <w:pPr>
        <w:pStyle w:val="ekvgrundtexthalbe"/>
      </w:pPr>
    </w:p>
    <w:p w:rsidR="00A533F5" w:rsidRDefault="00A533F5" w:rsidP="00005AE2"/>
    <w:p w:rsidR="00E40172" w:rsidRPr="00D3427F" w:rsidRDefault="00E40172" w:rsidP="00E40172">
      <w:pPr>
        <w:pStyle w:val="ekvnummerierung"/>
        <w:framePr w:wrap="around"/>
      </w:pPr>
      <w:r>
        <w:t>2</w:t>
      </w:r>
    </w:p>
    <w:p w:rsidR="0090223D" w:rsidRPr="00287B24" w:rsidRDefault="0090223D" w:rsidP="0090223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172" w:rsidRDefault="00E40172" w:rsidP="00005AE2">
      <w:r>
        <w:t>Ergänze die Selbstlaute.</w:t>
      </w:r>
      <w:r w:rsidR="0090223D">
        <w:t xml:space="preserve"> </w:t>
      </w:r>
    </w:p>
    <w:p w:rsidR="00E40172" w:rsidRPr="00A533F5" w:rsidRDefault="009F3E64" w:rsidP="00005AE2">
      <w:pPr>
        <w:rPr>
          <w:color w:val="FF0000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3414672</wp:posOffset>
            </wp:positionH>
            <wp:positionV relativeFrom="paragraph">
              <wp:posOffset>96203</wp:posOffset>
            </wp:positionV>
            <wp:extent cx="396916" cy="376237"/>
            <wp:effectExtent l="0" t="0" r="3175" b="5080"/>
            <wp:wrapNone/>
            <wp:docPr id="10" name="Grafik 10" descr="E:\_Annett\Klett Verlag 2018\Hager\270941 Zebra 2 KV\Dateneingang\nachträgl. Illus\Rest\Rest\KV 9\S537160022_Ball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9\S537160022_Ball-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44" cy="37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507365</wp:posOffset>
            </wp:positionV>
            <wp:extent cx="422797" cy="438150"/>
            <wp:effectExtent l="0" t="0" r="0" b="0"/>
            <wp:wrapNone/>
            <wp:docPr id="21" name="Grafik 21" descr="E:\_Annett\Klett Verlag 2018\Hager\270941 Zebra 2 KV\Dateneingang\nachträgl. Illus\Rest\Rest\KV 9\S537300540_Ko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_Annett\Klett Verlag 2018\Hager\270941 Zebra 2 KV\Dateneingang\nachträgl. Illus\Rest\Rest\KV 9\S537300540_Kor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97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101282</wp:posOffset>
            </wp:positionH>
            <wp:positionV relativeFrom="paragraph">
              <wp:posOffset>56515</wp:posOffset>
            </wp:positionV>
            <wp:extent cx="544299" cy="368490"/>
            <wp:effectExtent l="0" t="0" r="8255" b="0"/>
            <wp:wrapNone/>
            <wp:docPr id="17" name="Grafik 17" descr="E:\_Annett\Klett Verlag 2018\Hager\270941 Zebra 2 KV\Dateneingang\nachträgl. Illus\Rest\Rest\KV 9\S537300486_H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_Annett\Klett Verlag 2018\Hager\270941 Zebra 2 KV\Dateneingang\nachträgl. Illus\Rest\Rest\KV 9\S537300486_Hu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99" cy="36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8673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4"/>
        <w:gridCol w:w="2494"/>
        <w:gridCol w:w="2494"/>
        <w:gridCol w:w="1191"/>
      </w:tblGrid>
      <w:tr w:rsidR="00E40172" w:rsidRPr="00FB3BCE" w:rsidTr="009F3E64">
        <w:trPr>
          <w:trHeight w:val="752"/>
        </w:trPr>
        <w:tc>
          <w:tcPr>
            <w:tcW w:w="2494" w:type="dxa"/>
            <w:shd w:val="clear" w:color="auto" w:fill="auto"/>
          </w:tcPr>
          <w:p w:rsidR="00E40172" w:rsidRPr="00A533F5" w:rsidRDefault="009F3E64" w:rsidP="001D3249">
            <w:pPr>
              <w:rPr>
                <w:rFonts w:cs="Arial"/>
                <w:szCs w:val="23"/>
              </w:rPr>
            </w:pPr>
            <w: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1087423</wp:posOffset>
                  </wp:positionH>
                  <wp:positionV relativeFrom="paragraph">
                    <wp:posOffset>-171930</wp:posOffset>
                  </wp:positionV>
                  <wp:extent cx="436874" cy="482808"/>
                  <wp:effectExtent l="0" t="0" r="1905" b="0"/>
                  <wp:wrapNone/>
                  <wp:docPr id="20" name="Grafik 20" descr="E:\_Annett\Klett Verlag 2018\Hager\270941 Zebra 2 KV\Dateneingang\nachträgl. Illus\Rest\Rest\KV 9\S537300540_Kopf_pf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_Annett\Klett Verlag 2018\Hager\270941 Zebra 2 KV\Dateneingang\nachträgl. Illus\Rest\Rest\KV 9\S537300540_Kopf_pf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74" cy="482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0172" w:rsidRPr="00A533F5">
              <w:rPr>
                <w:rFonts w:cs="Arial"/>
                <w:szCs w:val="23"/>
              </w:rPr>
              <w:t>H</w:t>
            </w:r>
            <w:r w:rsidR="00E40172" w:rsidRPr="00A533F5">
              <w:rPr>
                <w:rStyle w:val="ekvlckentext"/>
              </w:rPr>
              <w:t>__</w:t>
            </w:r>
            <w:r w:rsidR="00E40172" w:rsidRPr="00A533F5">
              <w:rPr>
                <w:rFonts w:cs="Arial"/>
                <w:szCs w:val="23"/>
              </w:rPr>
              <w:t>t</w:t>
            </w:r>
          </w:p>
        </w:tc>
        <w:tc>
          <w:tcPr>
            <w:tcW w:w="2494" w:type="dxa"/>
            <w:shd w:val="clear" w:color="auto" w:fill="auto"/>
          </w:tcPr>
          <w:p w:rsidR="00E40172" w:rsidRPr="00A533F5" w:rsidRDefault="00E40172" w:rsidP="001D3249">
            <w:pPr>
              <w:rPr>
                <w:rFonts w:cs="Arial"/>
                <w:szCs w:val="23"/>
              </w:rPr>
            </w:pPr>
            <w:r w:rsidRPr="00A533F5">
              <w:rPr>
                <w:rFonts w:cs="Arial"/>
                <w:szCs w:val="23"/>
              </w:rPr>
              <w:t>K</w:t>
            </w:r>
            <w:r w:rsidR="00A533F5" w:rsidRPr="00A533F5">
              <w:rPr>
                <w:rStyle w:val="ekvlckentext"/>
              </w:rPr>
              <w:t>__</w:t>
            </w:r>
            <w:r w:rsidRPr="00A533F5">
              <w:rPr>
                <w:rFonts w:cs="Arial"/>
                <w:szCs w:val="23"/>
              </w:rPr>
              <w:t>pf</w:t>
            </w:r>
          </w:p>
        </w:tc>
        <w:tc>
          <w:tcPr>
            <w:tcW w:w="2494" w:type="dxa"/>
            <w:shd w:val="clear" w:color="auto" w:fill="auto"/>
          </w:tcPr>
          <w:p w:rsidR="00E40172" w:rsidRPr="00A533F5" w:rsidRDefault="009F3E64" w:rsidP="001D3249">
            <w:pPr>
              <w:rPr>
                <w:rFonts w:cs="Arial"/>
                <w:szCs w:val="23"/>
              </w:rPr>
            </w:pPr>
            <w: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1007110</wp:posOffset>
                  </wp:positionH>
                  <wp:positionV relativeFrom="paragraph">
                    <wp:posOffset>-113348</wp:posOffset>
                  </wp:positionV>
                  <wp:extent cx="483654" cy="464024"/>
                  <wp:effectExtent l="0" t="0" r="0" b="0"/>
                  <wp:wrapNone/>
                  <wp:docPr id="22" name="Grafik 22" descr="E:\_Annett\Klett Verlag 2018\Hager\270941 Zebra 2 KV\Dateneingang\nachträgl. Illus\Rest\Rest\KV 9\S537300540_Lautbild_Pferd_f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_Annett\Klett Verlag 2018\Hager\270941 Zebra 2 KV\Dateneingang\nachträgl. Illus\Rest\Rest\KV 9\S537300540_Lautbild_Pferd_f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654" cy="46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0172" w:rsidRPr="00A533F5">
              <w:rPr>
                <w:rFonts w:cs="Arial"/>
                <w:szCs w:val="23"/>
              </w:rPr>
              <w:t>B</w:t>
            </w:r>
            <w:r w:rsidR="00A533F5" w:rsidRPr="00A533F5">
              <w:rPr>
                <w:rStyle w:val="ekvlckentext"/>
              </w:rPr>
              <w:t>__</w:t>
            </w:r>
            <w:r w:rsidR="00E40172" w:rsidRPr="00A533F5">
              <w:rPr>
                <w:rFonts w:cs="Arial"/>
                <w:szCs w:val="23"/>
              </w:rPr>
              <w:t>ll</w:t>
            </w:r>
          </w:p>
        </w:tc>
        <w:tc>
          <w:tcPr>
            <w:tcW w:w="1191" w:type="dxa"/>
            <w:shd w:val="clear" w:color="auto" w:fill="auto"/>
          </w:tcPr>
          <w:p w:rsidR="00E40172" w:rsidRPr="00A533F5" w:rsidRDefault="00E40172" w:rsidP="001D3249">
            <w:pPr>
              <w:rPr>
                <w:rFonts w:cs="Arial"/>
                <w:szCs w:val="23"/>
              </w:rPr>
            </w:pPr>
            <w:r w:rsidRPr="00A533F5">
              <w:rPr>
                <w:rFonts w:cs="Arial"/>
                <w:szCs w:val="23"/>
              </w:rPr>
              <w:t>Pf</w:t>
            </w:r>
            <w:r w:rsidR="00A533F5" w:rsidRPr="00A533F5">
              <w:rPr>
                <w:rStyle w:val="ekvlckentext"/>
              </w:rPr>
              <w:t>__</w:t>
            </w:r>
            <w:r w:rsidRPr="00A533F5">
              <w:rPr>
                <w:rFonts w:cs="Arial"/>
                <w:szCs w:val="23"/>
              </w:rPr>
              <w:t>rd</w:t>
            </w:r>
          </w:p>
        </w:tc>
      </w:tr>
      <w:tr w:rsidR="00E40172" w:rsidRPr="00FB3BCE" w:rsidTr="009F3E64">
        <w:trPr>
          <w:trHeight w:val="706"/>
        </w:trPr>
        <w:tc>
          <w:tcPr>
            <w:tcW w:w="2494" w:type="dxa"/>
          </w:tcPr>
          <w:p w:rsidR="00E40172" w:rsidRPr="00A533F5" w:rsidRDefault="009F3E64" w:rsidP="001D3249">
            <w:pPr>
              <w:pStyle w:val="ekvtabelle"/>
              <w:rPr>
                <w:rFonts w:cs="Arial"/>
                <w:sz w:val="23"/>
                <w:szCs w:val="23"/>
              </w:rPr>
            </w:pPr>
            <w: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1087437</wp:posOffset>
                  </wp:positionH>
                  <wp:positionV relativeFrom="paragraph">
                    <wp:posOffset>-126683</wp:posOffset>
                  </wp:positionV>
                  <wp:extent cx="416302" cy="409575"/>
                  <wp:effectExtent l="0" t="0" r="3175" b="0"/>
                  <wp:wrapNone/>
                  <wp:docPr id="16" name="Grafik 16" descr="E:\_Annett\Klett Verlag 2018\Hager\270941 Zebra 2 KV\Dateneingang\nachträgl. Illus\Rest\Rest\KV 9\S537300486_Gl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_Annett\Klett Verlag 2018\Hager\270941 Zebra 2 KV\Dateneingang\nachträgl. Illus\Rest\Rest\KV 9\S537300486_Gl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302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0172" w:rsidRPr="00A533F5">
              <w:rPr>
                <w:rFonts w:cs="Arial"/>
                <w:sz w:val="23"/>
                <w:szCs w:val="23"/>
              </w:rPr>
              <w:t>K</w:t>
            </w:r>
            <w:r w:rsidR="00A533F5" w:rsidRPr="00A533F5">
              <w:rPr>
                <w:rStyle w:val="ekvlckentext"/>
              </w:rPr>
              <w:t>__</w:t>
            </w:r>
            <w:r w:rsidR="00E40172" w:rsidRPr="00A533F5">
              <w:rPr>
                <w:rFonts w:cs="Arial"/>
                <w:sz w:val="23"/>
                <w:szCs w:val="23"/>
              </w:rPr>
              <w:t>rb</w:t>
            </w:r>
          </w:p>
        </w:tc>
        <w:tc>
          <w:tcPr>
            <w:tcW w:w="2494" w:type="dxa"/>
          </w:tcPr>
          <w:p w:rsidR="00E40172" w:rsidRPr="00A533F5" w:rsidRDefault="009F3E64" w:rsidP="001D3249">
            <w:pPr>
              <w:pStyle w:val="ekvtabelle"/>
              <w:rPr>
                <w:rFonts w:cs="Arial"/>
                <w:sz w:val="23"/>
                <w:szCs w:val="23"/>
              </w:rPr>
            </w:pPr>
            <w: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931484</wp:posOffset>
                  </wp:positionH>
                  <wp:positionV relativeFrom="paragraph">
                    <wp:posOffset>-163512</wp:posOffset>
                  </wp:positionV>
                  <wp:extent cx="692530" cy="487997"/>
                  <wp:effectExtent l="0" t="0" r="0" b="7620"/>
                  <wp:wrapNone/>
                  <wp:docPr id="14" name="Grafik 14" descr="E:\_Annett\Klett Verlag 2018\Hager\270941 Zebra 2 KV\Dateneingang\nachträgl. Illus\Rest\Rest\KV 9\S537300483_H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_Annett\Klett Verlag 2018\Hager\270941 Zebra 2 KV\Dateneingang\nachträgl. Illus\Rest\Rest\KV 9\S537300483_H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089" cy="49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0172" w:rsidRPr="00A533F5">
              <w:rPr>
                <w:rFonts w:cs="Arial"/>
                <w:sz w:val="23"/>
                <w:szCs w:val="23"/>
              </w:rPr>
              <w:t>Gl</w:t>
            </w:r>
            <w:r w:rsidR="00A533F5" w:rsidRPr="00A533F5">
              <w:rPr>
                <w:rStyle w:val="ekvlckentext"/>
              </w:rPr>
              <w:t>__</w:t>
            </w:r>
            <w:r w:rsidR="00E40172" w:rsidRPr="00A533F5">
              <w:rPr>
                <w:rFonts w:cs="Arial"/>
                <w:sz w:val="23"/>
                <w:szCs w:val="23"/>
              </w:rPr>
              <w:t>s</w:t>
            </w:r>
          </w:p>
        </w:tc>
        <w:tc>
          <w:tcPr>
            <w:tcW w:w="2494" w:type="dxa"/>
          </w:tcPr>
          <w:p w:rsidR="00E40172" w:rsidRPr="00A533F5" w:rsidRDefault="009F3E64" w:rsidP="001D3249">
            <w:pPr>
              <w:pStyle w:val="ekvtabelle"/>
              <w:rPr>
                <w:rFonts w:cs="Arial"/>
                <w:sz w:val="23"/>
                <w:szCs w:val="23"/>
              </w:rPr>
            </w:pPr>
            <w: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1008698</wp:posOffset>
                  </wp:positionH>
                  <wp:positionV relativeFrom="paragraph">
                    <wp:posOffset>-45403</wp:posOffset>
                  </wp:positionV>
                  <wp:extent cx="479781" cy="328612"/>
                  <wp:effectExtent l="0" t="0" r="0" b="0"/>
                  <wp:wrapNone/>
                  <wp:docPr id="15" name="Grafik 15" descr="E:\_Annett\Klett Verlag 2018\Hager\270941 Zebra 2 KV\Dateneingang\nachträgl. Illus\Rest\Rest\KV 9\S537300486_Fis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_Annett\Klett Verlag 2018\Hager\270941 Zebra 2 KV\Dateneingang\nachträgl. Illus\Rest\Rest\KV 9\S537300486_Fis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79781" cy="328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40172" w:rsidRPr="00A533F5">
              <w:rPr>
                <w:rFonts w:cs="Arial"/>
                <w:sz w:val="23"/>
                <w:szCs w:val="23"/>
              </w:rPr>
              <w:t>H</w:t>
            </w:r>
            <w:r w:rsidR="00A533F5" w:rsidRPr="00A533F5">
              <w:rPr>
                <w:rStyle w:val="ekvlckentext"/>
              </w:rPr>
              <w:t>__</w:t>
            </w:r>
            <w:r w:rsidR="00E40172" w:rsidRPr="00A533F5">
              <w:rPr>
                <w:rFonts w:cs="Arial"/>
                <w:sz w:val="23"/>
                <w:szCs w:val="23"/>
              </w:rPr>
              <w:t>ft</w:t>
            </w:r>
          </w:p>
        </w:tc>
        <w:tc>
          <w:tcPr>
            <w:tcW w:w="1191" w:type="dxa"/>
          </w:tcPr>
          <w:p w:rsidR="00E40172" w:rsidRPr="00A533F5" w:rsidRDefault="00E40172" w:rsidP="001D3249">
            <w:pPr>
              <w:pStyle w:val="ekvtabelle"/>
              <w:rPr>
                <w:rFonts w:cs="Arial"/>
                <w:sz w:val="23"/>
                <w:szCs w:val="23"/>
              </w:rPr>
            </w:pPr>
            <w:r w:rsidRPr="00A533F5">
              <w:rPr>
                <w:rFonts w:cs="Arial"/>
                <w:sz w:val="23"/>
                <w:szCs w:val="23"/>
              </w:rPr>
              <w:t>F</w:t>
            </w:r>
            <w:r w:rsidR="00A533F5" w:rsidRPr="00A533F5">
              <w:rPr>
                <w:rStyle w:val="ekvlckentext"/>
              </w:rPr>
              <w:t>__</w:t>
            </w:r>
            <w:r w:rsidRPr="00A533F5">
              <w:rPr>
                <w:rFonts w:cs="Arial"/>
                <w:sz w:val="23"/>
                <w:szCs w:val="23"/>
              </w:rPr>
              <w:t>sch</w:t>
            </w:r>
          </w:p>
        </w:tc>
      </w:tr>
    </w:tbl>
    <w:p w:rsidR="00E40172" w:rsidRDefault="00E40172" w:rsidP="005B4AEB">
      <w:pPr>
        <w:pStyle w:val="ekvgrundtexthalbe"/>
      </w:pPr>
    </w:p>
    <w:p w:rsidR="00E40172" w:rsidRPr="00D3427F" w:rsidRDefault="00E40172" w:rsidP="00E40172">
      <w:pPr>
        <w:pStyle w:val="ekvnummerierung"/>
        <w:framePr w:wrap="around"/>
      </w:pPr>
      <w:r>
        <w:t>3</w:t>
      </w:r>
    </w:p>
    <w:p w:rsidR="0090223D" w:rsidRPr="00287B24" w:rsidRDefault="0090223D" w:rsidP="0090223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172" w:rsidRDefault="00E40172" w:rsidP="00005AE2">
      <w:r>
        <w:t>Ergänze die Mitlaute.</w:t>
      </w:r>
    </w:p>
    <w:p w:rsidR="007F4C78" w:rsidRDefault="007F4C78" w:rsidP="00A533F5">
      <w:pPr>
        <w:pStyle w:val="ekvgrundtexthalbe"/>
      </w:pPr>
    </w:p>
    <w:p w:rsidR="007F4C78" w:rsidRPr="007F4C78" w:rsidRDefault="007F4C78" w:rsidP="00A533F5">
      <w:pPr>
        <w:spacing w:before="120"/>
        <w:rPr>
          <w:lang w:val="en-US"/>
        </w:rPr>
      </w:pPr>
      <w:r w:rsidRPr="007F4C78">
        <w:rPr>
          <w:lang w:val="en-US"/>
        </w:rPr>
        <w:t>E</w:t>
      </w:r>
      <w:r w:rsidR="005B4AEB" w:rsidRPr="005B4AEB">
        <w:rPr>
          <w:rStyle w:val="ekvlckentext"/>
        </w:rPr>
        <w:t>__</w:t>
      </w:r>
      <w:r w:rsidRPr="007F4C78">
        <w:rPr>
          <w:lang w:val="en-US"/>
        </w:rPr>
        <w:t>e</w:t>
      </w:r>
      <w:r w:rsidR="005B4AEB" w:rsidRPr="005B4AEB">
        <w:rPr>
          <w:rStyle w:val="ekvlckentext"/>
        </w:rPr>
        <w:t>__</w:t>
      </w:r>
      <w:r w:rsidRPr="007F4C78">
        <w:rPr>
          <w:lang w:val="en-US"/>
        </w:rPr>
        <w:t>a</w:t>
      </w:r>
      <w:r w:rsidR="005B4AEB" w:rsidRPr="005B4AEB">
        <w:rPr>
          <w:rStyle w:val="ekvlckentext"/>
        </w:rPr>
        <w:t>__</w:t>
      </w:r>
      <w:r w:rsidR="005B4AEB">
        <w:rPr>
          <w:rStyle w:val="ekvlckentext"/>
        </w:rPr>
        <w:t xml:space="preserve"> </w:t>
      </w:r>
      <w:r w:rsidR="005B4AEB" w:rsidRPr="005B4AEB">
        <w:rPr>
          <w:rStyle w:val="ekvlckentext"/>
        </w:rPr>
        <w:t>__</w:t>
      </w:r>
    </w:p>
    <w:p w:rsidR="007F4C78" w:rsidRPr="007F4C78" w:rsidRDefault="00CB3F89" w:rsidP="00A533F5">
      <w:pPr>
        <w:spacing w:before="120"/>
        <w:rPr>
          <w:lang w:val="en-US"/>
        </w:rPr>
      </w:pP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109109</wp:posOffset>
            </wp:positionV>
            <wp:extent cx="5037483" cy="2239061"/>
            <wp:effectExtent l="0" t="0" r="0" b="8890"/>
            <wp:wrapNone/>
            <wp:docPr id="26" name="Grafik 26" descr="E:\_Annett\Klett Verlag 2018\Hager\270941 Zebra 2 KV\Dateneingang\nachträgl. Illus\Rest\Rest\S569_Illus\S569270941_KV_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_Annett\Klett Verlag 2018\Hager\270941 Zebra 2 KV\Dateneingang\nachträgl. Illus\Rest\Rest\S569_Illus\S569270941_KV_0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483" cy="2239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AEB" w:rsidRPr="005B4AEB">
        <w:rPr>
          <w:rStyle w:val="ekvlckentext"/>
        </w:rPr>
        <w:t>__</w:t>
      </w:r>
      <w:r w:rsidR="007F4C78" w:rsidRPr="007F4C78">
        <w:rPr>
          <w:lang w:val="en-US"/>
        </w:rPr>
        <w:t>a</w:t>
      </w:r>
      <w:r w:rsidR="005B4AEB" w:rsidRPr="005B4AEB">
        <w:rPr>
          <w:rStyle w:val="ekvlckentext"/>
        </w:rPr>
        <w:t>__</w:t>
      </w:r>
      <w:r w:rsidR="007F4C78" w:rsidRPr="007F4C78">
        <w:rPr>
          <w:lang w:val="en-US"/>
        </w:rPr>
        <w:t>a</w:t>
      </w:r>
      <w:r w:rsidR="005B4AEB" w:rsidRPr="005B4AEB">
        <w:rPr>
          <w:rStyle w:val="ekvlckentext"/>
        </w:rPr>
        <w:t>__</w:t>
      </w:r>
      <w:r w:rsidR="007F4C78" w:rsidRPr="007F4C78">
        <w:rPr>
          <w:lang w:val="en-US"/>
        </w:rPr>
        <w:t>ei</w:t>
      </w:r>
    </w:p>
    <w:p w:rsidR="007F4C78" w:rsidRPr="007F4C78" w:rsidRDefault="005B4AEB" w:rsidP="00A533F5">
      <w:pPr>
        <w:spacing w:before="120"/>
        <w:rPr>
          <w:lang w:val="en-US"/>
        </w:rPr>
      </w:pPr>
      <w:r w:rsidRPr="005B4AEB">
        <w:rPr>
          <w:rStyle w:val="ekvlckentext"/>
        </w:rPr>
        <w:t>__</w:t>
      </w:r>
      <w:r w:rsidR="007F4C78" w:rsidRPr="007F4C78">
        <w:rPr>
          <w:lang w:val="en-US"/>
        </w:rPr>
        <w:t>i</w:t>
      </w:r>
      <w:r w:rsidRPr="005B4AEB">
        <w:rPr>
          <w:rStyle w:val="ekvlckentext"/>
        </w:rPr>
        <w:t>__</w:t>
      </w:r>
      <w:r w:rsidR="007F4C78" w:rsidRPr="007F4C78">
        <w:rPr>
          <w:lang w:val="en-US"/>
        </w:rPr>
        <w:t>a</w:t>
      </w:r>
      <w:r w:rsidRPr="005B4AEB">
        <w:rPr>
          <w:rStyle w:val="ekvlckentext"/>
        </w:rPr>
        <w:t>__</w:t>
      </w:r>
      <w:r>
        <w:rPr>
          <w:rStyle w:val="ekvlckentext"/>
        </w:rPr>
        <w:t xml:space="preserve"> </w:t>
      </w:r>
      <w:r w:rsidRPr="005B4AEB">
        <w:rPr>
          <w:rStyle w:val="ekvlckentext"/>
        </w:rPr>
        <w:t>__</w:t>
      </w:r>
      <w:r w:rsidR="007F4C78" w:rsidRPr="007F4C78">
        <w:rPr>
          <w:lang w:val="en-US"/>
        </w:rPr>
        <w:t>e</w:t>
      </w:r>
    </w:p>
    <w:p w:rsidR="007F4C78" w:rsidRPr="007F4C78" w:rsidRDefault="005B4AEB" w:rsidP="00A533F5">
      <w:pPr>
        <w:spacing w:before="120"/>
        <w:rPr>
          <w:lang w:val="en-US"/>
        </w:rPr>
      </w:pPr>
      <w:r w:rsidRPr="005B4AEB">
        <w:rPr>
          <w:rStyle w:val="ekvlckentext"/>
        </w:rPr>
        <w:t>__</w:t>
      </w:r>
      <w:r w:rsidR="007F4C78" w:rsidRPr="007F4C78">
        <w:rPr>
          <w:lang w:val="en-US"/>
        </w:rPr>
        <w:t>ä</w:t>
      </w:r>
      <w:r w:rsidRPr="005B4AEB">
        <w:rPr>
          <w:rStyle w:val="ekvlckentext"/>
        </w:rPr>
        <w:t>__</w:t>
      </w:r>
    </w:p>
    <w:p w:rsidR="007F4C78" w:rsidRDefault="005B4AEB" w:rsidP="00A533F5">
      <w:pPr>
        <w:spacing w:before="120"/>
        <w:rPr>
          <w:lang w:val="en-US"/>
        </w:rPr>
      </w:pPr>
      <w:r w:rsidRPr="005B4AEB">
        <w:rPr>
          <w:rStyle w:val="ekvlckentext"/>
        </w:rPr>
        <w:t>__</w:t>
      </w:r>
      <w:r w:rsidR="007F4C78">
        <w:rPr>
          <w:lang w:val="en-US"/>
        </w:rPr>
        <w:t>i</w:t>
      </w:r>
      <w:r w:rsidRPr="005B4AEB">
        <w:rPr>
          <w:rStyle w:val="ekvlckentext"/>
        </w:rPr>
        <w:t>__</w:t>
      </w:r>
      <w:r>
        <w:rPr>
          <w:rStyle w:val="ekvlckentext"/>
        </w:rPr>
        <w:t xml:space="preserve"> </w:t>
      </w:r>
      <w:r w:rsidRPr="005B4AEB">
        <w:rPr>
          <w:rStyle w:val="ekvlckentext"/>
        </w:rPr>
        <w:t>__</w:t>
      </w:r>
      <w:r>
        <w:rPr>
          <w:rStyle w:val="ekvlckentext"/>
        </w:rPr>
        <w:t xml:space="preserve"> </w:t>
      </w:r>
      <w:r w:rsidRPr="005B4AEB">
        <w:rPr>
          <w:rStyle w:val="ekvlckentext"/>
        </w:rPr>
        <w:t>__</w:t>
      </w:r>
      <w:r w:rsidR="007F4C78">
        <w:rPr>
          <w:lang w:val="en-US"/>
        </w:rPr>
        <w:t>e</w:t>
      </w:r>
      <w:r w:rsidRPr="005B4AEB">
        <w:rPr>
          <w:rStyle w:val="ekvlckentext"/>
        </w:rPr>
        <w:t>__</w:t>
      </w:r>
      <w:r>
        <w:rPr>
          <w:rStyle w:val="ekvlckentext"/>
        </w:rPr>
        <w:t xml:space="preserve"> </w:t>
      </w:r>
      <w:r w:rsidRPr="005B4AEB">
        <w:rPr>
          <w:rStyle w:val="ekvlckentext"/>
        </w:rPr>
        <w:t>__</w:t>
      </w:r>
    </w:p>
    <w:p w:rsidR="007F4C78" w:rsidRPr="007F4C78" w:rsidRDefault="005B4AEB" w:rsidP="00A533F5">
      <w:pPr>
        <w:spacing w:before="120"/>
        <w:rPr>
          <w:lang w:val="en-US"/>
        </w:rPr>
      </w:pPr>
      <w:r w:rsidRPr="005B4AEB">
        <w:rPr>
          <w:rStyle w:val="ekvlckentext"/>
        </w:rPr>
        <w:t>__</w:t>
      </w:r>
      <w:r w:rsidR="007F4C78" w:rsidRPr="007F4C78">
        <w:rPr>
          <w:lang w:val="en-US"/>
        </w:rPr>
        <w:t>i</w:t>
      </w:r>
      <w:r w:rsidRPr="005B4AEB">
        <w:rPr>
          <w:rStyle w:val="ekvlckentext"/>
        </w:rPr>
        <w:t>__</w:t>
      </w:r>
      <w:r>
        <w:rPr>
          <w:rStyle w:val="ekvlckentext"/>
        </w:rPr>
        <w:t xml:space="preserve"> </w:t>
      </w:r>
      <w:r w:rsidRPr="005B4AEB">
        <w:rPr>
          <w:rStyle w:val="ekvlckentext"/>
        </w:rPr>
        <w:t>__</w:t>
      </w:r>
      <w:r w:rsidR="007F4C78" w:rsidRPr="007F4C78">
        <w:rPr>
          <w:lang w:val="en-US"/>
        </w:rPr>
        <w:t>ui</w:t>
      </w:r>
      <w:r w:rsidRPr="005B4AEB">
        <w:rPr>
          <w:rStyle w:val="ekvlckentext"/>
        </w:rPr>
        <w:t>__</w:t>
      </w:r>
    </w:p>
    <w:p w:rsidR="007F4C78" w:rsidRPr="007F4C78" w:rsidRDefault="005B4AEB" w:rsidP="00A533F5">
      <w:pPr>
        <w:spacing w:before="120"/>
        <w:rPr>
          <w:lang w:val="en-US"/>
        </w:rPr>
      </w:pPr>
      <w:r w:rsidRPr="005B4AEB">
        <w:rPr>
          <w:rStyle w:val="ekvlckentext"/>
        </w:rPr>
        <w:t>__</w:t>
      </w:r>
      <w:r w:rsidR="007F4C78" w:rsidRPr="007F4C78">
        <w:rPr>
          <w:lang w:val="en-US"/>
        </w:rPr>
        <w:t>ö</w:t>
      </w:r>
      <w:r w:rsidRPr="005B4AEB">
        <w:rPr>
          <w:rStyle w:val="ekvlckentext"/>
        </w:rPr>
        <w:t>__</w:t>
      </w:r>
      <w:r w:rsidR="007F4C78" w:rsidRPr="007F4C78">
        <w:rPr>
          <w:lang w:val="en-US"/>
        </w:rPr>
        <w:t>e</w:t>
      </w:r>
    </w:p>
    <w:p w:rsidR="007F4C78" w:rsidRPr="007F4C78" w:rsidRDefault="005B4AEB" w:rsidP="00A533F5">
      <w:pPr>
        <w:spacing w:before="120"/>
        <w:rPr>
          <w:lang w:val="en-US"/>
        </w:rPr>
      </w:pPr>
      <w:r w:rsidRPr="005B4AEB">
        <w:rPr>
          <w:rStyle w:val="ekvlckentext"/>
        </w:rPr>
        <w:t>__</w:t>
      </w:r>
      <w:r w:rsidR="007F4C78" w:rsidRPr="007F4C78">
        <w:rPr>
          <w:lang w:val="en-US"/>
        </w:rPr>
        <w:t>i</w:t>
      </w:r>
      <w:r w:rsidRPr="005B4AEB">
        <w:rPr>
          <w:rStyle w:val="ekvlckentext"/>
        </w:rPr>
        <w:t>__</w:t>
      </w:r>
      <w:r w:rsidR="007F4C78" w:rsidRPr="007F4C78">
        <w:rPr>
          <w:lang w:val="en-US"/>
        </w:rPr>
        <w:t>e</w:t>
      </w:r>
      <w:r w:rsidRPr="005B4AEB">
        <w:rPr>
          <w:rStyle w:val="ekvlckentext"/>
        </w:rPr>
        <w:t>__</w:t>
      </w:r>
    </w:p>
    <w:p w:rsidR="007F4C78" w:rsidRDefault="005B4AEB" w:rsidP="00A533F5">
      <w:pPr>
        <w:spacing w:before="120"/>
        <w:rPr>
          <w:lang w:val="en-US"/>
        </w:rPr>
      </w:pPr>
      <w:r w:rsidRPr="005B4AEB">
        <w:rPr>
          <w:rStyle w:val="ekvlckentext"/>
        </w:rPr>
        <w:t>__</w:t>
      </w:r>
      <w:r>
        <w:rPr>
          <w:rStyle w:val="ekvlckentext"/>
        </w:rPr>
        <w:t xml:space="preserve"> </w:t>
      </w:r>
      <w:r w:rsidRPr="005B4AEB">
        <w:rPr>
          <w:rStyle w:val="ekvlckentext"/>
        </w:rPr>
        <w:t>__</w:t>
      </w:r>
      <w:r w:rsidR="007F4C78" w:rsidRPr="007F4C78">
        <w:rPr>
          <w:lang w:val="en-US"/>
        </w:rPr>
        <w:t>o</w:t>
      </w:r>
      <w:r w:rsidRPr="005B4AEB">
        <w:rPr>
          <w:rStyle w:val="ekvlckentext"/>
        </w:rPr>
        <w:t>__</w:t>
      </w:r>
      <w:r w:rsidR="007F4C78" w:rsidRPr="007F4C78">
        <w:rPr>
          <w:lang w:val="en-US"/>
        </w:rPr>
        <w:t>o</w:t>
      </w:r>
      <w:r w:rsidRPr="005B4AEB">
        <w:rPr>
          <w:rStyle w:val="ekvlckentext"/>
        </w:rPr>
        <w:t>__</w:t>
      </w:r>
      <w:r w:rsidR="007F4C78" w:rsidRPr="007F4C78">
        <w:rPr>
          <w:lang w:val="en-US"/>
        </w:rPr>
        <w:t>i</w:t>
      </w:r>
      <w:r w:rsidRPr="005B4AEB">
        <w:rPr>
          <w:rStyle w:val="ekvlckentext"/>
        </w:rPr>
        <w:t>__</w:t>
      </w:r>
    </w:p>
    <w:p w:rsidR="007F4C78" w:rsidRPr="007F4C78" w:rsidRDefault="007F4C78" w:rsidP="005B4AEB">
      <w:pPr>
        <w:pStyle w:val="ekvgrundtexthalbe"/>
        <w:rPr>
          <w:lang w:val="en-US"/>
        </w:rPr>
      </w:pPr>
    </w:p>
    <w:p w:rsidR="00E40172" w:rsidRPr="007F4C78" w:rsidRDefault="00E40172" w:rsidP="00A533F5">
      <w:pPr>
        <w:rPr>
          <w:lang w:val="en-US" w:eastAsia="de-DE"/>
        </w:rPr>
      </w:pPr>
    </w:p>
    <w:p w:rsidR="007F4C78" w:rsidRPr="00D3427F" w:rsidRDefault="007F4C78" w:rsidP="007F4C78">
      <w:pPr>
        <w:pStyle w:val="ekvnummerierung"/>
        <w:framePr w:wrap="around"/>
      </w:pPr>
      <w:r>
        <w:t>4</w:t>
      </w:r>
    </w:p>
    <w:p w:rsidR="007F4C78" w:rsidRPr="00287B24" w:rsidRDefault="007F4C78" w:rsidP="007F4C78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172" w:rsidRDefault="00E40172" w:rsidP="00005AE2">
      <w:r>
        <w:t>Hier passen immer zwei Selbstlaute.</w:t>
      </w:r>
      <w:r w:rsidR="00A91B70">
        <w:t xml:space="preserve"> </w:t>
      </w:r>
      <w:r>
        <w:t>Schreibe jeweils beide Wörter auf.</w:t>
      </w:r>
    </w:p>
    <w:p w:rsidR="005B4AEB" w:rsidRDefault="00CB3F89" w:rsidP="005B4AEB">
      <w:pPr>
        <w:pStyle w:val="ekvgrundtexthalbe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4714240</wp:posOffset>
            </wp:positionH>
            <wp:positionV relativeFrom="paragraph">
              <wp:posOffset>5715</wp:posOffset>
            </wp:positionV>
            <wp:extent cx="606425" cy="560070"/>
            <wp:effectExtent l="0" t="0" r="3175" b="0"/>
            <wp:wrapNone/>
            <wp:docPr id="12" name="Grafik 12" descr="E:\_Annett\Klett Verlag 2018\Hager\270941 Zebra 2 KV\Dateneingang\nachträgl. Illus\Rest\Rest\KV 9\S537270842_045_Bu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_Annett\Klett Verlag 2018\Hager\270941 Zebra 2 KV\Dateneingang\nachträgl. Illus\Rest\Rest\KV 9\S537270842_045_Buch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0172" w:rsidRPr="003B79FD" w:rsidRDefault="00CB3F89" w:rsidP="005B4AEB">
      <w:pPr>
        <w:pStyle w:val="ekvgrundtexthalbe"/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5201285</wp:posOffset>
            </wp:positionH>
            <wp:positionV relativeFrom="paragraph">
              <wp:posOffset>363220</wp:posOffset>
            </wp:positionV>
            <wp:extent cx="741285" cy="588901"/>
            <wp:effectExtent l="0" t="0" r="1905" b="1905"/>
            <wp:wrapNone/>
            <wp:docPr id="18" name="Grafik 18" descr="E:\_Annett\Klett Verlag 2018\Hager\270941 Zebra 2 KV\Dateneingang\nachträgl. Illus\Rest\Rest\KV 9\S537300540_Ba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_Annett\Klett Verlag 2018\Hager\270941 Zebra 2 KV\Dateneingang\nachträgl. Illus\Rest\Rest\KV 9\S537300540_Bach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85" cy="58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4330032</wp:posOffset>
            </wp:positionH>
            <wp:positionV relativeFrom="paragraph">
              <wp:posOffset>363318</wp:posOffset>
            </wp:positionV>
            <wp:extent cx="565941" cy="575953"/>
            <wp:effectExtent l="0" t="0" r="5715" b="0"/>
            <wp:wrapNone/>
            <wp:docPr id="19" name="Grafik 19" descr="E:\_Annett\Klett Verlag 2018\Hager\270941 Zebra 2 KV\Dateneingang\nachträgl. Illus\Rest\Rest\KV 9\S537300540_Hand_pfa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_Annett\Klett Verlag 2018\Hager\270941 Zebra 2 KV\Dateneingang\nachträgl. Illus\Rest\Rest\KV 9\S537300540_Hand_pfad-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41" cy="57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3E64"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3745321</wp:posOffset>
            </wp:positionH>
            <wp:positionV relativeFrom="paragraph">
              <wp:posOffset>93279</wp:posOffset>
            </wp:positionV>
            <wp:extent cx="615785" cy="507562"/>
            <wp:effectExtent l="0" t="0" r="0" b="6985"/>
            <wp:wrapNone/>
            <wp:docPr id="24" name="Grafik 24" descr="E:\_Annett\Klett Verlag 2018\Hager\270941 Zebra 2 KV\Dateneingang\nachträgl. Illus\Rest\Rest\KV 9\S537300550_Hund_bunt_fr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_Annett\Klett Verlag 2018\Hager\270941 Zebra 2 KV\Dateneingang\nachträgl. Illus\Rest\Rest\KV 9\S537300550_Hund_bunt_frei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85" cy="507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7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649"/>
      </w:tblGrid>
      <w:tr w:rsidR="00A533F5" w:rsidRPr="00FB3BCE" w:rsidTr="00CB3F89">
        <w:trPr>
          <w:trHeight w:val="680"/>
        </w:trPr>
        <w:tc>
          <w:tcPr>
            <w:tcW w:w="1134" w:type="dxa"/>
            <w:shd w:val="clear" w:color="auto" w:fill="auto"/>
            <w:vAlign w:val="center"/>
          </w:tcPr>
          <w:p w:rsidR="00A533F5" w:rsidRPr="00FB3BCE" w:rsidRDefault="00A533F5" w:rsidP="00A533F5">
            <w:r>
              <w:t>H</w:t>
            </w:r>
            <w:r w:rsidR="009F3E64"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 xml:space="preserve"> </w:t>
            </w:r>
            <w:r w:rsidR="009F3E64" w:rsidRPr="009F3E64"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>?</w:t>
            </w:r>
            <w:r w:rsidR="009F3E64"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 xml:space="preserve"> </w:t>
            </w:r>
            <w:r>
              <w:t>nd:</w:t>
            </w:r>
          </w:p>
        </w:tc>
        <w:tc>
          <w:tcPr>
            <w:tcW w:w="4649" w:type="dxa"/>
            <w:shd w:val="clear" w:color="auto" w:fill="auto"/>
            <w:tcMar>
              <w:left w:w="57" w:type="dxa"/>
            </w:tcMar>
          </w:tcPr>
          <w:tbl>
            <w:tblPr>
              <w:tblW w:w="40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55"/>
            </w:tblGrid>
            <w:tr w:rsidR="00A533F5" w:rsidRPr="002C50E2" w:rsidTr="00CB3F89">
              <w:trPr>
                <w:trHeight w:hRule="exact" w:val="170"/>
              </w:trPr>
              <w:tc>
                <w:tcPr>
                  <w:tcW w:w="4055" w:type="dxa"/>
                  <w:noWrap/>
                  <w:vAlign w:val="center"/>
                </w:tcPr>
                <w:p w:rsidR="00A533F5" w:rsidRPr="002C50E2" w:rsidRDefault="00A533F5" w:rsidP="00A533F5">
                  <w:pPr>
                    <w:pStyle w:val="ekvlinie"/>
                    <w:ind w:left="283"/>
                    <w:jc w:val="right"/>
                  </w:pPr>
                </w:p>
              </w:tc>
            </w:tr>
            <w:tr w:rsidR="00A533F5" w:rsidRPr="002C50E2" w:rsidTr="00CB3F89">
              <w:trPr>
                <w:trHeight w:hRule="exact" w:val="198"/>
              </w:trPr>
              <w:tc>
                <w:tcPr>
                  <w:tcW w:w="40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A533F5" w:rsidRPr="002C50E2" w:rsidRDefault="00A533F5" w:rsidP="00A533F5">
                  <w:pPr>
                    <w:pStyle w:val="ekvlinie"/>
                    <w:ind w:left="283"/>
                    <w:jc w:val="right"/>
                  </w:pPr>
                </w:p>
              </w:tc>
            </w:tr>
            <w:tr w:rsidR="00A533F5" w:rsidRPr="002C50E2" w:rsidTr="00CB3F89">
              <w:trPr>
                <w:trHeight w:hRule="exact" w:val="170"/>
              </w:trPr>
              <w:tc>
                <w:tcPr>
                  <w:tcW w:w="40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A533F5" w:rsidRPr="002C50E2" w:rsidRDefault="00A533F5" w:rsidP="00A533F5">
                  <w:pPr>
                    <w:pStyle w:val="ekvlinie"/>
                    <w:ind w:left="283"/>
                    <w:jc w:val="right"/>
                  </w:pPr>
                </w:p>
              </w:tc>
            </w:tr>
          </w:tbl>
          <w:p w:rsidR="00A533F5" w:rsidRPr="00FB3BCE" w:rsidRDefault="00A533F5" w:rsidP="00A533F5">
            <w:pPr>
              <w:pStyle w:val="ekvtabelle"/>
              <w:ind w:left="283"/>
              <w:jc w:val="right"/>
            </w:pPr>
          </w:p>
        </w:tc>
      </w:tr>
      <w:tr w:rsidR="00A533F5" w:rsidRPr="00FB3BCE" w:rsidTr="00CB3F89">
        <w:trPr>
          <w:trHeight w:val="680"/>
        </w:trPr>
        <w:tc>
          <w:tcPr>
            <w:tcW w:w="1134" w:type="dxa"/>
            <w:vAlign w:val="center"/>
          </w:tcPr>
          <w:p w:rsidR="00A533F5" w:rsidRPr="00FB3BCE" w:rsidRDefault="00A533F5" w:rsidP="00A533F5">
            <w:r>
              <w:t>B</w:t>
            </w:r>
            <w:r w:rsidR="009F3E64"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 xml:space="preserve"> </w:t>
            </w:r>
            <w:r w:rsidR="009F3E64" w:rsidRPr="009F3E64"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>?</w:t>
            </w:r>
            <w:r w:rsidR="009F3E64"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 xml:space="preserve"> </w:t>
            </w:r>
            <w:r>
              <w:t>ch:</w:t>
            </w:r>
          </w:p>
        </w:tc>
        <w:tc>
          <w:tcPr>
            <w:tcW w:w="4649" w:type="dxa"/>
            <w:tcMar>
              <w:left w:w="57" w:type="dxa"/>
            </w:tcMar>
          </w:tcPr>
          <w:tbl>
            <w:tblPr>
              <w:tblW w:w="40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55"/>
            </w:tblGrid>
            <w:tr w:rsidR="00A533F5" w:rsidRPr="002C50E2" w:rsidTr="00CB3F89">
              <w:trPr>
                <w:trHeight w:hRule="exact" w:val="170"/>
              </w:trPr>
              <w:tc>
                <w:tcPr>
                  <w:tcW w:w="4055" w:type="dxa"/>
                  <w:noWrap/>
                  <w:vAlign w:val="center"/>
                </w:tcPr>
                <w:p w:rsidR="00A533F5" w:rsidRPr="002C50E2" w:rsidRDefault="00A533F5" w:rsidP="00A533F5">
                  <w:pPr>
                    <w:pStyle w:val="ekvlinie"/>
                    <w:ind w:left="283"/>
                    <w:jc w:val="right"/>
                  </w:pPr>
                </w:p>
              </w:tc>
            </w:tr>
            <w:tr w:rsidR="00A533F5" w:rsidRPr="002C50E2" w:rsidTr="00CB3F89">
              <w:trPr>
                <w:trHeight w:hRule="exact" w:val="198"/>
              </w:trPr>
              <w:tc>
                <w:tcPr>
                  <w:tcW w:w="40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A533F5" w:rsidRPr="002C50E2" w:rsidRDefault="00A533F5" w:rsidP="00A533F5">
                  <w:pPr>
                    <w:pStyle w:val="ekvlinie"/>
                    <w:ind w:left="283"/>
                    <w:jc w:val="right"/>
                  </w:pPr>
                </w:p>
              </w:tc>
            </w:tr>
            <w:tr w:rsidR="00A533F5" w:rsidRPr="002C50E2" w:rsidTr="00CB3F89">
              <w:trPr>
                <w:trHeight w:hRule="exact" w:val="170"/>
              </w:trPr>
              <w:tc>
                <w:tcPr>
                  <w:tcW w:w="40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A533F5" w:rsidRPr="002C50E2" w:rsidRDefault="00A533F5" w:rsidP="00A533F5">
                  <w:pPr>
                    <w:pStyle w:val="ekvlinie"/>
                    <w:ind w:left="283"/>
                    <w:jc w:val="right"/>
                  </w:pPr>
                </w:p>
              </w:tc>
            </w:tr>
          </w:tbl>
          <w:p w:rsidR="00A533F5" w:rsidRPr="00FB3BCE" w:rsidRDefault="00A533F5" w:rsidP="00A533F5">
            <w:pPr>
              <w:pStyle w:val="ekvtabelle"/>
              <w:ind w:left="283"/>
              <w:jc w:val="right"/>
            </w:pPr>
          </w:p>
        </w:tc>
      </w:tr>
    </w:tbl>
    <w:p w:rsidR="007F4C78" w:rsidRDefault="007F4C78" w:rsidP="00005AE2"/>
    <w:p w:rsidR="007F4C78" w:rsidRPr="00D3427F" w:rsidRDefault="007F4C78" w:rsidP="007F4C78">
      <w:pPr>
        <w:pStyle w:val="ekvnummerierung"/>
        <w:framePr w:wrap="around"/>
      </w:pPr>
      <w:r>
        <w:t>5</w:t>
      </w:r>
    </w:p>
    <w:p w:rsidR="007F4C78" w:rsidRPr="00287B24" w:rsidRDefault="007F4C78" w:rsidP="007F4C78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C33" w:rsidRDefault="001F5C33" w:rsidP="00005AE2">
      <w:r>
        <w:t>Hier passen immer zwei Mitlaute.</w:t>
      </w:r>
      <w:r w:rsidR="00A91B70">
        <w:t xml:space="preserve"> </w:t>
      </w:r>
      <w:r>
        <w:t>Schreibe jeweils beide Wörter auf.</w:t>
      </w:r>
    </w:p>
    <w:p w:rsidR="005B4AEB" w:rsidRDefault="00CB3F89" w:rsidP="005B4AEB">
      <w:pPr>
        <w:pStyle w:val="ekvgrundtexthalbe"/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4430164</wp:posOffset>
            </wp:positionH>
            <wp:positionV relativeFrom="paragraph">
              <wp:posOffset>48895</wp:posOffset>
            </wp:positionV>
            <wp:extent cx="684918" cy="509278"/>
            <wp:effectExtent l="0" t="0" r="1270" b="5080"/>
            <wp:wrapNone/>
            <wp:docPr id="23" name="Grafik 23" descr="E:\_Annett\Klett Verlag 2018\Hager\270941 Zebra 2 KV\Dateneingang\nachträgl. Illus\Rest\Rest\KV 9\S537300541_Supp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_Annett\Klett Verlag 2018\Hager\270941 Zebra 2 KV\Dateneingang\nachträgl. Illus\Rest\Rest\KV 9\S537300541_Suppe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8" cy="509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4AEB" w:rsidRPr="003B79FD" w:rsidRDefault="00CB3F89" w:rsidP="005B4AEB">
      <w:pPr>
        <w:pStyle w:val="ekvgrundtexthalbe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5112847</wp:posOffset>
            </wp:positionH>
            <wp:positionV relativeFrom="paragraph">
              <wp:posOffset>154187</wp:posOffset>
            </wp:positionV>
            <wp:extent cx="617517" cy="571601"/>
            <wp:effectExtent l="0" t="0" r="0" b="0"/>
            <wp:wrapNone/>
            <wp:docPr id="13" name="Grafik 13" descr="E:\_Annett\Klett Verlag 2018\Hager\270941 Zebra 2 KV\Dateneingang\nachträgl. Illus\Rest\Rest\KV 9\S537270987_Lautbild_Tisch_gro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_Annett\Klett Verlag 2018\Hager\270941 Zebra 2 KV\Dateneingang\nachträgl. Illus\Rest\Rest\KV 9\S537270987_Lautbild_Tisch_gros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16" cy="574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80768" behindDoc="0" locked="0" layoutInCell="1" allowOverlap="1" wp14:anchorId="0443A435" wp14:editId="31FF373B">
            <wp:simplePos x="0" y="0"/>
            <wp:positionH relativeFrom="column">
              <wp:posOffset>4364701</wp:posOffset>
            </wp:positionH>
            <wp:positionV relativeFrom="paragraph">
              <wp:posOffset>499814</wp:posOffset>
            </wp:positionV>
            <wp:extent cx="528452" cy="361948"/>
            <wp:effectExtent l="0" t="0" r="5080" b="635"/>
            <wp:wrapNone/>
            <wp:docPr id="25" name="Grafik 25" descr="E:\_Annett\Klett Verlag 2018\Hager\270941 Zebra 2 KV\Dateneingang\nachträgl. Illus\Rest\Rest\KV 9\S537300486_Fis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_Annett\Klett Verlag 2018\Hager\270941 Zebra 2 KV\Dateneingang\nachträgl. Illus\Rest\Rest\KV 9\S537300486_Fisch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3" cy="366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3656874</wp:posOffset>
            </wp:positionH>
            <wp:positionV relativeFrom="paragraph">
              <wp:posOffset>127198</wp:posOffset>
            </wp:positionV>
            <wp:extent cx="581660" cy="565150"/>
            <wp:effectExtent l="0" t="0" r="8890" b="6350"/>
            <wp:wrapNone/>
            <wp:docPr id="11" name="Grafik 11" descr="E:\_Annett\Klett Verlag 2018\Hager\270941 Zebra 2 KV\Dateneingang\nachträgl. Illus\Rest\Rest\KV 9\S537161040_Puppe_Pf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_Annett\Klett Verlag 2018\Hager\270941 Zebra 2 KV\Dateneingang\nachträgl. Illus\Rest\Rest\KV 9\S537161040_Puppe_Pfad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8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678"/>
      </w:tblGrid>
      <w:tr w:rsidR="005B4AEB" w:rsidRPr="00FB3BCE" w:rsidTr="00CB3F89">
        <w:trPr>
          <w:trHeight w:val="680"/>
        </w:trPr>
        <w:tc>
          <w:tcPr>
            <w:tcW w:w="1134" w:type="dxa"/>
            <w:shd w:val="clear" w:color="auto" w:fill="auto"/>
            <w:vAlign w:val="center"/>
          </w:tcPr>
          <w:p w:rsidR="005B4AEB" w:rsidRPr="00FB3BCE" w:rsidRDefault="009F3E64" w:rsidP="00F24487">
            <w:r w:rsidRPr="009F3E64"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>?</w:t>
            </w:r>
            <w:r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 xml:space="preserve"> </w:t>
            </w:r>
            <w:r w:rsidR="005B4AEB">
              <w:t>isch:</w:t>
            </w:r>
          </w:p>
        </w:tc>
        <w:tc>
          <w:tcPr>
            <w:tcW w:w="4678" w:type="dxa"/>
            <w:shd w:val="clear" w:color="auto" w:fill="auto"/>
            <w:tcMar>
              <w:left w:w="57" w:type="dxa"/>
            </w:tcMar>
          </w:tcPr>
          <w:tbl>
            <w:tblPr>
              <w:tblW w:w="40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55"/>
            </w:tblGrid>
            <w:tr w:rsidR="005B4AEB" w:rsidRPr="002C50E2" w:rsidTr="00CB3F89">
              <w:trPr>
                <w:trHeight w:hRule="exact" w:val="170"/>
              </w:trPr>
              <w:tc>
                <w:tcPr>
                  <w:tcW w:w="4055" w:type="dxa"/>
                  <w:noWrap/>
                  <w:vAlign w:val="center"/>
                </w:tcPr>
                <w:p w:rsidR="005B4AEB" w:rsidRPr="002C50E2" w:rsidRDefault="005B4AEB" w:rsidP="00F24487">
                  <w:pPr>
                    <w:pStyle w:val="ekvlinie"/>
                    <w:ind w:left="283"/>
                    <w:jc w:val="right"/>
                  </w:pPr>
                </w:p>
              </w:tc>
            </w:tr>
            <w:tr w:rsidR="005B4AEB" w:rsidRPr="002C50E2" w:rsidTr="00CB3F89">
              <w:trPr>
                <w:trHeight w:hRule="exact" w:val="198"/>
              </w:trPr>
              <w:tc>
                <w:tcPr>
                  <w:tcW w:w="40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5B4AEB" w:rsidRPr="002C50E2" w:rsidRDefault="005B4AEB" w:rsidP="00F24487">
                  <w:pPr>
                    <w:pStyle w:val="ekvlinie"/>
                    <w:ind w:left="283"/>
                    <w:jc w:val="right"/>
                  </w:pPr>
                </w:p>
              </w:tc>
            </w:tr>
            <w:tr w:rsidR="005B4AEB" w:rsidRPr="002C50E2" w:rsidTr="00CB3F89">
              <w:trPr>
                <w:trHeight w:hRule="exact" w:val="170"/>
              </w:trPr>
              <w:tc>
                <w:tcPr>
                  <w:tcW w:w="40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5B4AEB" w:rsidRPr="002C50E2" w:rsidRDefault="005B4AEB" w:rsidP="00F24487">
                  <w:pPr>
                    <w:pStyle w:val="ekvlinie"/>
                    <w:ind w:left="283"/>
                    <w:jc w:val="right"/>
                  </w:pPr>
                </w:p>
              </w:tc>
            </w:tr>
          </w:tbl>
          <w:p w:rsidR="005B4AEB" w:rsidRPr="00FB3BCE" w:rsidRDefault="005B4AEB" w:rsidP="00F24487">
            <w:pPr>
              <w:pStyle w:val="ekvtabelle"/>
              <w:ind w:left="283"/>
              <w:jc w:val="right"/>
            </w:pPr>
          </w:p>
        </w:tc>
      </w:tr>
      <w:tr w:rsidR="005B4AEB" w:rsidRPr="00FB3BCE" w:rsidTr="00CB3F89">
        <w:trPr>
          <w:trHeight w:val="680"/>
        </w:trPr>
        <w:tc>
          <w:tcPr>
            <w:tcW w:w="1134" w:type="dxa"/>
            <w:vAlign w:val="center"/>
          </w:tcPr>
          <w:p w:rsidR="005B4AEB" w:rsidRPr="00FB3BCE" w:rsidRDefault="009F3E64" w:rsidP="00F24487">
            <w:r w:rsidRPr="009F3E64"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>?</w:t>
            </w:r>
            <w:r>
              <w:rPr>
                <w:rStyle w:val="ekvlckentext"/>
                <w:rFonts w:ascii="Arial" w:hAnsi="Arial" w:cs="Arial"/>
                <w:i w:val="0"/>
                <w:sz w:val="23"/>
                <w:szCs w:val="23"/>
                <w:u w:val="single"/>
              </w:rPr>
              <w:t xml:space="preserve"> </w:t>
            </w:r>
            <w:r w:rsidR="005B4AEB">
              <w:t>uppe:</w:t>
            </w:r>
          </w:p>
        </w:tc>
        <w:tc>
          <w:tcPr>
            <w:tcW w:w="4678" w:type="dxa"/>
            <w:tcMar>
              <w:left w:w="57" w:type="dxa"/>
            </w:tcMar>
          </w:tcPr>
          <w:tbl>
            <w:tblPr>
              <w:tblW w:w="405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55"/>
            </w:tblGrid>
            <w:tr w:rsidR="005B4AEB" w:rsidRPr="002C50E2" w:rsidTr="00CB3F89">
              <w:trPr>
                <w:trHeight w:hRule="exact" w:val="170"/>
              </w:trPr>
              <w:tc>
                <w:tcPr>
                  <w:tcW w:w="4055" w:type="dxa"/>
                  <w:noWrap/>
                  <w:vAlign w:val="center"/>
                </w:tcPr>
                <w:p w:rsidR="005B4AEB" w:rsidRPr="002C50E2" w:rsidRDefault="005B4AEB" w:rsidP="00F24487">
                  <w:pPr>
                    <w:pStyle w:val="ekvlinie"/>
                    <w:ind w:left="283"/>
                    <w:jc w:val="right"/>
                  </w:pPr>
                </w:p>
              </w:tc>
            </w:tr>
            <w:tr w:rsidR="005B4AEB" w:rsidRPr="002C50E2" w:rsidTr="00CB3F89">
              <w:trPr>
                <w:trHeight w:hRule="exact" w:val="198"/>
              </w:trPr>
              <w:tc>
                <w:tcPr>
                  <w:tcW w:w="405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5B4AEB" w:rsidRPr="002C50E2" w:rsidRDefault="005B4AEB" w:rsidP="00F24487">
                  <w:pPr>
                    <w:pStyle w:val="ekvlinie"/>
                    <w:ind w:left="283"/>
                    <w:jc w:val="right"/>
                  </w:pPr>
                </w:p>
              </w:tc>
            </w:tr>
            <w:tr w:rsidR="005B4AEB" w:rsidRPr="002C50E2" w:rsidTr="00CB3F89">
              <w:trPr>
                <w:trHeight w:hRule="exact" w:val="170"/>
              </w:trPr>
              <w:tc>
                <w:tcPr>
                  <w:tcW w:w="4055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5B4AEB" w:rsidRPr="002C50E2" w:rsidRDefault="005B4AEB" w:rsidP="00F24487">
                  <w:pPr>
                    <w:pStyle w:val="ekvlinie"/>
                    <w:ind w:left="283"/>
                    <w:jc w:val="right"/>
                  </w:pPr>
                </w:p>
              </w:tc>
            </w:tr>
          </w:tbl>
          <w:p w:rsidR="005B4AEB" w:rsidRPr="00FB3BCE" w:rsidRDefault="005B4AEB" w:rsidP="00F24487">
            <w:pPr>
              <w:pStyle w:val="ekvtabelle"/>
              <w:ind w:left="283"/>
              <w:jc w:val="right"/>
            </w:pPr>
          </w:p>
        </w:tc>
      </w:tr>
    </w:tbl>
    <w:p w:rsidR="00A86E04" w:rsidRDefault="00A86E04" w:rsidP="005B4AEB">
      <w:pPr>
        <w:pStyle w:val="ekvgrundtexthalbe"/>
      </w:pPr>
    </w:p>
    <w:sectPr w:rsidR="00A86E04" w:rsidSect="008D5A1A">
      <w:footerReference w:type="default" r:id="rId25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502" w:rsidRDefault="00EE3502" w:rsidP="003C599D">
      <w:pPr>
        <w:spacing w:line="240" w:lineRule="auto"/>
      </w:pPr>
      <w:r>
        <w:separator/>
      </w:r>
    </w:p>
  </w:endnote>
  <w:endnote w:type="continuationSeparator" w:id="0">
    <w:p w:rsidR="00EE3502" w:rsidRDefault="00EE350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165D41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165D41" w:rsidRDefault="00165D41" w:rsidP="00370A70">
          <w:pPr>
            <w:pStyle w:val="ekvpagina"/>
          </w:pPr>
        </w:p>
        <w:p w:rsidR="00165D41" w:rsidRPr="00165D41" w:rsidRDefault="00165D41" w:rsidP="00370A70">
          <w:pPr>
            <w:pStyle w:val="ekvpagina"/>
            <w:rPr>
              <w:rStyle w:val="ekvfett"/>
            </w:rPr>
          </w:pPr>
          <w:r w:rsidRPr="00165D41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>Textquellen:</w:t>
          </w:r>
          <w:r w:rsidR="00165D41">
            <w:t xml:space="preserve"> Karin Schramm, Gießen</w:t>
          </w:r>
        </w:p>
        <w:p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9F3E64" w:rsidRPr="009F3E64">
            <w:t>Friederike Ablang, Berlin; Anke Fröhlich, Leipzig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502" w:rsidRDefault="00EE3502" w:rsidP="003C599D">
      <w:pPr>
        <w:spacing w:line="240" w:lineRule="auto"/>
      </w:pPr>
      <w:r>
        <w:separator/>
      </w:r>
    </w:p>
  </w:footnote>
  <w:footnote w:type="continuationSeparator" w:id="0">
    <w:p w:rsidR="00EE3502" w:rsidRDefault="00EE3502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172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35809"/>
    <w:rsid w:val="001419AA"/>
    <w:rsid w:val="001524C9"/>
    <w:rsid w:val="00153B1C"/>
    <w:rsid w:val="00153C26"/>
    <w:rsid w:val="001641FA"/>
    <w:rsid w:val="0016475A"/>
    <w:rsid w:val="00165D41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1F5C33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44B1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07F6"/>
    <w:rsid w:val="00313596"/>
    <w:rsid w:val="00313FD8"/>
    <w:rsid w:val="0031412E"/>
    <w:rsid w:val="00315EA9"/>
    <w:rsid w:val="00320087"/>
    <w:rsid w:val="00321063"/>
    <w:rsid w:val="00323651"/>
    <w:rsid w:val="0032667B"/>
    <w:rsid w:val="00331234"/>
    <w:rsid w:val="00333E3D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A6E39"/>
    <w:rsid w:val="003B59CC"/>
    <w:rsid w:val="003B79FD"/>
    <w:rsid w:val="003C39DC"/>
    <w:rsid w:val="003C599D"/>
    <w:rsid w:val="003D70F5"/>
    <w:rsid w:val="003E21AC"/>
    <w:rsid w:val="003E3224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4849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9315F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4AEB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5491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4B4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35A"/>
    <w:rsid w:val="007A5AA1"/>
    <w:rsid w:val="007B656B"/>
    <w:rsid w:val="007B7D0B"/>
    <w:rsid w:val="007D186F"/>
    <w:rsid w:val="007D1EFF"/>
    <w:rsid w:val="007E4DDC"/>
    <w:rsid w:val="007E5E71"/>
    <w:rsid w:val="007E68A0"/>
    <w:rsid w:val="007F4C78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23D"/>
    <w:rsid w:val="00902CEB"/>
    <w:rsid w:val="00905BCF"/>
    <w:rsid w:val="009064C0"/>
    <w:rsid w:val="00907EC2"/>
    <w:rsid w:val="0091135C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12E5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9F3E64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533F5"/>
    <w:rsid w:val="00A701AF"/>
    <w:rsid w:val="00A75504"/>
    <w:rsid w:val="00A8687B"/>
    <w:rsid w:val="00A86E04"/>
    <w:rsid w:val="00A91B70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4D8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7442D"/>
    <w:rsid w:val="00C842ED"/>
    <w:rsid w:val="00C84E4C"/>
    <w:rsid w:val="00C87044"/>
    <w:rsid w:val="00C94D17"/>
    <w:rsid w:val="00CA2007"/>
    <w:rsid w:val="00CA5A56"/>
    <w:rsid w:val="00CB27C6"/>
    <w:rsid w:val="00CB3F89"/>
    <w:rsid w:val="00CB463B"/>
    <w:rsid w:val="00CB5B82"/>
    <w:rsid w:val="00CB782D"/>
    <w:rsid w:val="00CC54E0"/>
    <w:rsid w:val="00CC65A8"/>
    <w:rsid w:val="00CD1F8A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0172"/>
    <w:rsid w:val="00E43E04"/>
    <w:rsid w:val="00E50799"/>
    <w:rsid w:val="00E6111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E3502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6BA0"/>
    <w:rsid w:val="00FC7DBF"/>
    <w:rsid w:val="00FD2B4F"/>
    <w:rsid w:val="00FE0AD3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4F2D43-65F2-4139-925D-79E50F16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14</cp:revision>
  <cp:lastPrinted>2016-12-20T14:33:00Z</cp:lastPrinted>
  <dcterms:created xsi:type="dcterms:W3CDTF">2018-01-18T14:24:00Z</dcterms:created>
  <dcterms:modified xsi:type="dcterms:W3CDTF">2018-07-03T13:07:00Z</dcterms:modified>
</cp:coreProperties>
</file>