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9ECFA1A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01158DBB" w14:textId="4D465CDB"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32EAE825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78D8A98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2AECC6CC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5893500F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26732206" w14:textId="77777777" w:rsidR="00FB59FB" w:rsidRPr="00C172AE" w:rsidRDefault="00FB59FB" w:rsidP="000B0217">
            <w:pPr>
              <w:pStyle w:val="ekvkvnummer"/>
            </w:pPr>
            <w:r w:rsidRPr="005446D6">
              <w:t>KV</w:t>
            </w:r>
            <w:r w:rsidR="008114B5">
              <w:t xml:space="preserve"> 10</w:t>
            </w:r>
          </w:p>
        </w:tc>
      </w:tr>
      <w:tr w:rsidR="00BF17F2" w:rsidRPr="00BF17F2" w14:paraId="15442F53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03437A96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4EC27660" w14:textId="2237ECD8" w:rsidR="00FB59FB" w:rsidRPr="00BF17F2" w:rsidRDefault="00FB59FB" w:rsidP="008778FD"/>
        </w:tc>
      </w:tr>
    </w:tbl>
    <w:p w14:paraId="73D84396" w14:textId="3AECBF87" w:rsidR="00CD7D9F" w:rsidRDefault="008778FD" w:rsidP="008778FD">
      <w:pPr>
        <w:pStyle w:val="ekvue1arial"/>
      </w:pPr>
      <w:bookmarkStart w:id="0" w:name="bmStart"/>
      <w:bookmarkEnd w:id="0"/>
      <w:r>
        <w:t>Zwielaute</w:t>
      </w:r>
    </w:p>
    <w:p w14:paraId="4AA5D9C9" w14:textId="61AF5E6E" w:rsidR="008778FD" w:rsidRDefault="008778FD" w:rsidP="00005AE2"/>
    <w:p w14:paraId="57A0DD71" w14:textId="77777777" w:rsidR="000B0217" w:rsidRPr="00D3427F" w:rsidRDefault="000B0217" w:rsidP="000B0217">
      <w:pPr>
        <w:pStyle w:val="ekvnummerierung"/>
        <w:framePr w:wrap="around"/>
      </w:pPr>
      <w:r>
        <w:t>1</w:t>
      </w:r>
    </w:p>
    <w:p w14:paraId="515C27B1" w14:textId="77777777" w:rsidR="00D70A81" w:rsidRPr="00287B24" w:rsidRDefault="00D70A81" w:rsidP="00D70A8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5A33569" wp14:editId="7144E092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BA3DD" w14:textId="6ADE141E" w:rsidR="000B0217" w:rsidRDefault="000B0217" w:rsidP="00232AC7">
      <w:pPr>
        <w:pStyle w:val="ekvformel"/>
      </w:pPr>
      <w:r>
        <w:t xml:space="preserve">Färbe so: </w:t>
      </w:r>
      <w:r w:rsidRPr="000B0217">
        <w:rPr>
          <w:b/>
        </w:rPr>
        <w:t>au</w:t>
      </w:r>
      <w:r w:rsidR="00232AC7">
        <w:rPr>
          <w:b/>
        </w:rPr>
        <w:t xml:space="preserve"> </w:t>
      </w:r>
      <w:r>
        <w:t xml:space="preserve">gelb, </w:t>
      </w:r>
      <w:r w:rsidRPr="000B0217">
        <w:rPr>
          <w:b/>
        </w:rPr>
        <w:t>ei</w:t>
      </w:r>
      <w:r>
        <w:t xml:space="preserve"> grün und </w:t>
      </w:r>
      <w:r w:rsidRPr="000B0217">
        <w:rPr>
          <w:b/>
        </w:rPr>
        <w:t>eu</w:t>
      </w:r>
      <w:r w:rsidR="00232AC7">
        <w:t xml:space="preserve"> </w:t>
      </w:r>
      <w:r>
        <w:t>blau.</w:t>
      </w:r>
    </w:p>
    <w:p w14:paraId="577A4B12" w14:textId="384BD7D7" w:rsidR="000B0217" w:rsidRDefault="00562E0D" w:rsidP="00005AE2">
      <w:r>
        <w:rPr>
          <w:color w:val="FFFFFF" w:themeColor="background1"/>
        </w:rPr>
        <w:drawing>
          <wp:anchor distT="0" distB="0" distL="114300" distR="114300" simplePos="0" relativeHeight="251673600" behindDoc="0" locked="0" layoutInCell="1" allowOverlap="1" wp14:anchorId="68C1B7A6" wp14:editId="006FDEC8">
            <wp:simplePos x="0" y="0"/>
            <wp:positionH relativeFrom="column">
              <wp:posOffset>3716871</wp:posOffset>
            </wp:positionH>
            <wp:positionV relativeFrom="paragraph">
              <wp:posOffset>193675</wp:posOffset>
            </wp:positionV>
            <wp:extent cx="1107164" cy="946706"/>
            <wp:effectExtent l="0" t="0" r="0" b="6350"/>
            <wp:wrapNone/>
            <wp:docPr id="21" name="Grafik 21" descr="E:\_Annett\Klett Verlag 2018\Hager\270941 Zebra 2 KV\Dateneingang\nachträgl. Illus\Rest\Rest\KV 10\S645270729_073_Franz mit Ma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KV 10\S645270729_073_Franz mit Mau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164" cy="946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9EE010" w14:textId="16DD066A" w:rsidR="00D70A81" w:rsidRDefault="000B0217" w:rsidP="008778FD">
      <w:pPr>
        <w:spacing w:line="360" w:lineRule="auto"/>
      </w:pPr>
      <w:r>
        <w:t>Seit heute ist ein neues Kind in meiner Klasse.</w:t>
      </w:r>
    </w:p>
    <w:p w14:paraId="2F067638" w14:textId="216C28A3" w:rsidR="00D70A81" w:rsidRDefault="000B0217" w:rsidP="008778FD">
      <w:pPr>
        <w:spacing w:line="360" w:lineRule="auto"/>
      </w:pPr>
      <w:r>
        <w:t>In der Pause laufen wir zur Schaukel.</w:t>
      </w:r>
    </w:p>
    <w:p w14:paraId="25F202DC" w14:textId="77777777" w:rsidR="00D70A81" w:rsidRDefault="000B0217" w:rsidP="008778FD">
      <w:pPr>
        <w:spacing w:line="360" w:lineRule="auto"/>
      </w:pPr>
      <w:r>
        <w:t>Ich schreibe meine Nummer auf.</w:t>
      </w:r>
      <w:bookmarkStart w:id="1" w:name="_GoBack"/>
      <w:bookmarkEnd w:id="1"/>
    </w:p>
    <w:p w14:paraId="50647475" w14:textId="77777777" w:rsidR="000B0217" w:rsidRDefault="000B0217" w:rsidP="000B0217">
      <w:pPr>
        <w:spacing w:line="360" w:lineRule="auto"/>
      </w:pPr>
      <w:r>
        <w:t>Ob wir beide Freunde werden?</w:t>
      </w:r>
      <w:r w:rsidR="00785FC7">
        <w:tab/>
      </w:r>
    </w:p>
    <w:p w14:paraId="38D491BC" w14:textId="77FDCDD2" w:rsidR="000B0217" w:rsidRDefault="000B0217" w:rsidP="004709DC">
      <w:pPr>
        <w:pStyle w:val="ekvgrundtexthalbe"/>
      </w:pPr>
    </w:p>
    <w:p w14:paraId="5ECDF802" w14:textId="77777777" w:rsidR="00AF17B1" w:rsidRDefault="00AF17B1" w:rsidP="004709DC">
      <w:pPr>
        <w:pStyle w:val="ekvgrundtexthalbe"/>
      </w:pPr>
    </w:p>
    <w:p w14:paraId="4DE79BFC" w14:textId="77777777" w:rsidR="000B0217" w:rsidRPr="00D3427F" w:rsidRDefault="000B0217" w:rsidP="000B0217">
      <w:pPr>
        <w:pStyle w:val="ekvnummerierung"/>
        <w:framePr w:wrap="around"/>
      </w:pPr>
      <w:r>
        <w:t>2</w:t>
      </w:r>
    </w:p>
    <w:p w14:paraId="4957DF59" w14:textId="77777777" w:rsidR="00D70A81" w:rsidRPr="00287B24" w:rsidRDefault="00D70A81" w:rsidP="00D70A8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A6842A9" wp14:editId="0CD256E4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03A24" w14:textId="77777777" w:rsidR="000B0217" w:rsidRDefault="000B0217" w:rsidP="00785FC7">
      <w:pPr>
        <w:pStyle w:val="ekvformel"/>
        <w:rPr>
          <w:color w:val="FF0000"/>
          <w:sz w:val="18"/>
          <w:szCs w:val="18"/>
        </w:rPr>
      </w:pPr>
      <w:r>
        <w:t xml:space="preserve">Ergänze </w:t>
      </w:r>
      <w:r w:rsidR="0091668B" w:rsidRPr="0091668B">
        <w:t>die Zwielaute</w:t>
      </w:r>
      <w:r w:rsidRPr="0091668B">
        <w:t>.</w:t>
      </w:r>
      <w:r w:rsidR="00D70A81">
        <w:t xml:space="preserve"> </w:t>
      </w:r>
      <w:r>
        <w:t>Schreibe das Wort dahinter</w:t>
      </w:r>
      <w:r w:rsidRPr="00785FC7">
        <w:rPr>
          <w:sz w:val="18"/>
          <w:szCs w:val="18"/>
        </w:rPr>
        <w:t>.</w:t>
      </w:r>
      <w:r w:rsidR="00D70A81" w:rsidRPr="00785FC7">
        <w:rPr>
          <w:sz w:val="18"/>
          <w:szCs w:val="18"/>
        </w:rPr>
        <w:t xml:space="preserve"> </w:t>
      </w:r>
    </w:p>
    <w:p w14:paraId="2E6344A1" w14:textId="77777777" w:rsidR="00785FC7" w:rsidRPr="00785FC7" w:rsidRDefault="00785FC7" w:rsidP="00785FC7">
      <w:bookmarkStart w:id="2" w:name="_Hlk513014791"/>
    </w:p>
    <w:tbl>
      <w:tblPr>
        <w:tblStyle w:val="Tabellenraster"/>
        <w:tblW w:w="94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0"/>
        <w:gridCol w:w="1161"/>
        <w:gridCol w:w="2321"/>
        <w:gridCol w:w="1304"/>
        <w:gridCol w:w="1161"/>
        <w:gridCol w:w="2322"/>
      </w:tblGrid>
      <w:tr w:rsidR="00785FC7" w14:paraId="501BEDA9" w14:textId="77777777" w:rsidTr="00785FC7">
        <w:trPr>
          <w:trHeight w:val="680"/>
        </w:trPr>
        <w:tc>
          <w:tcPr>
            <w:tcW w:w="1160" w:type="dxa"/>
            <w:vAlign w:val="center"/>
          </w:tcPr>
          <w:p w14:paraId="314CAE41" w14:textId="77777777" w:rsidR="00785FC7" w:rsidRPr="00785FC7" w:rsidRDefault="00D24886" w:rsidP="00785FC7">
            <w:pPr>
              <w:pStyle w:val="ekvschreiblinie"/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7C5C284A" wp14:editId="76829950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-58420</wp:posOffset>
                  </wp:positionV>
                  <wp:extent cx="560070" cy="328930"/>
                  <wp:effectExtent l="0" t="0" r="0" b="0"/>
                  <wp:wrapNone/>
                  <wp:docPr id="7" name="Grafik 7" descr="E:\_Annett\Klett Verlag 2018\Hager\270941 Zebra 2 KV\Dateneingang\nachträgl. Illus\Rest\Rest\KV 10\S537300551_Auto_Lautbild_gross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_Annett\Klett Verlag 2018\Hager\270941 Zebra 2 KV\Dateneingang\nachträgl. Illus\Rest\Rest\KV 10\S537300551_Auto_Lautbild_gross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328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61" w:type="dxa"/>
            <w:tcMar>
              <w:left w:w="0" w:type="dxa"/>
            </w:tcMar>
            <w:vAlign w:val="center"/>
          </w:tcPr>
          <w:p w14:paraId="65C5BE51" w14:textId="77777777" w:rsidR="00785FC7" w:rsidRDefault="00785FC7" w:rsidP="00785FC7">
            <w:bookmarkStart w:id="3" w:name="_Hlk513014581"/>
            <w:r w:rsidRPr="00A533F5">
              <w:rPr>
                <w:rStyle w:val="ekvlckentext"/>
              </w:rPr>
              <w:t>_____</w:t>
            </w:r>
            <w:r>
              <w:t>to</w:t>
            </w:r>
            <w:bookmarkEnd w:id="3"/>
          </w:p>
        </w:tc>
        <w:tc>
          <w:tcPr>
            <w:tcW w:w="2321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785FC7" w:rsidRPr="002C50E2" w14:paraId="50CDF30A" w14:textId="77777777" w:rsidTr="00632504">
              <w:trPr>
                <w:trHeight w:hRule="exact" w:val="170"/>
              </w:trPr>
              <w:tc>
                <w:tcPr>
                  <w:tcW w:w="9356" w:type="dxa"/>
                  <w:noWrap/>
                  <w:vAlign w:val="center"/>
                </w:tcPr>
                <w:p w14:paraId="6E2306EF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  <w:tr w:rsidR="00785FC7" w:rsidRPr="002C50E2" w14:paraId="5A13A5BC" w14:textId="77777777" w:rsidTr="00632504">
              <w:trPr>
                <w:trHeight w:hRule="exact" w:val="198"/>
              </w:trPr>
              <w:tc>
                <w:tcPr>
                  <w:tcW w:w="935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7F195FC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  <w:tr w:rsidR="00785FC7" w:rsidRPr="002C50E2" w14:paraId="65430993" w14:textId="77777777" w:rsidTr="00632504">
              <w:trPr>
                <w:trHeight w:hRule="exact" w:val="170"/>
              </w:trPr>
              <w:tc>
                <w:tcPr>
                  <w:tcW w:w="935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EC9F82F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</w:tbl>
          <w:p w14:paraId="57D338D3" w14:textId="77777777" w:rsidR="00785FC7" w:rsidRDefault="00785FC7" w:rsidP="00785FC7"/>
        </w:tc>
        <w:tc>
          <w:tcPr>
            <w:tcW w:w="1304" w:type="dxa"/>
            <w:vAlign w:val="center"/>
          </w:tcPr>
          <w:p w14:paraId="5D37CA1F" w14:textId="77777777" w:rsidR="00785FC7" w:rsidRPr="00785FC7" w:rsidRDefault="00D24886" w:rsidP="00785FC7">
            <w:pPr>
              <w:pStyle w:val="ekvschreiblinie"/>
              <w:jc w:val="right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63360" behindDoc="0" locked="0" layoutInCell="1" allowOverlap="1" wp14:anchorId="0B408AC7" wp14:editId="46189962">
                  <wp:simplePos x="0" y="0"/>
                  <wp:positionH relativeFrom="column">
                    <wp:posOffset>318135</wp:posOffset>
                  </wp:positionH>
                  <wp:positionV relativeFrom="paragraph">
                    <wp:posOffset>-71755</wp:posOffset>
                  </wp:positionV>
                  <wp:extent cx="388620" cy="420370"/>
                  <wp:effectExtent l="0" t="0" r="0" b="0"/>
                  <wp:wrapNone/>
                  <wp:docPr id="11" name="Grafik 11" descr="E:\_Annett\Klett Verlag 2018\Hager\270941 Zebra 2 KV\Dateneingang\nachträgl. Illus\Rest\Rest\KV 10\S537300551_Eis_Lautbild_gros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_Annett\Klett Verlag 2018\Hager\270941 Zebra 2 KV\Dateneingang\nachträgl. Illus\Rest\Rest\KV 10\S537300551_Eis_Lautbild_gros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42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61" w:type="dxa"/>
            <w:tcMar>
              <w:left w:w="0" w:type="dxa"/>
            </w:tcMar>
            <w:vAlign w:val="center"/>
          </w:tcPr>
          <w:p w14:paraId="4051EE70" w14:textId="77777777" w:rsidR="00785FC7" w:rsidRDefault="00785FC7" w:rsidP="00785FC7">
            <w:r w:rsidRPr="00A533F5">
              <w:rPr>
                <w:rStyle w:val="ekvlckentext"/>
              </w:rPr>
              <w:t>_____</w:t>
            </w:r>
            <w:r>
              <w:t>s</w:t>
            </w:r>
          </w:p>
        </w:tc>
        <w:tc>
          <w:tcPr>
            <w:tcW w:w="2322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785FC7" w:rsidRPr="002C50E2" w14:paraId="6AAA1CD3" w14:textId="77777777" w:rsidTr="00632504">
              <w:trPr>
                <w:trHeight w:hRule="exact" w:val="170"/>
              </w:trPr>
              <w:tc>
                <w:tcPr>
                  <w:tcW w:w="9356" w:type="dxa"/>
                  <w:noWrap/>
                  <w:vAlign w:val="center"/>
                </w:tcPr>
                <w:p w14:paraId="22351D19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  <w:tr w:rsidR="00785FC7" w:rsidRPr="002C50E2" w14:paraId="50D44A9B" w14:textId="77777777" w:rsidTr="00632504">
              <w:trPr>
                <w:trHeight w:hRule="exact" w:val="198"/>
              </w:trPr>
              <w:tc>
                <w:tcPr>
                  <w:tcW w:w="935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1B20B534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  <w:tr w:rsidR="00785FC7" w:rsidRPr="002C50E2" w14:paraId="39A6BF47" w14:textId="77777777" w:rsidTr="00632504">
              <w:trPr>
                <w:trHeight w:hRule="exact" w:val="170"/>
              </w:trPr>
              <w:tc>
                <w:tcPr>
                  <w:tcW w:w="935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7B3EF76B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</w:tbl>
          <w:p w14:paraId="4D04E6ED" w14:textId="77777777" w:rsidR="00785FC7" w:rsidRDefault="00785FC7" w:rsidP="00785FC7"/>
        </w:tc>
      </w:tr>
      <w:tr w:rsidR="00785FC7" w14:paraId="0A1633D6" w14:textId="77777777" w:rsidTr="00785FC7">
        <w:trPr>
          <w:trHeight w:val="680"/>
        </w:trPr>
        <w:tc>
          <w:tcPr>
            <w:tcW w:w="1160" w:type="dxa"/>
            <w:vAlign w:val="center"/>
          </w:tcPr>
          <w:p w14:paraId="5A7944E2" w14:textId="77777777" w:rsidR="00785FC7" w:rsidRPr="00785FC7" w:rsidRDefault="00D24886" w:rsidP="00785FC7">
            <w:pPr>
              <w:pStyle w:val="ekvschreiblinie"/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38C11B12" wp14:editId="63384C8A">
                  <wp:simplePos x="0" y="0"/>
                  <wp:positionH relativeFrom="column">
                    <wp:posOffset>163195</wp:posOffset>
                  </wp:positionH>
                  <wp:positionV relativeFrom="paragraph">
                    <wp:posOffset>-78105</wp:posOffset>
                  </wp:positionV>
                  <wp:extent cx="316865" cy="437515"/>
                  <wp:effectExtent l="0" t="0" r="6985" b="635"/>
                  <wp:wrapNone/>
                  <wp:docPr id="8" name="Grafik 8" descr="E:\_Annett\Klett Verlag 2018\Hager\270941 Zebra 2 KV\Dateneingang\nachträgl. Illus\Rest\Rest\KV 10\S537300551_Eule_Lautbild_gros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_Annett\Klett Verlag 2018\Hager\270941 Zebra 2 KV\Dateneingang\nachträgl. Illus\Rest\Rest\KV 10\S537300551_Eule_Lautbild_gros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61" w:type="dxa"/>
            <w:tcMar>
              <w:left w:w="0" w:type="dxa"/>
            </w:tcMar>
            <w:vAlign w:val="center"/>
          </w:tcPr>
          <w:p w14:paraId="79547FCB" w14:textId="77777777" w:rsidR="00785FC7" w:rsidRDefault="00785FC7" w:rsidP="00785FC7">
            <w:r w:rsidRPr="00A533F5">
              <w:rPr>
                <w:rStyle w:val="ekvlckentext"/>
              </w:rPr>
              <w:t>_____</w:t>
            </w:r>
            <w:r>
              <w:t>le</w:t>
            </w:r>
          </w:p>
        </w:tc>
        <w:tc>
          <w:tcPr>
            <w:tcW w:w="2321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785FC7" w:rsidRPr="002C50E2" w14:paraId="5180D732" w14:textId="77777777" w:rsidTr="00632504">
              <w:trPr>
                <w:trHeight w:hRule="exact" w:val="170"/>
              </w:trPr>
              <w:tc>
                <w:tcPr>
                  <w:tcW w:w="9356" w:type="dxa"/>
                  <w:noWrap/>
                  <w:vAlign w:val="center"/>
                </w:tcPr>
                <w:p w14:paraId="39B78BF4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  <w:tr w:rsidR="00785FC7" w:rsidRPr="002C50E2" w14:paraId="7F13C01F" w14:textId="77777777" w:rsidTr="00632504">
              <w:trPr>
                <w:trHeight w:hRule="exact" w:val="198"/>
              </w:trPr>
              <w:tc>
                <w:tcPr>
                  <w:tcW w:w="935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56CC84E9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  <w:tr w:rsidR="00785FC7" w:rsidRPr="002C50E2" w14:paraId="2C162315" w14:textId="77777777" w:rsidTr="00632504">
              <w:trPr>
                <w:trHeight w:hRule="exact" w:val="170"/>
              </w:trPr>
              <w:tc>
                <w:tcPr>
                  <w:tcW w:w="935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3BE7187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</w:tbl>
          <w:p w14:paraId="684CAAB4" w14:textId="77777777" w:rsidR="00785FC7" w:rsidRDefault="00785FC7" w:rsidP="00785FC7"/>
        </w:tc>
        <w:tc>
          <w:tcPr>
            <w:tcW w:w="1304" w:type="dxa"/>
            <w:vAlign w:val="center"/>
          </w:tcPr>
          <w:p w14:paraId="603D9F91" w14:textId="77777777" w:rsidR="00785FC7" w:rsidRPr="00785FC7" w:rsidRDefault="00D24886" w:rsidP="00785FC7">
            <w:pPr>
              <w:pStyle w:val="ekvschreiblinie"/>
              <w:jc w:val="right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61312" behindDoc="0" locked="0" layoutInCell="1" allowOverlap="1" wp14:anchorId="01DD4385" wp14:editId="207402AF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-43815</wp:posOffset>
                  </wp:positionV>
                  <wp:extent cx="517525" cy="319405"/>
                  <wp:effectExtent l="0" t="0" r="0" b="4445"/>
                  <wp:wrapNone/>
                  <wp:docPr id="9" name="Grafik 9" descr="E:\_Annett\Klett Verlag 2018\Hager\270941 Zebra 2 KV\Dateneingang\nachträgl. Illus\Rest\Rest\KV 10\S537161040_Auge_Pf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_Annett\Klett Verlag 2018\Hager\270941 Zebra 2 KV\Dateneingang\nachträgl. Illus\Rest\Rest\KV 10\S537161040_Auge_Pf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31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61" w:type="dxa"/>
            <w:tcMar>
              <w:left w:w="0" w:type="dxa"/>
            </w:tcMar>
            <w:vAlign w:val="center"/>
          </w:tcPr>
          <w:p w14:paraId="371F7842" w14:textId="77777777" w:rsidR="00785FC7" w:rsidRDefault="00785FC7" w:rsidP="00785FC7">
            <w:r w:rsidRPr="00A533F5">
              <w:rPr>
                <w:rStyle w:val="ekvlckentext"/>
              </w:rPr>
              <w:t>_____</w:t>
            </w:r>
            <w:r>
              <w:t>ge</w:t>
            </w:r>
          </w:p>
        </w:tc>
        <w:tc>
          <w:tcPr>
            <w:tcW w:w="2322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785FC7" w:rsidRPr="002C50E2" w14:paraId="5EBB79BC" w14:textId="77777777" w:rsidTr="00632504">
              <w:trPr>
                <w:trHeight w:hRule="exact" w:val="170"/>
              </w:trPr>
              <w:tc>
                <w:tcPr>
                  <w:tcW w:w="9356" w:type="dxa"/>
                  <w:noWrap/>
                  <w:vAlign w:val="center"/>
                </w:tcPr>
                <w:p w14:paraId="4D555C1C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  <w:tr w:rsidR="00785FC7" w:rsidRPr="002C50E2" w14:paraId="203081B8" w14:textId="77777777" w:rsidTr="00632504">
              <w:trPr>
                <w:trHeight w:hRule="exact" w:val="198"/>
              </w:trPr>
              <w:tc>
                <w:tcPr>
                  <w:tcW w:w="935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5939F9C9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  <w:tr w:rsidR="00785FC7" w:rsidRPr="002C50E2" w14:paraId="46FDD7A2" w14:textId="77777777" w:rsidTr="00632504">
              <w:trPr>
                <w:trHeight w:hRule="exact" w:val="170"/>
              </w:trPr>
              <w:tc>
                <w:tcPr>
                  <w:tcW w:w="935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7FED2052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</w:tbl>
          <w:p w14:paraId="134646C8" w14:textId="77777777" w:rsidR="00785FC7" w:rsidRDefault="00785FC7" w:rsidP="00785FC7"/>
        </w:tc>
      </w:tr>
      <w:tr w:rsidR="00785FC7" w14:paraId="12CD4E43" w14:textId="77777777" w:rsidTr="00785FC7">
        <w:trPr>
          <w:trHeight w:val="680"/>
        </w:trPr>
        <w:tc>
          <w:tcPr>
            <w:tcW w:w="1160" w:type="dxa"/>
            <w:vAlign w:val="center"/>
          </w:tcPr>
          <w:p w14:paraId="10CF4FAB" w14:textId="77777777" w:rsidR="00785FC7" w:rsidRPr="00785FC7" w:rsidRDefault="00D24886" w:rsidP="00785FC7">
            <w:pPr>
              <w:pStyle w:val="ekvschreiblinie"/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 wp14:anchorId="1D97C45A" wp14:editId="625473D4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-38735</wp:posOffset>
                  </wp:positionV>
                  <wp:extent cx="386080" cy="370205"/>
                  <wp:effectExtent l="0" t="0" r="0" b="0"/>
                  <wp:wrapNone/>
                  <wp:docPr id="4" name="Grafik 4" descr="E:\_Annett\Klett Verlag 2018\Hager\270941 Zebra 2 KV\Dateneingang\nachträgl. Illus\Rest\Rest\KV 10\S537300486_Eim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_Annett\Klett Verlag 2018\Hager\270941 Zebra 2 KV\Dateneingang\nachträgl. Illus\Rest\Rest\KV 10\S537300486_Eim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80" cy="37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61" w:type="dxa"/>
            <w:tcMar>
              <w:left w:w="0" w:type="dxa"/>
            </w:tcMar>
            <w:vAlign w:val="center"/>
          </w:tcPr>
          <w:p w14:paraId="7C300C10" w14:textId="77777777" w:rsidR="00785FC7" w:rsidRDefault="00785FC7" w:rsidP="00785FC7">
            <w:r w:rsidRPr="00A533F5">
              <w:rPr>
                <w:rStyle w:val="ekvlckentext"/>
              </w:rPr>
              <w:t>_____</w:t>
            </w:r>
            <w:r>
              <w:t>mer</w:t>
            </w:r>
          </w:p>
        </w:tc>
        <w:tc>
          <w:tcPr>
            <w:tcW w:w="2321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785FC7" w:rsidRPr="002C50E2" w14:paraId="27A3E219" w14:textId="77777777" w:rsidTr="00632504">
              <w:trPr>
                <w:trHeight w:hRule="exact" w:val="170"/>
              </w:trPr>
              <w:tc>
                <w:tcPr>
                  <w:tcW w:w="9356" w:type="dxa"/>
                  <w:noWrap/>
                  <w:vAlign w:val="center"/>
                </w:tcPr>
                <w:p w14:paraId="5A4BC3D0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  <w:tr w:rsidR="00785FC7" w:rsidRPr="002C50E2" w14:paraId="1FF51470" w14:textId="77777777" w:rsidTr="00632504">
              <w:trPr>
                <w:trHeight w:hRule="exact" w:val="198"/>
              </w:trPr>
              <w:tc>
                <w:tcPr>
                  <w:tcW w:w="935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5525A343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  <w:tr w:rsidR="00785FC7" w:rsidRPr="002C50E2" w14:paraId="4AE89FD5" w14:textId="77777777" w:rsidTr="00632504">
              <w:trPr>
                <w:trHeight w:hRule="exact" w:val="170"/>
              </w:trPr>
              <w:tc>
                <w:tcPr>
                  <w:tcW w:w="935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181DD106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</w:tbl>
          <w:p w14:paraId="59488140" w14:textId="77777777" w:rsidR="00785FC7" w:rsidRPr="002C50E2" w:rsidRDefault="00785FC7" w:rsidP="00785FC7">
            <w:pPr>
              <w:pStyle w:val="ekvlinie"/>
            </w:pPr>
          </w:p>
        </w:tc>
        <w:tc>
          <w:tcPr>
            <w:tcW w:w="1304" w:type="dxa"/>
            <w:vAlign w:val="center"/>
          </w:tcPr>
          <w:p w14:paraId="4D934A0B" w14:textId="77777777" w:rsidR="00785FC7" w:rsidRPr="00785FC7" w:rsidRDefault="00D24886" w:rsidP="00785FC7">
            <w:pPr>
              <w:pStyle w:val="ekvschreiblinie"/>
              <w:jc w:val="right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62336" behindDoc="0" locked="0" layoutInCell="1" allowOverlap="1" wp14:anchorId="5CEC82A0" wp14:editId="785C229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-120650</wp:posOffset>
                  </wp:positionV>
                  <wp:extent cx="443865" cy="442595"/>
                  <wp:effectExtent l="0" t="0" r="0" b="0"/>
                  <wp:wrapNone/>
                  <wp:docPr id="10" name="Grafik 10" descr="E:\_Annett\Klett Verlag 2018\Hager\270941 Zebra 2 KV\Dateneingang\nachträgl. Illus\Rest\Rest\KV 10\S537300540_Eur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_Annett\Klett Verlag 2018\Hager\270941 Zebra 2 KV\Dateneingang\nachträgl. Illus\Rest\Rest\KV 10\S537300540_Eur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44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61" w:type="dxa"/>
            <w:tcMar>
              <w:left w:w="0" w:type="dxa"/>
            </w:tcMar>
            <w:vAlign w:val="center"/>
          </w:tcPr>
          <w:p w14:paraId="268C6103" w14:textId="77777777" w:rsidR="00785FC7" w:rsidRDefault="00785FC7" w:rsidP="00785FC7">
            <w:r w:rsidRPr="00A533F5">
              <w:rPr>
                <w:rStyle w:val="ekvlckentext"/>
              </w:rPr>
              <w:t>_____</w:t>
            </w:r>
            <w:r>
              <w:t>ro</w:t>
            </w:r>
          </w:p>
        </w:tc>
        <w:tc>
          <w:tcPr>
            <w:tcW w:w="2322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785FC7" w:rsidRPr="002C50E2" w14:paraId="2DEBCF1A" w14:textId="77777777" w:rsidTr="00632504">
              <w:trPr>
                <w:trHeight w:hRule="exact" w:val="170"/>
              </w:trPr>
              <w:tc>
                <w:tcPr>
                  <w:tcW w:w="9356" w:type="dxa"/>
                  <w:noWrap/>
                  <w:vAlign w:val="center"/>
                </w:tcPr>
                <w:p w14:paraId="727281D5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  <w:tr w:rsidR="00785FC7" w:rsidRPr="002C50E2" w14:paraId="0129C718" w14:textId="77777777" w:rsidTr="00632504">
              <w:trPr>
                <w:trHeight w:hRule="exact" w:val="198"/>
              </w:trPr>
              <w:tc>
                <w:tcPr>
                  <w:tcW w:w="935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A74E2B3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  <w:tr w:rsidR="00785FC7" w:rsidRPr="002C50E2" w14:paraId="17E8D4DB" w14:textId="77777777" w:rsidTr="00632504">
              <w:trPr>
                <w:trHeight w:hRule="exact" w:val="170"/>
              </w:trPr>
              <w:tc>
                <w:tcPr>
                  <w:tcW w:w="935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AC7A3EF" w14:textId="77777777" w:rsidR="00785FC7" w:rsidRPr="002C50E2" w:rsidRDefault="00785FC7" w:rsidP="00785FC7">
                  <w:pPr>
                    <w:pStyle w:val="ekvlinie"/>
                  </w:pPr>
                </w:p>
              </w:tc>
            </w:tr>
          </w:tbl>
          <w:p w14:paraId="5A3A8A02" w14:textId="77777777" w:rsidR="00785FC7" w:rsidRPr="002C50E2" w:rsidRDefault="00785FC7" w:rsidP="00785FC7">
            <w:pPr>
              <w:pStyle w:val="ekvlinie"/>
            </w:pPr>
          </w:p>
        </w:tc>
      </w:tr>
    </w:tbl>
    <w:p w14:paraId="69402A84" w14:textId="77777777" w:rsidR="000B0217" w:rsidRDefault="000B0217" w:rsidP="00785FC7">
      <w:pPr>
        <w:pStyle w:val="ekvgrundtexthalbe"/>
      </w:pPr>
    </w:p>
    <w:p w14:paraId="5DAC0369" w14:textId="77777777" w:rsidR="00785FC7" w:rsidRDefault="00785FC7" w:rsidP="000B0217"/>
    <w:bookmarkEnd w:id="2"/>
    <w:p w14:paraId="2B0BBDD8" w14:textId="77777777" w:rsidR="000B0217" w:rsidRPr="00D3427F" w:rsidRDefault="000B0217" w:rsidP="000B0217">
      <w:pPr>
        <w:pStyle w:val="ekvnummerierung"/>
        <w:framePr w:wrap="around"/>
      </w:pPr>
      <w:r>
        <w:t>3</w:t>
      </w:r>
    </w:p>
    <w:p w14:paraId="7C7ED41E" w14:textId="77777777" w:rsidR="00D70A81" w:rsidRPr="00287B24" w:rsidRDefault="00D70A81" w:rsidP="00D70A8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1A70AD8" wp14:editId="00579ED2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C7C22" w14:textId="77777777" w:rsidR="000B0217" w:rsidRDefault="000B0217" w:rsidP="000B0217">
      <w:r>
        <w:t xml:space="preserve">Schreibe </w:t>
      </w:r>
      <w:r w:rsidR="008114B5">
        <w:t xml:space="preserve">jeweils einen Satz mit </w:t>
      </w:r>
      <w:r w:rsidR="00B4131E">
        <w:t xml:space="preserve">einem Wort mit </w:t>
      </w:r>
      <w:r w:rsidR="008114B5" w:rsidRPr="008114B5">
        <w:rPr>
          <w:b/>
        </w:rPr>
        <w:t>Au</w:t>
      </w:r>
      <w:r w:rsidR="008114B5">
        <w:t xml:space="preserve">, </w:t>
      </w:r>
      <w:r w:rsidR="008114B5" w:rsidRPr="008114B5">
        <w:rPr>
          <w:b/>
        </w:rPr>
        <w:t>Ei</w:t>
      </w:r>
      <w:r w:rsidR="008114B5">
        <w:t xml:space="preserve"> und </w:t>
      </w:r>
      <w:r w:rsidR="008114B5" w:rsidRPr="008114B5">
        <w:rPr>
          <w:b/>
        </w:rPr>
        <w:t>Eu</w:t>
      </w:r>
      <w:r w:rsidR="008114B5">
        <w:t>.</w:t>
      </w:r>
    </w:p>
    <w:p w14:paraId="1652FA4C" w14:textId="1EB05559" w:rsidR="000B0217" w:rsidRDefault="000B0217" w:rsidP="00AF17B1">
      <w:pPr>
        <w:pStyle w:val="ekvgrundtexthalbe"/>
      </w:pPr>
    </w:p>
    <w:p w14:paraId="6DC6EB08" w14:textId="77777777" w:rsidR="00AF17B1" w:rsidRDefault="00AF17B1" w:rsidP="00AF17B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8114B5" w:rsidRPr="001F1E3D" w14:paraId="57E9CC08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0858F634" w14:textId="77777777" w:rsidR="008114B5" w:rsidRPr="001F1E3D" w:rsidRDefault="008114B5" w:rsidP="001F1E3D">
            <w:pPr>
              <w:pStyle w:val="ekvlinie"/>
            </w:pPr>
          </w:p>
        </w:tc>
      </w:tr>
      <w:tr w:rsidR="008114B5" w:rsidRPr="001F1E3D" w14:paraId="5C4FCC83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3F453004" w14:textId="77777777" w:rsidR="008114B5" w:rsidRPr="001F1E3D" w:rsidRDefault="008114B5" w:rsidP="001F1E3D">
            <w:pPr>
              <w:pStyle w:val="ekvlinie"/>
            </w:pPr>
          </w:p>
        </w:tc>
      </w:tr>
      <w:tr w:rsidR="008114B5" w:rsidRPr="001F1E3D" w14:paraId="63B3A2FF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7C65AD3B" w14:textId="77777777" w:rsidR="008114B5" w:rsidRPr="001F1E3D" w:rsidRDefault="008114B5" w:rsidP="001F1E3D">
            <w:pPr>
              <w:pStyle w:val="ekvlinie"/>
            </w:pPr>
          </w:p>
        </w:tc>
      </w:tr>
    </w:tbl>
    <w:p w14:paraId="7D81067F" w14:textId="77777777" w:rsidR="008114B5" w:rsidRDefault="008114B5" w:rsidP="004709D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8114B5" w:rsidRPr="001F1E3D" w14:paraId="7B0D6BC5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59E32B9F" w14:textId="77777777" w:rsidR="008114B5" w:rsidRPr="001F1E3D" w:rsidRDefault="008114B5" w:rsidP="001F1E3D">
            <w:pPr>
              <w:pStyle w:val="ekvlinie"/>
            </w:pPr>
          </w:p>
        </w:tc>
      </w:tr>
      <w:tr w:rsidR="008114B5" w:rsidRPr="001F1E3D" w14:paraId="20257675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4CEC4BD1" w14:textId="77777777" w:rsidR="008114B5" w:rsidRPr="001F1E3D" w:rsidRDefault="008114B5" w:rsidP="001F1E3D">
            <w:pPr>
              <w:pStyle w:val="ekvlinie"/>
            </w:pPr>
          </w:p>
        </w:tc>
      </w:tr>
      <w:tr w:rsidR="008114B5" w:rsidRPr="001F1E3D" w14:paraId="622C9BB5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583E1EB3" w14:textId="77777777" w:rsidR="008114B5" w:rsidRPr="001F1E3D" w:rsidRDefault="008114B5" w:rsidP="001F1E3D">
            <w:pPr>
              <w:pStyle w:val="ekvlinie"/>
            </w:pPr>
          </w:p>
        </w:tc>
      </w:tr>
    </w:tbl>
    <w:p w14:paraId="645E510F" w14:textId="77777777" w:rsidR="008114B5" w:rsidRDefault="008114B5" w:rsidP="004709D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8114B5" w:rsidRPr="001F1E3D" w14:paraId="0DF081DE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11589248" w14:textId="77777777" w:rsidR="008114B5" w:rsidRPr="001F1E3D" w:rsidRDefault="008114B5" w:rsidP="001F1E3D">
            <w:pPr>
              <w:pStyle w:val="ekvlinie"/>
            </w:pPr>
          </w:p>
        </w:tc>
      </w:tr>
      <w:tr w:rsidR="008114B5" w:rsidRPr="001F1E3D" w14:paraId="0C81CB7E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5EB2CD7B" w14:textId="77777777" w:rsidR="008114B5" w:rsidRPr="001F1E3D" w:rsidRDefault="008114B5" w:rsidP="001F1E3D">
            <w:pPr>
              <w:pStyle w:val="ekvlinie"/>
            </w:pPr>
          </w:p>
        </w:tc>
      </w:tr>
      <w:tr w:rsidR="008114B5" w:rsidRPr="001F1E3D" w14:paraId="3F24708B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6A685226" w14:textId="77777777" w:rsidR="008114B5" w:rsidRPr="001F1E3D" w:rsidRDefault="008114B5" w:rsidP="001F1E3D">
            <w:pPr>
              <w:pStyle w:val="ekvlinie"/>
            </w:pPr>
          </w:p>
        </w:tc>
      </w:tr>
    </w:tbl>
    <w:p w14:paraId="73FE5E2F" w14:textId="77777777" w:rsidR="004709DC" w:rsidRDefault="004709DC" w:rsidP="00785FC7">
      <w:pPr>
        <w:pStyle w:val="ekvgrundtexthalbe"/>
      </w:pPr>
    </w:p>
    <w:p w14:paraId="00701B2D" w14:textId="77777777" w:rsidR="00785FC7" w:rsidRDefault="00785FC7" w:rsidP="000B0217"/>
    <w:p w14:paraId="67CF489D" w14:textId="77777777" w:rsidR="004709DC" w:rsidRPr="00D3427F" w:rsidRDefault="004709DC" w:rsidP="004709DC">
      <w:pPr>
        <w:pStyle w:val="ekvnummerierung"/>
        <w:framePr w:wrap="around"/>
      </w:pPr>
      <w:r>
        <w:t>4</w:t>
      </w:r>
    </w:p>
    <w:p w14:paraId="1621A2E1" w14:textId="77777777" w:rsidR="004709DC" w:rsidRPr="00287B24" w:rsidRDefault="004709DC" w:rsidP="004709DC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DE62439" wp14:editId="110886B6">
            <wp:extent cx="28829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249A3" w14:textId="77777777" w:rsidR="000B0217" w:rsidRDefault="000B0217" w:rsidP="000B0217">
      <w:r>
        <w:t>Ordne richtig zu.</w:t>
      </w:r>
      <w:r w:rsidR="008114B5">
        <w:t xml:space="preserve"> </w:t>
      </w:r>
      <w:r>
        <w:t xml:space="preserve">Färbe </w:t>
      </w:r>
      <w:r w:rsidRPr="000B0217">
        <w:rPr>
          <w:b/>
        </w:rPr>
        <w:t>au</w:t>
      </w:r>
      <w:r>
        <w:t xml:space="preserve">, </w:t>
      </w:r>
      <w:r w:rsidRPr="000B0217">
        <w:rPr>
          <w:b/>
        </w:rPr>
        <w:t>ei</w:t>
      </w:r>
      <w:r>
        <w:t xml:space="preserve"> und </w:t>
      </w:r>
      <w:r w:rsidRPr="000B0217">
        <w:rPr>
          <w:b/>
        </w:rPr>
        <w:t>eu</w:t>
      </w:r>
      <w:r>
        <w:t>.</w:t>
      </w:r>
    </w:p>
    <w:p w14:paraId="727FB905" w14:textId="7A665489" w:rsidR="000B0217" w:rsidRDefault="00D72F59" w:rsidP="00785FC7">
      <w:pPr>
        <w:pStyle w:val="ekvformel"/>
      </w:pPr>
      <w:r>
        <w:drawing>
          <wp:anchor distT="0" distB="0" distL="114300" distR="114300" simplePos="0" relativeHeight="251668480" behindDoc="0" locked="0" layoutInCell="1" allowOverlap="1" wp14:anchorId="3953F382" wp14:editId="07CA48D5">
            <wp:simplePos x="0" y="0"/>
            <wp:positionH relativeFrom="column">
              <wp:posOffset>2374900</wp:posOffset>
            </wp:positionH>
            <wp:positionV relativeFrom="paragraph">
              <wp:posOffset>172085</wp:posOffset>
            </wp:positionV>
            <wp:extent cx="534670" cy="668020"/>
            <wp:effectExtent l="0" t="0" r="0" b="0"/>
            <wp:wrapNone/>
            <wp:docPr id="16" name="Grafik 16" descr="E:\_Annett\Klett Verlag 2018\Hager\270941 Zebra 2 KV\Dateneingang\nachträgl. Illus\Rest\Rest\KV 10\S537300486_Beu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_Annett\Klett Verlag 2018\Hager\270941 Zebra 2 KV\Dateneingang\nachträgl. Illus\Rest\Rest\KV 10\S537300486_Beul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4886">
        <w:rPr>
          <w:color w:val="FFFFFF" w:themeColor="background1"/>
        </w:rPr>
        <w:drawing>
          <wp:anchor distT="0" distB="0" distL="114300" distR="114300" simplePos="0" relativeHeight="251672576" behindDoc="0" locked="0" layoutInCell="1" allowOverlap="1" wp14:anchorId="410587B3" wp14:editId="0C33C6DB">
            <wp:simplePos x="0" y="0"/>
            <wp:positionH relativeFrom="column">
              <wp:posOffset>5308530</wp:posOffset>
            </wp:positionH>
            <wp:positionV relativeFrom="paragraph">
              <wp:posOffset>110882</wp:posOffset>
            </wp:positionV>
            <wp:extent cx="688312" cy="688312"/>
            <wp:effectExtent l="0" t="0" r="0" b="0"/>
            <wp:wrapNone/>
            <wp:docPr id="20" name="Grafik 20" descr="E:\_Annett\Klett Verlag 2018\Hager\270941 Zebra 2 KV\Dateneingang\nachträgl. Illus\Rest\Rest\KV 10\S537300565_Kle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_Annett\Klett Verlag 2018\Hager\270941 Zebra 2 KV\Dateneingang\nachträgl. Illus\Rest\Rest\KV 10\S537300565_Klei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694" cy="693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E9E79C" w14:textId="7902C5AC" w:rsidR="00D24886" w:rsidRDefault="00D72F59" w:rsidP="00785FC7">
      <w:pPr>
        <w:pStyle w:val="ekvformel"/>
      </w:pPr>
      <w:r>
        <w:drawing>
          <wp:anchor distT="0" distB="0" distL="114300" distR="114300" simplePos="0" relativeHeight="251664384" behindDoc="0" locked="0" layoutInCell="1" allowOverlap="1" wp14:anchorId="0A8C8312" wp14:editId="3F4DBF85">
            <wp:simplePos x="0" y="0"/>
            <wp:positionH relativeFrom="column">
              <wp:posOffset>1697355</wp:posOffset>
            </wp:positionH>
            <wp:positionV relativeFrom="paragraph">
              <wp:posOffset>168275</wp:posOffset>
            </wp:positionV>
            <wp:extent cx="594360" cy="492125"/>
            <wp:effectExtent l="0" t="0" r="0" b="3175"/>
            <wp:wrapNone/>
            <wp:docPr id="12" name="Grafik 12" descr="E:\_Annett\Klett Verlag 2018\Hager\270941 Zebra 2 KV\Dateneingang\nachträgl. Illus\Rest\Rest\KV 10\S537300486_Feu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_Annett\Klett Verlag 2018\Hager\270941 Zebra 2 KV\Dateneingang\nachträgl. Illus\Rest\Rest\KV 10\S537300486_Feuer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4886">
        <w:drawing>
          <wp:anchor distT="0" distB="0" distL="114300" distR="114300" simplePos="0" relativeHeight="251671552" behindDoc="0" locked="0" layoutInCell="1" allowOverlap="1" wp14:anchorId="078FE047" wp14:editId="2E7A12E3">
            <wp:simplePos x="0" y="0"/>
            <wp:positionH relativeFrom="column">
              <wp:posOffset>4888865</wp:posOffset>
            </wp:positionH>
            <wp:positionV relativeFrom="paragraph">
              <wp:posOffset>128214</wp:posOffset>
            </wp:positionV>
            <wp:extent cx="394970" cy="567690"/>
            <wp:effectExtent l="0" t="0" r="5080" b="3810"/>
            <wp:wrapNone/>
            <wp:docPr id="19" name="Grafik 19" descr="E:\_Annett\Klett Verlag 2018\Hager\270941 Zebra 2 KV\Dateneingang\nachträgl. Illus\Rest\Rest\KV 10\S537300555_Teufel_s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:\_Annett\Klett Verlag 2018\Hager\270941 Zebra 2 KV\Dateneingang\nachträgl. Illus\Rest\Rest\KV 10\S537300555_Teufel_sw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4886">
        <w:drawing>
          <wp:anchor distT="0" distB="0" distL="114300" distR="114300" simplePos="0" relativeHeight="251667456" behindDoc="0" locked="0" layoutInCell="1" allowOverlap="1" wp14:anchorId="04BAC019" wp14:editId="154006B3">
            <wp:simplePos x="0" y="0"/>
            <wp:positionH relativeFrom="column">
              <wp:posOffset>2917825</wp:posOffset>
            </wp:positionH>
            <wp:positionV relativeFrom="paragraph">
              <wp:posOffset>92075</wp:posOffset>
            </wp:positionV>
            <wp:extent cx="659130" cy="376555"/>
            <wp:effectExtent l="0" t="0" r="7620" b="4445"/>
            <wp:wrapNone/>
            <wp:docPr id="15" name="Grafik 15" descr="E:\_Annett\Klett Verlag 2018\Hager\270941 Zebra 2 KV\Dateneingang\nachträgl. Illus\Rest\Rest\KV 10\S537300201_Sei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_Annett\Klett Verlag 2018\Hager\270941 Zebra 2 KV\Dateneingang\nachträgl. Illus\Rest\Rest\KV 10\S537300201_Seif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37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4886">
        <w:drawing>
          <wp:anchor distT="0" distB="0" distL="114300" distR="114300" simplePos="0" relativeHeight="251665408" behindDoc="0" locked="0" layoutInCell="1" allowOverlap="1" wp14:anchorId="7A747864" wp14:editId="613B829F">
            <wp:simplePos x="0" y="0"/>
            <wp:positionH relativeFrom="column">
              <wp:posOffset>876356</wp:posOffset>
            </wp:positionH>
            <wp:positionV relativeFrom="paragraph">
              <wp:posOffset>52070</wp:posOffset>
            </wp:positionV>
            <wp:extent cx="835025" cy="790575"/>
            <wp:effectExtent l="0" t="0" r="3175" b="9525"/>
            <wp:wrapNone/>
            <wp:docPr id="13" name="Grafik 13" descr="E:\_Annett\Klett Verlag 2018\Hager\270941 Zebra 2 KV\Dateneingang\nachträgl. Illus\Rest\Rest\KV 10\S537300486_Schau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_Annett\Klett Verlag 2018\Hager\270941 Zebra 2 KV\Dateneingang\nachträgl. Illus\Rest\Rest\KV 10\S537300486_Schaukel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4886">
        <w:drawing>
          <wp:anchor distT="0" distB="0" distL="114300" distR="114300" simplePos="0" relativeHeight="251666432" behindDoc="0" locked="0" layoutInCell="1" allowOverlap="1" wp14:anchorId="430EF5FD" wp14:editId="2FFFB7CA">
            <wp:simplePos x="0" y="0"/>
            <wp:positionH relativeFrom="column">
              <wp:posOffset>0</wp:posOffset>
            </wp:positionH>
            <wp:positionV relativeFrom="paragraph">
              <wp:posOffset>37242</wp:posOffset>
            </wp:positionV>
            <wp:extent cx="934497" cy="592845"/>
            <wp:effectExtent l="0" t="0" r="0" b="0"/>
            <wp:wrapNone/>
            <wp:docPr id="14" name="Grafik 14" descr="E:\_Annett\Klett Verlag 2018\Hager\270941 Zebra 2 KV\Dateneingang\nachträgl. Illus\Rest\Rest\KV 10\S537300486_Ste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_Annett\Klett Verlag 2018\Hager\270941 Zebra 2 KV\Dateneingang\nachträgl. Illus\Rest\Rest\KV 10\S537300486_Stein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497" cy="59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4886">
        <w:rPr>
          <w:color w:val="FF0000"/>
          <w:sz w:val="18"/>
          <w:szCs w:val="18"/>
        </w:rPr>
        <w:drawing>
          <wp:anchor distT="0" distB="0" distL="114300" distR="114300" simplePos="0" relativeHeight="251670528" behindDoc="0" locked="0" layoutInCell="1" allowOverlap="1" wp14:anchorId="003A81CD" wp14:editId="5F92388A">
            <wp:simplePos x="0" y="0"/>
            <wp:positionH relativeFrom="column">
              <wp:posOffset>4116705</wp:posOffset>
            </wp:positionH>
            <wp:positionV relativeFrom="paragraph">
              <wp:posOffset>52070</wp:posOffset>
            </wp:positionV>
            <wp:extent cx="683895" cy="466725"/>
            <wp:effectExtent l="0" t="0" r="1905" b="9525"/>
            <wp:wrapNone/>
            <wp:docPr id="18" name="Grafik 18" descr="E:\_Annett\Klett Verlag 2018\Hager\270941 Zebra 2 KV\Dateneingang\nachträgl. Illus\Rest\Rest\KV 10\S537300486_Za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:\_Annett\Klett Verlag 2018\Hager\270941 Zebra 2 KV\Dateneingang\nachträgl. Illus\Rest\Rest\KV 10\S537300486_Zaun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6709A4" w14:textId="71117C95" w:rsidR="00D24886" w:rsidRDefault="00D24886" w:rsidP="00785FC7">
      <w:pPr>
        <w:pStyle w:val="ekvformel"/>
      </w:pPr>
      <w:r>
        <w:rPr>
          <w:color w:val="FF0000"/>
          <w:sz w:val="18"/>
          <w:szCs w:val="18"/>
        </w:rPr>
        <w:drawing>
          <wp:anchor distT="0" distB="0" distL="114300" distR="114300" simplePos="0" relativeHeight="251669504" behindDoc="0" locked="0" layoutInCell="1" allowOverlap="1" wp14:anchorId="77DC8B6D" wp14:editId="62DDCC68">
            <wp:simplePos x="0" y="0"/>
            <wp:positionH relativeFrom="column">
              <wp:posOffset>3502604</wp:posOffset>
            </wp:positionH>
            <wp:positionV relativeFrom="paragraph">
              <wp:posOffset>127000</wp:posOffset>
            </wp:positionV>
            <wp:extent cx="622997" cy="430689"/>
            <wp:effectExtent l="0" t="0" r="5715" b="7620"/>
            <wp:wrapNone/>
            <wp:docPr id="17" name="Grafik 17" descr="E:\_Annett\Klett Verlag 2018\Hager\270941 Zebra 2 KV\Dateneingang\nachträgl. Illus\Rest\Rest\KV 10\S537160022_Rau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_Annett\Klett Verlag 2018\Hager\270941 Zebra 2 KV\Dateneingang\nachträgl. Illus\Rest\Rest\KV 10\S537160022_Raupe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97" cy="430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E9945E" w14:textId="77777777" w:rsidR="00D24886" w:rsidRDefault="00D24886" w:rsidP="00785FC7">
      <w:pPr>
        <w:pStyle w:val="ekvformel"/>
      </w:pPr>
    </w:p>
    <w:p w14:paraId="4AEDD867" w14:textId="77777777" w:rsidR="00785FC7" w:rsidRDefault="00785FC7" w:rsidP="00785FC7">
      <w:pPr>
        <w:pStyle w:val="ekvgrundtexthalbe"/>
      </w:pPr>
    </w:p>
    <w:p w14:paraId="3CCB8E40" w14:textId="77777777" w:rsidR="00785FC7" w:rsidRDefault="00785FC7" w:rsidP="00D24886">
      <w:pPr>
        <w:pStyle w:val="ekvgrundtexthalbe"/>
      </w:pPr>
    </w:p>
    <w:p w14:paraId="681D13F9" w14:textId="77777777" w:rsidR="000B0217" w:rsidRDefault="000B0217" w:rsidP="00785FC7">
      <w:pPr>
        <w:pStyle w:val="ekvformel"/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8930"/>
        <w:gridCol w:w="66"/>
      </w:tblGrid>
      <w:tr w:rsidR="000B0217" w:rsidRPr="00FB3BCE" w14:paraId="166AD4AF" w14:textId="77777777" w:rsidTr="00785FC7">
        <w:trPr>
          <w:trHeight w:val="680"/>
        </w:trPr>
        <w:tc>
          <w:tcPr>
            <w:tcW w:w="360" w:type="dxa"/>
            <w:shd w:val="clear" w:color="auto" w:fill="auto"/>
            <w:vAlign w:val="center"/>
          </w:tcPr>
          <w:p w14:paraId="3E9438C9" w14:textId="77777777" w:rsidR="000B0217" w:rsidRPr="006811B4" w:rsidRDefault="000B0217" w:rsidP="00785FC7">
            <w:pPr>
              <w:pStyle w:val="ekvtabelle"/>
              <w:rPr>
                <w:b/>
              </w:rPr>
            </w:pPr>
            <w:r w:rsidRPr="006811B4">
              <w:rPr>
                <w:b/>
              </w:rPr>
              <w:t>au:</w:t>
            </w:r>
          </w:p>
        </w:tc>
        <w:tc>
          <w:tcPr>
            <w:tcW w:w="8996" w:type="dxa"/>
            <w:gridSpan w:val="2"/>
            <w:shd w:val="clear" w:color="auto" w:fill="auto"/>
            <w:tcMar>
              <w:left w:w="28" w:type="dxa"/>
            </w:tcMar>
            <w:vAlign w:val="center"/>
          </w:tcPr>
          <w:tbl>
            <w:tblPr>
              <w:tblW w:w="878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785"/>
            </w:tblGrid>
            <w:tr w:rsidR="000B0217" w:rsidRPr="001F1E3D" w14:paraId="2F8339ED" w14:textId="77777777" w:rsidTr="00632504">
              <w:trPr>
                <w:trHeight w:hRule="exact" w:val="170"/>
              </w:trPr>
              <w:tc>
                <w:tcPr>
                  <w:tcW w:w="8785" w:type="dxa"/>
                  <w:noWrap/>
                  <w:vAlign w:val="center"/>
                </w:tcPr>
                <w:p w14:paraId="57533E20" w14:textId="77777777" w:rsidR="000B0217" w:rsidRPr="001F1E3D" w:rsidRDefault="000B0217" w:rsidP="00785FC7">
                  <w:pPr>
                    <w:pStyle w:val="ekvlinie"/>
                  </w:pPr>
                </w:p>
              </w:tc>
            </w:tr>
            <w:tr w:rsidR="000B0217" w:rsidRPr="001F1E3D" w14:paraId="5EC75D34" w14:textId="77777777" w:rsidTr="00632504">
              <w:trPr>
                <w:trHeight w:hRule="exact" w:val="198"/>
              </w:trPr>
              <w:tc>
                <w:tcPr>
                  <w:tcW w:w="878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58520CF1" w14:textId="77777777" w:rsidR="000B0217" w:rsidRPr="001F1E3D" w:rsidRDefault="000B0217" w:rsidP="00785FC7">
                  <w:pPr>
                    <w:pStyle w:val="ekvlinie"/>
                  </w:pPr>
                </w:p>
              </w:tc>
            </w:tr>
            <w:tr w:rsidR="000B0217" w:rsidRPr="001F1E3D" w14:paraId="028A0A12" w14:textId="77777777" w:rsidTr="00632504">
              <w:trPr>
                <w:trHeight w:hRule="exact" w:val="170"/>
              </w:trPr>
              <w:tc>
                <w:tcPr>
                  <w:tcW w:w="878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214F840F" w14:textId="77777777" w:rsidR="000B0217" w:rsidRPr="001F1E3D" w:rsidRDefault="000B0217" w:rsidP="00785FC7">
                  <w:pPr>
                    <w:pStyle w:val="ekvlinie"/>
                  </w:pPr>
                </w:p>
              </w:tc>
            </w:tr>
          </w:tbl>
          <w:p w14:paraId="04B1071F" w14:textId="77777777" w:rsidR="000B0217" w:rsidRPr="00FB3BCE" w:rsidRDefault="000B0217" w:rsidP="00785FC7">
            <w:pPr>
              <w:pStyle w:val="ekvtabelle"/>
            </w:pPr>
          </w:p>
        </w:tc>
      </w:tr>
      <w:tr w:rsidR="000B0217" w:rsidRPr="00FB3BCE" w14:paraId="4C98ABA9" w14:textId="77777777" w:rsidTr="00785FC7">
        <w:trPr>
          <w:gridAfter w:val="1"/>
          <w:wAfter w:w="66" w:type="dxa"/>
          <w:trHeight w:val="680"/>
        </w:trPr>
        <w:tc>
          <w:tcPr>
            <w:tcW w:w="360" w:type="dxa"/>
            <w:vAlign w:val="center"/>
          </w:tcPr>
          <w:p w14:paraId="1B6DEC53" w14:textId="77777777" w:rsidR="000B0217" w:rsidRPr="006811B4" w:rsidRDefault="000B0217" w:rsidP="00785FC7">
            <w:pPr>
              <w:pStyle w:val="ekvtabelle"/>
              <w:rPr>
                <w:b/>
              </w:rPr>
            </w:pPr>
            <w:r w:rsidRPr="006811B4">
              <w:rPr>
                <w:b/>
              </w:rPr>
              <w:t>ei:</w:t>
            </w:r>
          </w:p>
        </w:tc>
        <w:tc>
          <w:tcPr>
            <w:tcW w:w="8930" w:type="dxa"/>
            <w:tcMar>
              <w:left w:w="28" w:type="dxa"/>
            </w:tcMar>
            <w:vAlign w:val="center"/>
          </w:tcPr>
          <w:tbl>
            <w:tblPr>
              <w:tblW w:w="878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785"/>
            </w:tblGrid>
            <w:tr w:rsidR="000B0217" w:rsidRPr="001F1E3D" w14:paraId="72B3E8B7" w14:textId="77777777" w:rsidTr="00632504">
              <w:trPr>
                <w:trHeight w:hRule="exact" w:val="170"/>
              </w:trPr>
              <w:tc>
                <w:tcPr>
                  <w:tcW w:w="8785" w:type="dxa"/>
                  <w:noWrap/>
                  <w:vAlign w:val="center"/>
                </w:tcPr>
                <w:p w14:paraId="630FDD91" w14:textId="77777777" w:rsidR="000B0217" w:rsidRPr="001F1E3D" w:rsidRDefault="000B0217" w:rsidP="00785FC7">
                  <w:pPr>
                    <w:pStyle w:val="ekvlinie"/>
                  </w:pPr>
                </w:p>
              </w:tc>
            </w:tr>
            <w:tr w:rsidR="000B0217" w:rsidRPr="001F1E3D" w14:paraId="6F343440" w14:textId="77777777" w:rsidTr="00632504">
              <w:trPr>
                <w:trHeight w:hRule="exact" w:val="198"/>
              </w:trPr>
              <w:tc>
                <w:tcPr>
                  <w:tcW w:w="878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AF39F53" w14:textId="77777777" w:rsidR="000B0217" w:rsidRPr="001F1E3D" w:rsidRDefault="000B0217" w:rsidP="00785FC7">
                  <w:pPr>
                    <w:pStyle w:val="ekvlinie"/>
                  </w:pPr>
                </w:p>
              </w:tc>
            </w:tr>
            <w:tr w:rsidR="000B0217" w:rsidRPr="001F1E3D" w14:paraId="72EFE4F4" w14:textId="77777777" w:rsidTr="00632504">
              <w:trPr>
                <w:trHeight w:hRule="exact" w:val="170"/>
              </w:trPr>
              <w:tc>
                <w:tcPr>
                  <w:tcW w:w="878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0C57A41" w14:textId="77777777" w:rsidR="000B0217" w:rsidRPr="001F1E3D" w:rsidRDefault="000B0217" w:rsidP="00785FC7">
                  <w:pPr>
                    <w:pStyle w:val="ekvlinie"/>
                  </w:pPr>
                </w:p>
              </w:tc>
            </w:tr>
          </w:tbl>
          <w:p w14:paraId="782F6092" w14:textId="77777777" w:rsidR="000B0217" w:rsidRPr="00FB3BCE" w:rsidRDefault="000B0217" w:rsidP="00785FC7">
            <w:pPr>
              <w:pStyle w:val="ekvtabelle"/>
            </w:pPr>
          </w:p>
        </w:tc>
      </w:tr>
      <w:tr w:rsidR="000B0217" w:rsidRPr="00FB3BCE" w14:paraId="12B25CD5" w14:textId="77777777" w:rsidTr="00785FC7">
        <w:trPr>
          <w:trHeight w:val="680"/>
        </w:trPr>
        <w:tc>
          <w:tcPr>
            <w:tcW w:w="360" w:type="dxa"/>
            <w:vAlign w:val="center"/>
          </w:tcPr>
          <w:p w14:paraId="17FE5E85" w14:textId="77777777" w:rsidR="000B0217" w:rsidRPr="006811B4" w:rsidRDefault="000B0217" w:rsidP="00785FC7">
            <w:pPr>
              <w:pStyle w:val="ekvtabelle"/>
              <w:rPr>
                <w:b/>
              </w:rPr>
            </w:pPr>
            <w:r w:rsidRPr="006811B4">
              <w:rPr>
                <w:b/>
              </w:rPr>
              <w:t>eu:</w:t>
            </w:r>
          </w:p>
        </w:tc>
        <w:tc>
          <w:tcPr>
            <w:tcW w:w="8996" w:type="dxa"/>
            <w:gridSpan w:val="2"/>
            <w:tcMar>
              <w:left w:w="28" w:type="dxa"/>
            </w:tcMar>
            <w:vAlign w:val="center"/>
          </w:tcPr>
          <w:tbl>
            <w:tblPr>
              <w:tblW w:w="878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785"/>
            </w:tblGrid>
            <w:tr w:rsidR="000B0217" w:rsidRPr="001F1E3D" w14:paraId="12A7A14F" w14:textId="77777777" w:rsidTr="00632504">
              <w:trPr>
                <w:trHeight w:hRule="exact" w:val="170"/>
              </w:trPr>
              <w:tc>
                <w:tcPr>
                  <w:tcW w:w="8785" w:type="dxa"/>
                  <w:noWrap/>
                  <w:vAlign w:val="center"/>
                </w:tcPr>
                <w:p w14:paraId="147CCBEB" w14:textId="77777777" w:rsidR="000B0217" w:rsidRPr="001F1E3D" w:rsidRDefault="000B0217" w:rsidP="00785FC7">
                  <w:pPr>
                    <w:pStyle w:val="ekvlinie"/>
                  </w:pPr>
                </w:p>
              </w:tc>
            </w:tr>
            <w:tr w:rsidR="000B0217" w:rsidRPr="001F1E3D" w14:paraId="1E69F5B8" w14:textId="77777777" w:rsidTr="00632504">
              <w:trPr>
                <w:trHeight w:hRule="exact" w:val="198"/>
              </w:trPr>
              <w:tc>
                <w:tcPr>
                  <w:tcW w:w="878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3E40A3F" w14:textId="77777777" w:rsidR="000B0217" w:rsidRPr="001F1E3D" w:rsidRDefault="000B0217" w:rsidP="00785FC7">
                  <w:pPr>
                    <w:pStyle w:val="ekvlinie"/>
                  </w:pPr>
                </w:p>
              </w:tc>
            </w:tr>
            <w:tr w:rsidR="000B0217" w:rsidRPr="001F1E3D" w14:paraId="5C8C5FCB" w14:textId="77777777" w:rsidTr="00632504">
              <w:trPr>
                <w:trHeight w:hRule="exact" w:val="170"/>
              </w:trPr>
              <w:tc>
                <w:tcPr>
                  <w:tcW w:w="878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62045DB9" w14:textId="77777777" w:rsidR="000B0217" w:rsidRPr="001F1E3D" w:rsidRDefault="000B0217" w:rsidP="00785FC7">
                  <w:pPr>
                    <w:pStyle w:val="ekvlinie"/>
                  </w:pPr>
                </w:p>
              </w:tc>
            </w:tr>
          </w:tbl>
          <w:p w14:paraId="1043C391" w14:textId="77777777" w:rsidR="000B0217" w:rsidRPr="00FB3BCE" w:rsidRDefault="000B0217" w:rsidP="00785FC7">
            <w:pPr>
              <w:pStyle w:val="ekvtabelle"/>
            </w:pPr>
          </w:p>
        </w:tc>
      </w:tr>
    </w:tbl>
    <w:p w14:paraId="5FA011F9" w14:textId="77777777" w:rsidR="000B0217" w:rsidRPr="00D24886" w:rsidRDefault="000B0217" w:rsidP="00D24886">
      <w:pPr>
        <w:pStyle w:val="ekvgrundtexthalbe"/>
      </w:pPr>
    </w:p>
    <w:sectPr w:rsidR="000B0217" w:rsidRPr="00D24886" w:rsidSect="008D5A1A">
      <w:footerReference w:type="default" r:id="rId24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47137" w14:textId="77777777" w:rsidR="00C672FB" w:rsidRDefault="00C672FB" w:rsidP="003C599D">
      <w:pPr>
        <w:spacing w:line="240" w:lineRule="auto"/>
      </w:pPr>
      <w:r>
        <w:separator/>
      </w:r>
    </w:p>
  </w:endnote>
  <w:endnote w:type="continuationSeparator" w:id="0">
    <w:p w14:paraId="0713FFA5" w14:textId="77777777" w:rsidR="00C672FB" w:rsidRDefault="00C672FB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EB1431E" w14:textId="77777777" w:rsidTr="006B2D23">
      <w:trPr>
        <w:trHeight w:hRule="exact" w:val="680"/>
      </w:trPr>
      <w:tc>
        <w:tcPr>
          <w:tcW w:w="1131" w:type="dxa"/>
          <w:noWrap/>
        </w:tcPr>
        <w:p w14:paraId="4D24852D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0503C310" wp14:editId="7C5EEC8A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0D15E3F2" w14:textId="77777777"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F73B69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BD6712A" w14:textId="77777777" w:rsidR="00F73B69" w:rsidRDefault="00F73B69" w:rsidP="00370A70">
          <w:pPr>
            <w:pStyle w:val="ekvpagina"/>
          </w:pPr>
        </w:p>
        <w:p w14:paraId="0CC01F38" w14:textId="77777777" w:rsidR="00F73B69" w:rsidRPr="00F73B69" w:rsidRDefault="00F73B69" w:rsidP="00370A70">
          <w:pPr>
            <w:pStyle w:val="ekvpagina"/>
            <w:rPr>
              <w:rStyle w:val="ekvfett"/>
            </w:rPr>
          </w:pPr>
          <w:r w:rsidRPr="00F73B69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14:paraId="417A5B58" w14:textId="77777777" w:rsidR="00193A18" w:rsidRPr="00005AE2" w:rsidRDefault="00193A18" w:rsidP="00005AE2">
          <w:pPr>
            <w:pStyle w:val="ekvquelle"/>
          </w:pPr>
          <w:r w:rsidRPr="00005AE2">
            <w:t>Textquellen:</w:t>
          </w:r>
          <w:r w:rsidR="00F73B69">
            <w:t xml:space="preserve"> Karin Schramm, Gießen</w:t>
          </w:r>
        </w:p>
        <w:p w14:paraId="0E0F1B0F" w14:textId="77777777" w:rsidR="00193A18" w:rsidRPr="00025140" w:rsidRDefault="00193A18" w:rsidP="00005AE2">
          <w:pPr>
            <w:pStyle w:val="ekvquelle"/>
          </w:pPr>
          <w:r w:rsidRPr="00005AE2">
            <w:t xml:space="preserve">Illustratoren: </w:t>
          </w:r>
          <w:r w:rsidR="00D24886" w:rsidRPr="00D24886">
            <w:t>Anke Fröhlich, Leipzig</w:t>
          </w:r>
        </w:p>
      </w:tc>
      <w:tc>
        <w:tcPr>
          <w:tcW w:w="397" w:type="dxa"/>
        </w:tcPr>
        <w:p w14:paraId="748DCAFD" w14:textId="77777777" w:rsidR="00193A18" w:rsidRPr="00913892" w:rsidRDefault="00193A18" w:rsidP="00913892">
          <w:pPr>
            <w:pStyle w:val="ekvpagina"/>
          </w:pPr>
        </w:p>
      </w:tc>
    </w:tr>
  </w:tbl>
  <w:p w14:paraId="7168D5C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F49D6" w14:textId="77777777" w:rsidR="00C672FB" w:rsidRDefault="00C672FB" w:rsidP="003C599D">
      <w:pPr>
        <w:spacing w:line="240" w:lineRule="auto"/>
      </w:pPr>
      <w:r>
        <w:separator/>
      </w:r>
    </w:p>
  </w:footnote>
  <w:footnote w:type="continuationSeparator" w:id="0">
    <w:p w14:paraId="76EDB6D6" w14:textId="77777777" w:rsidR="00C672FB" w:rsidRDefault="00C672FB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217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217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32AC7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66080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E74D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331F"/>
    <w:rsid w:val="00454148"/>
    <w:rsid w:val="004621B3"/>
    <w:rsid w:val="004709DC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50710"/>
    <w:rsid w:val="00560848"/>
    <w:rsid w:val="00562E0D"/>
    <w:rsid w:val="00565076"/>
    <w:rsid w:val="005656B4"/>
    <w:rsid w:val="005701EC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375B"/>
    <w:rsid w:val="00745BC6"/>
    <w:rsid w:val="007507F9"/>
    <w:rsid w:val="00751B0E"/>
    <w:rsid w:val="00752795"/>
    <w:rsid w:val="00760C41"/>
    <w:rsid w:val="00766405"/>
    <w:rsid w:val="0076691A"/>
    <w:rsid w:val="0076742C"/>
    <w:rsid w:val="007715D8"/>
    <w:rsid w:val="00772DA9"/>
    <w:rsid w:val="00782506"/>
    <w:rsid w:val="00782820"/>
    <w:rsid w:val="00785FC7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7F3240"/>
    <w:rsid w:val="00802E02"/>
    <w:rsid w:val="00805C65"/>
    <w:rsid w:val="00810730"/>
    <w:rsid w:val="008114B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9A0"/>
    <w:rsid w:val="00854D77"/>
    <w:rsid w:val="008576F6"/>
    <w:rsid w:val="00857713"/>
    <w:rsid w:val="00862C21"/>
    <w:rsid w:val="00866C85"/>
    <w:rsid w:val="00874376"/>
    <w:rsid w:val="008778FD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3DF1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1668B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1A0E"/>
    <w:rsid w:val="00A35787"/>
    <w:rsid w:val="00A370D6"/>
    <w:rsid w:val="00A41DA3"/>
    <w:rsid w:val="00A43B4C"/>
    <w:rsid w:val="00A478DC"/>
    <w:rsid w:val="00A53C1E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6218"/>
    <w:rsid w:val="00AC7B89"/>
    <w:rsid w:val="00AD2E3F"/>
    <w:rsid w:val="00AD4D22"/>
    <w:rsid w:val="00AE65F6"/>
    <w:rsid w:val="00AE6684"/>
    <w:rsid w:val="00AF053E"/>
    <w:rsid w:val="00AF17B1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131E"/>
    <w:rsid w:val="00B45F28"/>
    <w:rsid w:val="00B468CC"/>
    <w:rsid w:val="00B515EE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346DA"/>
    <w:rsid w:val="00C40555"/>
    <w:rsid w:val="00C40D51"/>
    <w:rsid w:val="00C429A6"/>
    <w:rsid w:val="00C504F8"/>
    <w:rsid w:val="00C52A99"/>
    <w:rsid w:val="00C672FB"/>
    <w:rsid w:val="00C727B3"/>
    <w:rsid w:val="00C72BA2"/>
    <w:rsid w:val="00C842ED"/>
    <w:rsid w:val="00C84E4C"/>
    <w:rsid w:val="00C87044"/>
    <w:rsid w:val="00C94D17"/>
    <w:rsid w:val="00CA200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4886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0A81"/>
    <w:rsid w:val="00D71365"/>
    <w:rsid w:val="00D72F59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1123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56CC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67923"/>
    <w:rsid w:val="00F72065"/>
    <w:rsid w:val="00F73B69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B2A71"/>
  <w15:chartTrackingRefBased/>
  <w15:docId w15:val="{41DCE21B-A6B3-4FE4-96CD-D81C2DA9C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80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</dc:creator>
  <cp:keywords/>
  <dc:description/>
  <cp:lastModifiedBy>Annett Berger</cp:lastModifiedBy>
  <cp:revision>16</cp:revision>
  <cp:lastPrinted>2018-06-13T06:40:00Z</cp:lastPrinted>
  <dcterms:created xsi:type="dcterms:W3CDTF">2018-01-18T14:48:00Z</dcterms:created>
  <dcterms:modified xsi:type="dcterms:W3CDTF">2018-06-18T06:44:00Z</dcterms:modified>
</cp:coreProperties>
</file>