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6E5BAB">
            <w:pPr>
              <w:pStyle w:val="ekvkvnummer"/>
            </w:pPr>
            <w:r w:rsidRPr="005446D6">
              <w:t>KV</w:t>
            </w:r>
            <w:r w:rsidR="007635FA">
              <w:t xml:space="preserve"> 11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6452CF"/>
        </w:tc>
      </w:tr>
    </w:tbl>
    <w:p w:rsidR="00CD7D9F" w:rsidRDefault="006452CF" w:rsidP="006452CF">
      <w:pPr>
        <w:pStyle w:val="ekvue1arial"/>
      </w:pPr>
      <w:bookmarkStart w:id="0" w:name="bmStart"/>
      <w:bookmarkEnd w:id="0"/>
      <w:r>
        <w:t>Umlaute</w:t>
      </w:r>
    </w:p>
    <w:p w:rsidR="006452CF" w:rsidRDefault="006452CF" w:rsidP="00005AE2"/>
    <w:p w:rsidR="006E5BAB" w:rsidRPr="00D3427F" w:rsidRDefault="006E5BAB" w:rsidP="006E5BAB">
      <w:pPr>
        <w:pStyle w:val="ekvnummerierung"/>
        <w:framePr w:wrap="around"/>
      </w:pPr>
      <w:r>
        <w:t>1</w:t>
      </w:r>
    </w:p>
    <w:p w:rsidR="009E0012" w:rsidRPr="00287B24" w:rsidRDefault="009E0012" w:rsidP="009E001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62E" w:rsidRDefault="006E5BAB" w:rsidP="0062562E">
      <w:r>
        <w:t>Löse das Rätsel</w:t>
      </w:r>
      <w:r w:rsidR="009E0012">
        <w:t>.</w:t>
      </w:r>
    </w:p>
    <w:p w:rsidR="0062562E" w:rsidRDefault="003C28EC" w:rsidP="0062562E">
      <w:r>
        <w:rPr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384D80" wp14:editId="2702023D">
                <wp:simplePos x="0" y="0"/>
                <wp:positionH relativeFrom="column">
                  <wp:posOffset>3134995</wp:posOffset>
                </wp:positionH>
                <wp:positionV relativeFrom="paragraph">
                  <wp:posOffset>93568</wp:posOffset>
                </wp:positionV>
                <wp:extent cx="302820" cy="332509"/>
                <wp:effectExtent l="0" t="0" r="0" b="0"/>
                <wp:wrapNone/>
                <wp:docPr id="13" name="Textfeld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20" cy="332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384D80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margin-left:246.85pt;margin-top:7.35pt;width:23.85pt;height:2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19273</wp:posOffset>
            </wp:positionV>
            <wp:extent cx="2468245" cy="2534920"/>
            <wp:effectExtent l="0" t="0" r="8255" b="0"/>
            <wp:wrapNone/>
            <wp:docPr id="14" name="Grafik 14" descr="Raet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etse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253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8EC" w:rsidRDefault="003C28EC" w:rsidP="0062562E">
      <w:r>
        <w:t>Besonders schön schreibe ich mit einem</w:t>
      </w:r>
    </w:p>
    <w:p w:rsidR="003C28EC" w:rsidRDefault="003C28EC" w:rsidP="0062562E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1CB6BA" wp14:editId="4F9ACBDF">
                <wp:simplePos x="0" y="0"/>
                <wp:positionH relativeFrom="column">
                  <wp:posOffset>3146648</wp:posOffset>
                </wp:positionH>
                <wp:positionV relativeFrom="paragraph">
                  <wp:posOffset>112395</wp:posOffset>
                </wp:positionV>
                <wp:extent cx="302820" cy="435610"/>
                <wp:effectExtent l="0" t="0" r="0" b="254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20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B6BA" id="Textfeld 12" o:spid="_x0000_s1027" type="#_x0000_t202" style="position:absolute;margin-left:247.75pt;margin-top:8.85pt;width:23.85pt;height:3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9I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ä</w:t>
                      </w:r>
                    </w:p>
                  </w:txbxContent>
                </v:textbox>
              </v:shape>
            </w:pict>
          </mc:Fallback>
        </mc:AlternateContent>
      </w:r>
    </w:p>
    <w:p w:rsidR="003C28EC" w:rsidRDefault="003C28EC" w:rsidP="003C28EC">
      <w:pPr>
        <w:spacing w:before="14"/>
      </w:pPr>
      <w:r>
        <w:t>Ein kleines Insekt ist oft ein</w:t>
      </w:r>
    </w:p>
    <w:p w:rsidR="003C28EC" w:rsidRDefault="003C28EC" w:rsidP="003C28EC">
      <w:pPr>
        <w:spacing w:before="14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8BFCBD" wp14:editId="156B8028">
                <wp:simplePos x="0" y="0"/>
                <wp:positionH relativeFrom="column">
                  <wp:posOffset>3147060</wp:posOffset>
                </wp:positionH>
                <wp:positionV relativeFrom="paragraph">
                  <wp:posOffset>122778</wp:posOffset>
                </wp:positionV>
                <wp:extent cx="302820" cy="435610"/>
                <wp:effectExtent l="0" t="0" r="0" b="254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20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8BFCBD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8" type="#_x0000_t202" style="position:absolute;margin-left:247.8pt;margin-top:9.65pt;width:23.85pt;height:3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Ui6uwIAAME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ö</w:t>
                      </w:r>
                    </w:p>
                  </w:txbxContent>
                </v:textbox>
              </v:shape>
            </w:pict>
          </mc:Fallback>
        </mc:AlternateContent>
      </w:r>
    </w:p>
    <w:p w:rsidR="003C28EC" w:rsidRDefault="003C28EC" w:rsidP="003C28EC">
      <w:pPr>
        <w:spacing w:before="14"/>
      </w:pPr>
      <w:r>
        <w:t>Auf dem Tisch liegen Messer, Gabel und</w:t>
      </w:r>
    </w:p>
    <w:p w:rsidR="003C28EC" w:rsidRDefault="003C28EC" w:rsidP="003C28EC">
      <w:pPr>
        <w:spacing w:before="14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20396D" wp14:editId="6747E718">
                <wp:simplePos x="0" y="0"/>
                <wp:positionH relativeFrom="column">
                  <wp:posOffset>3790538</wp:posOffset>
                </wp:positionH>
                <wp:positionV relativeFrom="paragraph">
                  <wp:posOffset>124460</wp:posOffset>
                </wp:positionV>
                <wp:extent cx="371475" cy="435610"/>
                <wp:effectExtent l="0" t="0" r="0" b="2540"/>
                <wp:wrapNone/>
                <wp:docPr id="10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0396D" id="Textfeld 10" o:spid="_x0000_s1029" type="#_x0000_t202" style="position:absolute;margin-left:298.45pt;margin-top:9.8pt;width:29.25pt;height:34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</w:p>
    <w:p w:rsidR="003C28EC" w:rsidRDefault="003C28EC" w:rsidP="003C28EC">
      <w:pPr>
        <w:spacing w:before="14"/>
      </w:pPr>
      <w:r>
        <w:t>Eine gesunde Mahlzeit besteht aus viel</w:t>
      </w:r>
    </w:p>
    <w:p w:rsidR="003C28EC" w:rsidRDefault="003C28EC" w:rsidP="003C28EC">
      <w:pPr>
        <w:spacing w:before="14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7979CE" wp14:editId="6B42B7DD">
                <wp:simplePos x="0" y="0"/>
                <wp:positionH relativeFrom="column">
                  <wp:posOffset>3146425</wp:posOffset>
                </wp:positionH>
                <wp:positionV relativeFrom="paragraph">
                  <wp:posOffset>111348</wp:posOffset>
                </wp:positionV>
                <wp:extent cx="371475" cy="435610"/>
                <wp:effectExtent l="0" t="0" r="0" b="2540"/>
                <wp:wrapNone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979CE" id="Textfeld 9" o:spid="_x0000_s1030" type="#_x0000_t202" style="position:absolute;margin-left:247.75pt;margin-top:8.75pt;width:29.25pt;height:3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DfugIAAL8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ö</w:t>
                      </w:r>
                    </w:p>
                  </w:txbxContent>
                </v:textbox>
              </v:shape>
            </w:pict>
          </mc:Fallback>
        </mc:AlternateContent>
      </w:r>
    </w:p>
    <w:p w:rsidR="003C28EC" w:rsidRDefault="003C28EC" w:rsidP="003C28EC">
      <w:pPr>
        <w:spacing w:before="14"/>
      </w:pPr>
      <w:r>
        <w:t>Früher war der Herrscher des Landes ein</w:t>
      </w:r>
    </w:p>
    <w:p w:rsidR="003C28EC" w:rsidRDefault="003C28EC" w:rsidP="003C28EC">
      <w:pPr>
        <w:spacing w:before="14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9485EE" wp14:editId="51E2E3FC">
                <wp:simplePos x="0" y="0"/>
                <wp:positionH relativeFrom="column">
                  <wp:posOffset>3143473</wp:posOffset>
                </wp:positionH>
                <wp:positionV relativeFrom="paragraph">
                  <wp:posOffset>132715</wp:posOffset>
                </wp:positionV>
                <wp:extent cx="371475" cy="435610"/>
                <wp:effectExtent l="0" t="0" r="0" b="254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8EC" w:rsidRPr="003C28EC" w:rsidRDefault="003C28EC" w:rsidP="003C28EC">
                            <w:pPr>
                              <w:rPr>
                                <w:b/>
                              </w:rPr>
                            </w:pPr>
                            <w:r w:rsidRPr="003C28EC">
                              <w:rPr>
                                <w:b/>
                              </w:rPr>
                              <w:t>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485EE" id="Textfeld 7" o:spid="_x0000_s1031" type="#_x0000_t202" style="position:absolute;margin-left:247.5pt;margin-top:10.45pt;width:29.25pt;height:3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" filled="f" stroked="f">
                <v:textbox>
                  <w:txbxContent>
                    <w:p w:rsidR="003C28EC" w:rsidRPr="003C28EC" w:rsidRDefault="003C28EC" w:rsidP="003C28EC">
                      <w:pPr>
                        <w:rPr>
                          <w:b/>
                        </w:rPr>
                      </w:pPr>
                      <w:r w:rsidRPr="003C28EC">
                        <w:rPr>
                          <w:b/>
                        </w:rPr>
                        <w:t>ä</w:t>
                      </w:r>
                    </w:p>
                  </w:txbxContent>
                </v:textbox>
              </v:shape>
            </w:pict>
          </mc:Fallback>
        </mc:AlternateContent>
      </w:r>
    </w:p>
    <w:p w:rsidR="003C28EC" w:rsidRDefault="003C28EC" w:rsidP="003C28EC">
      <w:pPr>
        <w:spacing w:before="14"/>
      </w:pPr>
      <w:r>
        <w:t>Der dritte Monat des Jahres ist der</w:t>
      </w:r>
    </w:p>
    <w:p w:rsidR="0062562E" w:rsidRDefault="0062562E" w:rsidP="006E5BAB">
      <w:pPr>
        <w:pStyle w:val="ekvbild"/>
      </w:pPr>
    </w:p>
    <w:p w:rsidR="00FD2B31" w:rsidRDefault="00FD2B31" w:rsidP="006E5BAB">
      <w:pPr>
        <w:pStyle w:val="ekvbild"/>
      </w:pPr>
    </w:p>
    <w:p w:rsidR="00FD2B31" w:rsidRDefault="00FD2B31" w:rsidP="00FD2B31">
      <w:pPr>
        <w:pStyle w:val="ekvgrundtexthalbe"/>
      </w:pPr>
    </w:p>
    <w:p w:rsidR="006E5BAB" w:rsidRPr="00D3427F" w:rsidRDefault="006E5BAB" w:rsidP="006E5BAB">
      <w:pPr>
        <w:pStyle w:val="ekvnummerierung"/>
        <w:framePr w:wrap="around"/>
      </w:pPr>
      <w:r>
        <w:t>2</w:t>
      </w:r>
    </w:p>
    <w:p w:rsidR="009E0012" w:rsidRPr="00287B24" w:rsidRDefault="009E0012" w:rsidP="009E001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BAB" w:rsidRPr="00FD2B31" w:rsidRDefault="006E5BAB" w:rsidP="00870A3C">
      <w:pPr>
        <w:pStyle w:val="ekvformel"/>
        <w:rPr>
          <w:sz w:val="16"/>
          <w:szCs w:val="16"/>
        </w:rPr>
      </w:pPr>
      <w:r w:rsidRPr="00870A3C">
        <w:t xml:space="preserve">Ergänze </w:t>
      </w:r>
      <w:r w:rsidR="00870A3C" w:rsidRPr="00870A3C">
        <w:t>die Umlaute</w:t>
      </w:r>
      <w:r w:rsidRPr="00870A3C">
        <w:t>.</w:t>
      </w:r>
      <w:r w:rsidR="009E0012">
        <w:t xml:space="preserve"> Schreibe das Wort dahinter</w:t>
      </w:r>
      <w:r w:rsidR="009E0012" w:rsidRPr="00FD2B31">
        <w:rPr>
          <w:sz w:val="16"/>
          <w:szCs w:val="16"/>
        </w:rPr>
        <w:t>.</w:t>
      </w:r>
      <w:r w:rsidR="00FD2B31" w:rsidRPr="00FD2B31">
        <w:rPr>
          <w:sz w:val="16"/>
          <w:szCs w:val="16"/>
        </w:rPr>
        <w:t xml:space="preserve"> </w:t>
      </w:r>
    </w:p>
    <w:p w:rsidR="00FD2B31" w:rsidRPr="00785FC7" w:rsidRDefault="00FD2B31" w:rsidP="00FD2B31"/>
    <w:tbl>
      <w:tblPr>
        <w:tblStyle w:val="Tabellenraster"/>
        <w:tblW w:w="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964"/>
        <w:gridCol w:w="2321"/>
        <w:gridCol w:w="1792"/>
        <w:gridCol w:w="879"/>
        <w:gridCol w:w="2322"/>
      </w:tblGrid>
      <w:tr w:rsidR="00FD2B31" w:rsidTr="001C40B6">
        <w:trPr>
          <w:trHeight w:val="680"/>
        </w:trPr>
        <w:tc>
          <w:tcPr>
            <w:tcW w:w="1160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6"/>
                <w:szCs w:val="16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-113665</wp:posOffset>
                  </wp:positionH>
                  <wp:positionV relativeFrom="paragraph">
                    <wp:posOffset>-48895</wp:posOffset>
                  </wp:positionV>
                  <wp:extent cx="376555" cy="356870"/>
                  <wp:effectExtent l="0" t="0" r="4445" b="5080"/>
                  <wp:wrapNone/>
                  <wp:docPr id="1" name="Grafik 1" descr="E:\_Annett\Klett Verlag 2018\Hager\270941 Zebra 2 KV\Dateneingang\nachträgl. Illus\Rest\Rest\KV 11\S537160022_Ball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11\S537160022_Ball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16"/>
                <w:szCs w:val="16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-49530</wp:posOffset>
                  </wp:positionV>
                  <wp:extent cx="317500" cy="305435"/>
                  <wp:effectExtent l="0" t="0" r="6350" b="0"/>
                  <wp:wrapNone/>
                  <wp:docPr id="15" name="Grafik 15" descr="E:\_Annett\Klett Verlag 2018\Hager\270941 Zebra 2 KV\Dateneingang\nachträgl. Illus\Rest\Rest\KV 11\S537300420_136_Ba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_Annett\Klett Verlag 2018\Hager\270941 Zebra 2 KV\Dateneingang\nachträgl. Illus\Rest\Rest\KV 11\S537300420_136_Bal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4" w:type="dxa"/>
            <w:tcMar>
              <w:left w:w="0" w:type="dxa"/>
            </w:tcMar>
            <w:vAlign w:val="center"/>
          </w:tcPr>
          <w:p w:rsidR="00FD2B31" w:rsidRDefault="00FD2B31" w:rsidP="00F24487">
            <w:r>
              <w:t>B</w:t>
            </w:r>
            <w:r w:rsidRPr="00A533F5">
              <w:rPr>
                <w:rStyle w:val="ekvlckentext"/>
              </w:rPr>
              <w:t>__</w:t>
            </w:r>
            <w:r>
              <w:t>lle</w:t>
            </w:r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</w:tbl>
          <w:p w:rsidR="00FD2B31" w:rsidRDefault="00FD2B31" w:rsidP="00F24487"/>
        </w:tc>
        <w:tc>
          <w:tcPr>
            <w:tcW w:w="1792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1792" behindDoc="0" locked="0" layoutInCell="1" allowOverlap="1" wp14:anchorId="1F3138D3" wp14:editId="3E5DB9B7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-59690</wp:posOffset>
                  </wp:positionV>
                  <wp:extent cx="226695" cy="319405"/>
                  <wp:effectExtent l="0" t="0" r="1905" b="4445"/>
                  <wp:wrapNone/>
                  <wp:docPr id="19" name="Grafik 19" descr="E:\_Annett\Klett Verlag 2018\Hager\270941 Zebra 2 KV\Dateneingang\nachträgl. Illus\Rest\Rest\KV 11\S537300206_Tuer_pf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11\S537300206_Tuer_pf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683840" behindDoc="0" locked="0" layoutInCell="1" allowOverlap="1" wp14:anchorId="355BD11F" wp14:editId="1E72512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13970</wp:posOffset>
                  </wp:positionV>
                  <wp:extent cx="226695" cy="319405"/>
                  <wp:effectExtent l="0" t="0" r="1905" b="4445"/>
                  <wp:wrapNone/>
                  <wp:docPr id="20" name="Grafik 20" descr="E:\_Annett\Klett Verlag 2018\Hager\270941 Zebra 2 KV\Dateneingang\nachträgl. Illus\Rest\Rest\KV 11\S537300206_Tuer_pf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11\S537300206_Tuer_pf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770255</wp:posOffset>
                  </wp:positionH>
                  <wp:positionV relativeFrom="paragraph">
                    <wp:posOffset>27940</wp:posOffset>
                  </wp:positionV>
                  <wp:extent cx="226695" cy="319405"/>
                  <wp:effectExtent l="0" t="0" r="1905" b="4445"/>
                  <wp:wrapNone/>
                  <wp:docPr id="18" name="Grafik 18" descr="E:\_Annett\Klett Verlag 2018\Hager\270941 Zebra 2 KV\Dateneingang\nachträgl. Illus\Rest\Rest\KV 11\S537300206_Tuer_pf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11\S537300206_Tuer_pf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9" w:type="dxa"/>
            <w:tcMar>
              <w:left w:w="0" w:type="dxa"/>
            </w:tcMar>
            <w:vAlign w:val="center"/>
          </w:tcPr>
          <w:p w:rsidR="00FD2B31" w:rsidRDefault="00FD2B31" w:rsidP="001C40B6">
            <w:r>
              <w:t>T</w:t>
            </w:r>
            <w:r w:rsidRPr="00A533F5">
              <w:rPr>
                <w:rStyle w:val="ekvlckentext"/>
              </w:rPr>
              <w:t>__</w:t>
            </w:r>
            <w:r>
              <w:t>ren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</w:tbl>
          <w:p w:rsidR="00FD2B31" w:rsidRDefault="00FD2B31" w:rsidP="001C40B6"/>
        </w:tc>
      </w:tr>
      <w:tr w:rsidR="00FD2B31" w:rsidTr="001C40B6">
        <w:trPr>
          <w:trHeight w:val="680"/>
        </w:trPr>
        <w:tc>
          <w:tcPr>
            <w:tcW w:w="1160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-32385</wp:posOffset>
                  </wp:positionV>
                  <wp:extent cx="337820" cy="372745"/>
                  <wp:effectExtent l="0" t="0" r="5080" b="8255"/>
                  <wp:wrapNone/>
                  <wp:docPr id="16" name="Grafik 16" descr="E:\_Annett\Klett Verlag 2018\Hager\270941 Zebra 2 KV\Dateneingang\nachträgl. Illus\Rest\Rest\KV 11\S537300541_Koenig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_Annett\Klett Verlag 2018\Hager\270941 Zebra 2 KV\Dateneingang\nachträgl. Illus\Rest\Rest\KV 11\S537300541_Koenig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20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4" w:type="dxa"/>
            <w:tcMar>
              <w:left w:w="0" w:type="dxa"/>
            </w:tcMar>
            <w:vAlign w:val="center"/>
          </w:tcPr>
          <w:p w:rsidR="00FD2B31" w:rsidRDefault="00FD2B31" w:rsidP="00F24487">
            <w:r>
              <w:t>K</w:t>
            </w:r>
            <w:r w:rsidRPr="00A533F5">
              <w:rPr>
                <w:rStyle w:val="ekvlckentext"/>
              </w:rPr>
              <w:t>__</w:t>
            </w:r>
            <w:r>
              <w:t>nig</w:t>
            </w:r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</w:tbl>
          <w:p w:rsidR="00FD2B31" w:rsidRDefault="00FD2B31" w:rsidP="00F24487"/>
        </w:tc>
        <w:tc>
          <w:tcPr>
            <w:tcW w:w="1792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-31750</wp:posOffset>
                  </wp:positionV>
                  <wp:extent cx="505460" cy="396240"/>
                  <wp:effectExtent l="0" t="0" r="8890" b="3810"/>
                  <wp:wrapNone/>
                  <wp:docPr id="21" name="Grafik 21" descr="E:\_Annett\Klett Verlag 2018\Hager\270941 Zebra 2 KV\Dateneingang\nachträgl. Illus\Rest\Rest\KV 11\S537270841_047_Braunba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_Annett\Klett Verlag 2018\Hager\270941 Zebra 2 KV\Dateneingang\nachträgl. Illus\Rest\Rest\KV 11\S537270841_047_Braunba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0546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9" w:type="dxa"/>
            <w:tcMar>
              <w:left w:w="0" w:type="dxa"/>
            </w:tcMar>
            <w:vAlign w:val="center"/>
          </w:tcPr>
          <w:p w:rsidR="00FD2B31" w:rsidRDefault="00FD2B31" w:rsidP="001C40B6">
            <w:r>
              <w:t>B</w:t>
            </w:r>
            <w:r w:rsidRPr="00A533F5">
              <w:rPr>
                <w:rStyle w:val="ekvlckentext"/>
              </w:rPr>
              <w:t>__</w:t>
            </w:r>
            <w:r>
              <w:t>r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</w:tbl>
          <w:p w:rsidR="00FD2B31" w:rsidRDefault="00FD2B31" w:rsidP="001C40B6"/>
        </w:tc>
      </w:tr>
      <w:tr w:rsidR="00FD2B31" w:rsidTr="001C40B6">
        <w:trPr>
          <w:trHeight w:val="680"/>
        </w:trPr>
        <w:tc>
          <w:tcPr>
            <w:tcW w:w="1160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-23495</wp:posOffset>
                  </wp:positionV>
                  <wp:extent cx="465455" cy="422910"/>
                  <wp:effectExtent l="0" t="0" r="0" b="0"/>
                  <wp:wrapNone/>
                  <wp:docPr id="17" name="Grafik 17" descr="E:\_Annett\Klett Verlag 2018\Hager\270941 Zebra 2 KV\Dateneingang\nachträgl. Illus\Rest\Rest\KV 11\S537300486_Bruec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_Annett\Klett Verlag 2018\Hager\270941 Zebra 2 KV\Dateneingang\nachträgl. Illus\Rest\Rest\KV 11\S537300486_Bruec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4" w:type="dxa"/>
            <w:tcMar>
              <w:left w:w="0" w:type="dxa"/>
            </w:tcMar>
            <w:vAlign w:val="center"/>
          </w:tcPr>
          <w:p w:rsidR="00FD2B31" w:rsidRDefault="00FD2B31" w:rsidP="00F24487">
            <w:r>
              <w:t>Br</w:t>
            </w:r>
            <w:r w:rsidRPr="00A533F5">
              <w:rPr>
                <w:rStyle w:val="ekvlckentext"/>
              </w:rPr>
              <w:t>__</w:t>
            </w:r>
            <w:r>
              <w:t>cke</w:t>
            </w:r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F24487">
                  <w:pPr>
                    <w:pStyle w:val="ekvlinie"/>
                  </w:pPr>
                </w:p>
              </w:tc>
            </w:tr>
          </w:tbl>
          <w:p w:rsidR="00FD2B31" w:rsidRPr="002C50E2" w:rsidRDefault="00FD2B31" w:rsidP="00F24487">
            <w:pPr>
              <w:pStyle w:val="ekvlinie"/>
            </w:pPr>
          </w:p>
        </w:tc>
        <w:tc>
          <w:tcPr>
            <w:tcW w:w="1792" w:type="dxa"/>
            <w:vAlign w:val="center"/>
          </w:tcPr>
          <w:p w:rsidR="00FD2B31" w:rsidRPr="00785FC7" w:rsidRDefault="001C40B6" w:rsidP="00FD2B31">
            <w:pPr>
              <w:pStyle w:val="ekvschreiblinie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6"/>
                <w:szCs w:val="16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-22860</wp:posOffset>
                  </wp:positionV>
                  <wp:extent cx="450850" cy="361315"/>
                  <wp:effectExtent l="0" t="0" r="6350" b="635"/>
                  <wp:wrapNone/>
                  <wp:docPr id="22" name="Grafik 22" descr="E:\_Annett\Klett Verlag 2018\Hager\270941 Zebra 2 KV\Dateneingang\nachträgl. Illus\Rest\Rest\KV 11\S537300201_Loeff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_Annett\Klett Verlag 2018\Hager\270941 Zebra 2 KV\Dateneingang\nachträgl. Illus\Rest\Rest\KV 11\S537300201_Loeff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9" w:type="dxa"/>
            <w:tcMar>
              <w:left w:w="0" w:type="dxa"/>
            </w:tcMar>
            <w:vAlign w:val="center"/>
          </w:tcPr>
          <w:p w:rsidR="00FD2B31" w:rsidRDefault="00FD2B31" w:rsidP="001C40B6">
            <w:r>
              <w:t>L</w:t>
            </w:r>
            <w:r w:rsidRPr="00A533F5">
              <w:rPr>
                <w:rStyle w:val="ekvlckentext"/>
              </w:rPr>
              <w:t>__</w:t>
            </w:r>
            <w:r>
              <w:t>ffel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  <w:tr w:rsidR="00FD2B31" w:rsidRPr="002C50E2" w:rsidTr="00F24487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FD2B31" w:rsidRPr="002C50E2" w:rsidRDefault="00FD2B31" w:rsidP="001C40B6">
                  <w:pPr>
                    <w:pStyle w:val="ekvlinie"/>
                  </w:pPr>
                </w:p>
              </w:tc>
            </w:tr>
          </w:tbl>
          <w:p w:rsidR="00FD2B31" w:rsidRPr="002C50E2" w:rsidRDefault="00FD2B31" w:rsidP="001C40B6">
            <w:pPr>
              <w:pStyle w:val="ekvlinie"/>
            </w:pPr>
          </w:p>
        </w:tc>
      </w:tr>
    </w:tbl>
    <w:p w:rsidR="00FD2B31" w:rsidRDefault="00FD2B31" w:rsidP="00FD2B31">
      <w:pPr>
        <w:pStyle w:val="ekvgrundtexthalbe"/>
      </w:pPr>
    </w:p>
    <w:p w:rsidR="00FD2B31" w:rsidRDefault="00FD2B31" w:rsidP="00FD2B31"/>
    <w:p w:rsidR="006E5BAB" w:rsidRPr="00D3427F" w:rsidRDefault="006E5BAB" w:rsidP="006E5BAB">
      <w:pPr>
        <w:pStyle w:val="ekvnummerierung"/>
        <w:framePr w:wrap="around"/>
      </w:pPr>
      <w:r>
        <w:t>3</w:t>
      </w:r>
    </w:p>
    <w:p w:rsidR="00870A3C" w:rsidRPr="00287B24" w:rsidRDefault="00870A3C" w:rsidP="00870A3C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BAB" w:rsidRDefault="006E5BAB" w:rsidP="006E5BAB">
      <w:r>
        <w:t>Sch</w:t>
      </w:r>
      <w:r w:rsidR="007635FA">
        <w:t xml:space="preserve">reibe jeweils einen Satz mit einem Wort mit </w:t>
      </w:r>
      <w:r w:rsidR="007635FA" w:rsidRPr="007635FA">
        <w:rPr>
          <w:b/>
        </w:rPr>
        <w:t>ä</w:t>
      </w:r>
      <w:r w:rsidR="007635FA">
        <w:t xml:space="preserve">, </w:t>
      </w:r>
      <w:r w:rsidR="007635FA" w:rsidRPr="007635FA">
        <w:rPr>
          <w:b/>
        </w:rPr>
        <w:t>ö</w:t>
      </w:r>
      <w:r w:rsidR="007635FA">
        <w:t xml:space="preserve"> und </w:t>
      </w:r>
      <w:r w:rsidR="007635FA" w:rsidRPr="007635FA">
        <w:rPr>
          <w:b/>
        </w:rPr>
        <w:t>ü</w:t>
      </w:r>
      <w:r w:rsidR="007635FA">
        <w:t>.</w:t>
      </w:r>
      <w:bookmarkStart w:id="1" w:name="_GoBack"/>
      <w:bookmarkEnd w:id="1"/>
    </w:p>
    <w:p w:rsidR="006E5BAB" w:rsidRDefault="006E5BAB" w:rsidP="006E5BAB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635F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</w:tbl>
    <w:p w:rsidR="007635FA" w:rsidRDefault="007635FA" w:rsidP="00FD2B3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635F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</w:tbl>
    <w:p w:rsidR="007635FA" w:rsidRDefault="007635FA" w:rsidP="00FD2B3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635FA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  <w:tr w:rsidR="007635FA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7635FA" w:rsidRPr="001F1E3D" w:rsidRDefault="007635FA" w:rsidP="001F1E3D">
            <w:pPr>
              <w:pStyle w:val="ekvlinie"/>
            </w:pPr>
          </w:p>
        </w:tc>
      </w:tr>
    </w:tbl>
    <w:p w:rsidR="007635FA" w:rsidRDefault="007635FA" w:rsidP="00FD2B31">
      <w:pPr>
        <w:pStyle w:val="ekvgrundtexthalbe"/>
      </w:pPr>
    </w:p>
    <w:p w:rsidR="00FD2B31" w:rsidRDefault="00FD2B31" w:rsidP="006E5BAB"/>
    <w:p w:rsidR="00870A3C" w:rsidRPr="00287B24" w:rsidRDefault="00870A3C" w:rsidP="00A4643E">
      <w:pPr>
        <w:pStyle w:val="ekvnummerierung"/>
        <w:framePr w:wrap="around"/>
      </w:pPr>
      <w:r>
        <w:t>4</w:t>
      </w: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43E" w:rsidRPr="00287B24" w:rsidRDefault="00A4643E" w:rsidP="00A4643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5115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BAB" w:rsidRDefault="006E5BAB" w:rsidP="00870A3C">
      <w:r>
        <w:t xml:space="preserve">Ergänze </w:t>
      </w:r>
      <w:r w:rsidR="00870A3C">
        <w:t>die Umlaute</w:t>
      </w:r>
      <w:r>
        <w:t>.</w:t>
      </w:r>
    </w:p>
    <w:p w:rsidR="006E5BAB" w:rsidRDefault="006E5BAB" w:rsidP="006E5BAB">
      <w:bookmarkStart w:id="2" w:name="_Hlk513015342"/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6E5BAB" w:rsidRPr="00FB3BCE" w:rsidTr="00C618B6">
        <w:trPr>
          <w:trHeight w:val="510"/>
        </w:trPr>
        <w:tc>
          <w:tcPr>
            <w:tcW w:w="3118" w:type="dxa"/>
            <w:shd w:val="clear" w:color="auto" w:fill="auto"/>
          </w:tcPr>
          <w:p w:rsidR="006E5BAB" w:rsidRPr="00FB3BCE" w:rsidRDefault="006E5BAB" w:rsidP="00FD2B31">
            <w:r>
              <w:t>fl</w:t>
            </w:r>
            <w:r w:rsidR="00FD2B31" w:rsidRPr="00A533F5">
              <w:rPr>
                <w:rStyle w:val="ekvlckentext"/>
              </w:rPr>
              <w:t>__</w:t>
            </w:r>
            <w:r>
              <w:t>stern</w:t>
            </w:r>
          </w:p>
        </w:tc>
        <w:tc>
          <w:tcPr>
            <w:tcW w:w="3119" w:type="dxa"/>
            <w:shd w:val="clear" w:color="auto" w:fill="auto"/>
          </w:tcPr>
          <w:p w:rsidR="006E5BAB" w:rsidRPr="00FB3BCE" w:rsidRDefault="006E5BAB" w:rsidP="00FD2B31">
            <w:r>
              <w:t>h</w:t>
            </w:r>
            <w:r w:rsidR="00FD2B31" w:rsidRPr="00A533F5">
              <w:rPr>
                <w:rStyle w:val="ekvlckentext"/>
              </w:rPr>
              <w:t>__</w:t>
            </w:r>
            <w:r>
              <w:t>ren</w:t>
            </w:r>
          </w:p>
        </w:tc>
        <w:tc>
          <w:tcPr>
            <w:tcW w:w="3119" w:type="dxa"/>
            <w:shd w:val="clear" w:color="auto" w:fill="auto"/>
          </w:tcPr>
          <w:p w:rsidR="006E5BAB" w:rsidRPr="00FB3BCE" w:rsidRDefault="006E5BAB" w:rsidP="00FD2B31">
            <w:r>
              <w:t>br</w:t>
            </w:r>
            <w:r w:rsidR="00FD2B31" w:rsidRPr="00A533F5">
              <w:rPr>
                <w:rStyle w:val="ekvlckentext"/>
              </w:rPr>
              <w:t>__</w:t>
            </w:r>
            <w:r>
              <w:t>llen</w:t>
            </w:r>
          </w:p>
        </w:tc>
      </w:tr>
      <w:tr w:rsidR="006E5BAB" w:rsidRPr="00FB3BCE" w:rsidTr="00C618B6">
        <w:trPr>
          <w:trHeight w:val="454"/>
        </w:trPr>
        <w:tc>
          <w:tcPr>
            <w:tcW w:w="3118" w:type="dxa"/>
          </w:tcPr>
          <w:p w:rsidR="006E5BAB" w:rsidRPr="00FB3BCE" w:rsidRDefault="006452CF" w:rsidP="00FD2B31">
            <w:r>
              <w:t>g</w:t>
            </w:r>
            <w:r w:rsidR="00FD2B31" w:rsidRPr="00A533F5">
              <w:rPr>
                <w:rStyle w:val="ekvlckentext"/>
              </w:rPr>
              <w:t>__</w:t>
            </w:r>
            <w:r w:rsidR="006E5BAB">
              <w:t>h</w:t>
            </w:r>
            <w:r>
              <w:t>n</w:t>
            </w:r>
            <w:r w:rsidR="006E5BAB">
              <w:t>en</w:t>
            </w:r>
          </w:p>
        </w:tc>
        <w:tc>
          <w:tcPr>
            <w:tcW w:w="3119" w:type="dxa"/>
          </w:tcPr>
          <w:p w:rsidR="006E5BAB" w:rsidRPr="00FB3BCE" w:rsidRDefault="006E5BAB" w:rsidP="00FD2B31">
            <w:r>
              <w:t>kr</w:t>
            </w:r>
            <w:r w:rsidR="00FD2B31" w:rsidRPr="00A533F5">
              <w:rPr>
                <w:rStyle w:val="ekvlckentext"/>
              </w:rPr>
              <w:t>__</w:t>
            </w:r>
            <w:r>
              <w:t>hen</w:t>
            </w:r>
          </w:p>
        </w:tc>
        <w:tc>
          <w:tcPr>
            <w:tcW w:w="3119" w:type="dxa"/>
          </w:tcPr>
          <w:p w:rsidR="006E5BAB" w:rsidRPr="00FB3BCE" w:rsidRDefault="006E5BAB" w:rsidP="00FD2B31">
            <w:r>
              <w:t>st</w:t>
            </w:r>
            <w:r w:rsidR="00FD2B31" w:rsidRPr="00A533F5">
              <w:rPr>
                <w:rStyle w:val="ekvlckentext"/>
              </w:rPr>
              <w:t>__</w:t>
            </w:r>
            <w:r>
              <w:t>ren</w:t>
            </w:r>
          </w:p>
        </w:tc>
      </w:tr>
      <w:bookmarkEnd w:id="2"/>
    </w:tbl>
    <w:p w:rsidR="006E5BAB" w:rsidRPr="00FD2B31" w:rsidRDefault="006E5BAB" w:rsidP="00FD2B31">
      <w:pPr>
        <w:pStyle w:val="ekvgrundtexthalbe"/>
      </w:pPr>
    </w:p>
    <w:sectPr w:rsidR="006E5BAB" w:rsidRPr="00FD2B31" w:rsidSect="008D5A1A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67C" w:rsidRDefault="0085567C" w:rsidP="003C599D">
      <w:pPr>
        <w:spacing w:line="240" w:lineRule="auto"/>
      </w:pPr>
      <w:r>
        <w:separator/>
      </w:r>
    </w:p>
  </w:endnote>
  <w:endnote w:type="continuationSeparator" w:id="0">
    <w:p w:rsidR="0085567C" w:rsidRDefault="0085567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S Klett GSV">
    <w:panose1 w:val="02000506040000020004"/>
    <w:charset w:val="00"/>
    <w:family w:val="modern"/>
    <w:notTrueType/>
    <w:pitch w:val="variable"/>
    <w:sig w:usb0="A00000AF" w:usb1="4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C32CDC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32CDC" w:rsidRDefault="00C32CDC" w:rsidP="00370A70">
          <w:pPr>
            <w:pStyle w:val="ekvpagina"/>
          </w:pPr>
        </w:p>
        <w:p w:rsidR="00C32CDC" w:rsidRPr="00C32CDC" w:rsidRDefault="00C32CDC" w:rsidP="00370A70">
          <w:pPr>
            <w:pStyle w:val="ekvpagina"/>
            <w:rPr>
              <w:rStyle w:val="ekvfett"/>
            </w:rPr>
          </w:pPr>
          <w:r w:rsidRPr="00C32CDC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C32CDC">
            <w:t>Karin Schramm, Gießen</w:t>
          </w:r>
        </w:p>
        <w:p w:rsidR="00193A18" w:rsidRPr="00025140" w:rsidRDefault="00193A18" w:rsidP="00005AE2">
          <w:pPr>
            <w:pStyle w:val="ekvquelle"/>
          </w:pPr>
          <w:r w:rsidRPr="001C40B6">
            <w:t xml:space="preserve">Illustratoren: </w:t>
          </w:r>
          <w:r w:rsidR="001C40B6" w:rsidRPr="001C40B6">
            <w:t>Anke Fröhlich, Leipzig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67C" w:rsidRDefault="0085567C" w:rsidP="003C599D">
      <w:pPr>
        <w:spacing w:line="240" w:lineRule="auto"/>
      </w:pPr>
      <w:r>
        <w:separator/>
      </w:r>
    </w:p>
  </w:footnote>
  <w:footnote w:type="continuationSeparator" w:id="0">
    <w:p w:rsidR="0085567C" w:rsidRDefault="0085567C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536BB4"/>
    <w:multiLevelType w:val="hybridMultilevel"/>
    <w:tmpl w:val="1166E89E"/>
    <w:lvl w:ilvl="0" w:tplc="825227BE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BAB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C40B6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3BA2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28EC"/>
    <w:rsid w:val="003C39DC"/>
    <w:rsid w:val="003C599D"/>
    <w:rsid w:val="003D4EBA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C650C"/>
    <w:rsid w:val="004E58DF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517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562E"/>
    <w:rsid w:val="00627765"/>
    <w:rsid w:val="006452CF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1716"/>
    <w:rsid w:val="006E235E"/>
    <w:rsid w:val="006E5BAB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6E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35FA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16E"/>
    <w:rsid w:val="007B7D0B"/>
    <w:rsid w:val="007D186F"/>
    <w:rsid w:val="007E4DDC"/>
    <w:rsid w:val="007E5E71"/>
    <w:rsid w:val="007E68A0"/>
    <w:rsid w:val="00802E02"/>
    <w:rsid w:val="00805C65"/>
    <w:rsid w:val="008116C2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567C"/>
    <w:rsid w:val="008576F6"/>
    <w:rsid w:val="00857713"/>
    <w:rsid w:val="00862C21"/>
    <w:rsid w:val="00866C85"/>
    <w:rsid w:val="00870A3C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6A7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0012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643E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195B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2CDC"/>
    <w:rsid w:val="00C343F5"/>
    <w:rsid w:val="00C40555"/>
    <w:rsid w:val="00C40D51"/>
    <w:rsid w:val="00C429A6"/>
    <w:rsid w:val="00C504F8"/>
    <w:rsid w:val="00C52A99"/>
    <w:rsid w:val="00C618B6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E379E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0F8D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D2B31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FEEA6"/>
  <w15:chartTrackingRefBased/>
  <w15:docId w15:val="{750C0E2E-BDD3-4A85-B391-C76D5364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gsvzebratext14pt">
    <w:name w:val="gsv.zebra.text 14 pt"/>
    <w:basedOn w:val="Standard"/>
    <w:uiPriority w:val="99"/>
    <w:rsid w:val="0062562E"/>
    <w:pPr>
      <w:tabs>
        <w:tab w:val="clear" w:pos="340"/>
        <w:tab w:val="clear" w:pos="595"/>
        <w:tab w:val="clear" w:pos="851"/>
      </w:tabs>
      <w:autoSpaceDE w:val="0"/>
      <w:autoSpaceDN w:val="0"/>
      <w:adjustRightInd w:val="0"/>
      <w:spacing w:line="380" w:lineRule="atLeast"/>
      <w:textAlignment w:val="center"/>
    </w:pPr>
    <w:rPr>
      <w:rFonts w:eastAsia="Times New Roman" w:cs="FS Klett GSV"/>
      <w:noProof w:val="0"/>
      <w:color w:val="000000"/>
      <w:sz w:val="28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13</cp:revision>
  <cp:lastPrinted>2018-05-02T07:07:00Z</cp:lastPrinted>
  <dcterms:created xsi:type="dcterms:W3CDTF">2018-01-18T15:03:00Z</dcterms:created>
  <dcterms:modified xsi:type="dcterms:W3CDTF">2018-06-13T06:47:00Z</dcterms:modified>
</cp:coreProperties>
</file>