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F8B301B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EFE648B" w14:textId="77777777"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2063E5B7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706051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92BDE2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2F6C9D3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0A9721A" w14:textId="77777777" w:rsidR="00FB59FB" w:rsidRPr="00C172AE" w:rsidRDefault="00FB59FB" w:rsidP="00005A5E">
            <w:pPr>
              <w:pStyle w:val="ekvkvnummer"/>
            </w:pPr>
            <w:r w:rsidRPr="005446D6">
              <w:t>KV</w:t>
            </w:r>
            <w:r w:rsidR="009F1F9F">
              <w:t xml:space="preserve"> 12</w:t>
            </w:r>
          </w:p>
        </w:tc>
      </w:tr>
      <w:tr w:rsidR="00BF17F2" w:rsidRPr="00BF17F2" w14:paraId="77FE6842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9C13B94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5173FFB" w14:textId="77777777" w:rsidR="00FB59FB" w:rsidRPr="00BF17F2" w:rsidRDefault="00FB59FB" w:rsidP="001C2001"/>
        </w:tc>
      </w:tr>
    </w:tbl>
    <w:p w14:paraId="75F29147" w14:textId="77777777" w:rsidR="00CD7D9F" w:rsidRDefault="001C2001" w:rsidP="001C2001">
      <w:pPr>
        <w:pStyle w:val="ekvue1arial"/>
      </w:pPr>
      <w:bookmarkStart w:id="0" w:name="bmStart"/>
      <w:bookmarkEnd w:id="0"/>
      <w:r>
        <w:t>Selbstlaute, Umlaute und Zwielaute</w:t>
      </w:r>
    </w:p>
    <w:p w14:paraId="75BC40CF" w14:textId="77777777" w:rsidR="001C2001" w:rsidRDefault="001C2001" w:rsidP="00005AE2"/>
    <w:p w14:paraId="520F3451" w14:textId="77777777" w:rsidR="00005A5E" w:rsidRPr="00D3427F" w:rsidRDefault="00005A5E" w:rsidP="00005A5E">
      <w:pPr>
        <w:pStyle w:val="ekvnummerierung"/>
        <w:framePr w:wrap="around"/>
      </w:pPr>
      <w:r>
        <w:t>1</w:t>
      </w:r>
    </w:p>
    <w:p w14:paraId="2C56EFA7" w14:textId="77777777" w:rsidR="00354DBA" w:rsidRPr="00287B24" w:rsidRDefault="00354DBA" w:rsidP="00354DB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68D2EC7" wp14:editId="51486A86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4A68C" w14:textId="2F48D3C7" w:rsidR="00005A5E" w:rsidRDefault="00005A5E" w:rsidP="00005A5E">
      <w:r>
        <w:t>Setze die Silbenbögen.</w:t>
      </w:r>
      <w:r w:rsidR="00B90BF3" w:rsidRPr="00B90BF3">
        <w:t xml:space="preserve"> </w:t>
      </w:r>
    </w:p>
    <w:p w14:paraId="64E60A45" w14:textId="330BB03E" w:rsidR="00A112B7" w:rsidRDefault="00A112B7" w:rsidP="00CE22D7">
      <w:pPr>
        <w:pStyle w:val="ekvgrundtexthalbe"/>
      </w:pPr>
      <w:bookmarkStart w:id="1" w:name="_Hlk513024571"/>
      <w:bookmarkStart w:id="2" w:name="_Hlk513024719"/>
      <w:bookmarkStart w:id="3" w:name="_Hlk504057940"/>
    </w:p>
    <w:p w14:paraId="6824E8DB" w14:textId="2E05AEE8" w:rsidR="00A112B7" w:rsidRDefault="0059165D" w:rsidP="00A975EA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622B758A" wp14:editId="30F46F7F">
                <wp:simplePos x="0" y="0"/>
                <wp:positionH relativeFrom="column">
                  <wp:posOffset>-8890</wp:posOffset>
                </wp:positionH>
                <wp:positionV relativeFrom="paragraph">
                  <wp:posOffset>86995</wp:posOffset>
                </wp:positionV>
                <wp:extent cx="1376045" cy="595630"/>
                <wp:effectExtent l="0" t="0" r="14605" b="0"/>
                <wp:wrapNone/>
                <wp:docPr id="179" name="Gruppieren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9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DA3A81" id="Gruppieren 179" o:spid="_x0000_s1026" style="position:absolute;margin-left:-.7pt;margin-top:6.85pt;width:108.35pt;height:46.9pt;z-index:251649024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P/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X5y/5B8jpHQAA//8DAFBLAQItABQABgAIAAAAIQDb4fbL7gAAAIUBAAATAAAAAAAAAAAAAAAA&#10;AAAAAABbQ29udGVudF9UeXBlc10ueG1sUEsBAi0AFAAGAAgAAAAhAFr0LFu/AAAAFQEAAAsAAAAA&#10;AAAAAAAAAAAAHwEAAF9yZWxzLy5yZWxzUEsBAi0AFAAGAAgAAAAhAOJO4//BAAAA2wAAAA8AAAAA&#10;AAAAAAAAAAAABwIAAGRycy9kb3ducmV2LnhtbFBLBQYAAAAAAwADALcAAAD1AgAAAAA=&#10;" strokeweight=".5pt"/>
                </v:group>
              </v:group>
            </w:pict>
          </mc:Fallback>
        </mc:AlternateContent>
      </w: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64AACCF9" wp14:editId="078653C9">
                <wp:simplePos x="0" y="0"/>
                <wp:positionH relativeFrom="column">
                  <wp:posOffset>1519555</wp:posOffset>
                </wp:positionH>
                <wp:positionV relativeFrom="paragraph">
                  <wp:posOffset>86995</wp:posOffset>
                </wp:positionV>
                <wp:extent cx="1376045" cy="595630"/>
                <wp:effectExtent l="0" t="0" r="14605" b="0"/>
                <wp:wrapNone/>
                <wp:docPr id="180" name="Gruppieren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8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2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183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CA2381" id="Gruppieren 180" o:spid="_x0000_s1026" style="position:absolute;margin-left:119.65pt;margin-top:6.85pt;width:108.35pt;height:46.9pt;z-index:251650048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" strokeweight=".5pt"/>
                </v:group>
              </v:group>
            </w:pict>
          </mc:Fallback>
        </mc:AlternateContent>
      </w: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47490C01" wp14:editId="585E4EDD">
                <wp:simplePos x="0" y="0"/>
                <wp:positionH relativeFrom="column">
                  <wp:posOffset>3041015</wp:posOffset>
                </wp:positionH>
                <wp:positionV relativeFrom="paragraph">
                  <wp:posOffset>86995</wp:posOffset>
                </wp:positionV>
                <wp:extent cx="1376045" cy="595630"/>
                <wp:effectExtent l="0" t="0" r="14605" b="0"/>
                <wp:wrapNone/>
                <wp:docPr id="185" name="Gruppieren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8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7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188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60C0E2" id="Gruppieren 185" o:spid="_x0000_s1026" style="position:absolute;margin-left:239.45pt;margin-top:6.85pt;width:108.35pt;height:46.9pt;z-index:251651072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" strokeweight=".5pt"/>
                </v:group>
              </v:group>
            </w:pict>
          </mc:Fallback>
        </mc:AlternateContent>
      </w: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5045F95" wp14:editId="03D3B52B">
                <wp:simplePos x="0" y="0"/>
                <wp:positionH relativeFrom="column">
                  <wp:posOffset>4563110</wp:posOffset>
                </wp:positionH>
                <wp:positionV relativeFrom="paragraph">
                  <wp:posOffset>87300</wp:posOffset>
                </wp:positionV>
                <wp:extent cx="1376045" cy="595630"/>
                <wp:effectExtent l="0" t="0" r="14605" b="0"/>
                <wp:wrapNone/>
                <wp:docPr id="190" name="Gruppieren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9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2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193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0C9CE" id="Gruppieren 190" o:spid="_x0000_s1026" style="position:absolute;margin-left:359.3pt;margin-top:6.85pt;width:108.35pt;height:46.9pt;z-index:251652096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" strokeweight=".5pt"/>
                </v:group>
              </v:group>
            </w:pict>
          </mc:Fallback>
        </mc:AlternateContent>
      </w:r>
    </w:p>
    <w:p w14:paraId="6B061A0F" w14:textId="735396B6" w:rsidR="00A112B7" w:rsidRDefault="00A112B7" w:rsidP="00A112B7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  <w:t>Paket</w:t>
      </w:r>
      <w:r>
        <w:tab/>
        <w:t xml:space="preserve">Grüße </w:t>
      </w:r>
      <w:r>
        <w:tab/>
        <w:t>Apfel</w:t>
      </w:r>
      <w:r>
        <w:tab/>
        <w:t>Pause</w:t>
      </w:r>
    </w:p>
    <w:p w14:paraId="64229EFE" w14:textId="23EE55F6" w:rsidR="00A975EA" w:rsidRPr="00AE4BBB" w:rsidRDefault="00A975EA" w:rsidP="00A975EA">
      <w:pPr>
        <w:rPr>
          <w:color w:val="FF0000"/>
        </w:rPr>
      </w:pPr>
    </w:p>
    <w:p w14:paraId="1F3A65B2" w14:textId="49FE5C8C" w:rsidR="00A975EA" w:rsidRDefault="00A975EA" w:rsidP="00A975EA"/>
    <w:bookmarkEnd w:id="1"/>
    <w:bookmarkEnd w:id="2"/>
    <w:p w14:paraId="1E5C14F7" w14:textId="08226A6D" w:rsidR="00A112B7" w:rsidRDefault="0059165D" w:rsidP="00CE22D7">
      <w:pPr>
        <w:pStyle w:val="ekvgrundtexthalbe"/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BD9E485" wp14:editId="27D40B93">
                <wp:simplePos x="0" y="0"/>
                <wp:positionH relativeFrom="column">
                  <wp:posOffset>4566920</wp:posOffset>
                </wp:positionH>
                <wp:positionV relativeFrom="paragraph">
                  <wp:posOffset>92075</wp:posOffset>
                </wp:positionV>
                <wp:extent cx="1376045" cy="595630"/>
                <wp:effectExtent l="0" t="0" r="14605" b="0"/>
                <wp:wrapNone/>
                <wp:docPr id="212" name="Gruppieren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1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4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15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DEB04F2" id="Gruppieren 212" o:spid="_x0000_s1026" style="position:absolute;margin-left:359.6pt;margin-top:7.25pt;width:108.35pt;height:46.9pt;z-index:251660288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" strokeweight=".5pt"/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AAFBE1" wp14:editId="3A8D8DB4">
                <wp:simplePos x="0" y="0"/>
                <wp:positionH relativeFrom="column">
                  <wp:posOffset>3045460</wp:posOffset>
                </wp:positionH>
                <wp:positionV relativeFrom="paragraph">
                  <wp:posOffset>92075</wp:posOffset>
                </wp:positionV>
                <wp:extent cx="1376045" cy="595630"/>
                <wp:effectExtent l="0" t="0" r="14605" b="0"/>
                <wp:wrapNone/>
                <wp:docPr id="207" name="Gruppieren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0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9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10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5C6F95" id="Gruppieren 207" o:spid="_x0000_s1026" style="position:absolute;margin-left:239.8pt;margin-top:7.25pt;width:108.35pt;height:46.9pt;z-index:251659264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" strokeweight=".5pt"/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381F740" wp14:editId="0BF734C9">
                <wp:simplePos x="0" y="0"/>
                <wp:positionH relativeFrom="column">
                  <wp:posOffset>1524000</wp:posOffset>
                </wp:positionH>
                <wp:positionV relativeFrom="paragraph">
                  <wp:posOffset>92075</wp:posOffset>
                </wp:positionV>
                <wp:extent cx="1376045" cy="595630"/>
                <wp:effectExtent l="0" t="0" r="14605" b="0"/>
                <wp:wrapNone/>
                <wp:docPr id="202" name="Gruppieren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0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4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05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63896CB" id="Gruppieren 202" o:spid="_x0000_s1026" style="position:absolute;margin-left:120pt;margin-top:7.25pt;width:108.35pt;height:46.9pt;z-index:251658240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K+xAAAANw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2IC1zP5CMjZBQAA//8DAFBLAQItABQABgAIAAAAIQDb4fbL7gAAAIUBAAATAAAAAAAAAAAA&#10;AAAAAAAAAABbQ29udGVudF9UeXBlc10ueG1sUEsBAi0AFAAGAAgAAAAhAFr0LFu/AAAAFQEAAAsA&#10;AAAAAAAAAAAAAAAAHwEAAF9yZWxzLy5yZWxzUEsBAi0AFAAGAAgAAAAhAD+88r7EAAAA3AAAAA8A&#10;AAAAAAAAAAAAAAAABwIAAGRycy9kb3ducmV2LnhtbFBLBQYAAAAAAwADALcAAAD4AgAAAAA=&#10;" strokeweight=".5pt"/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B0B107" wp14:editId="06842141">
                <wp:simplePos x="0" y="0"/>
                <wp:positionH relativeFrom="column">
                  <wp:posOffset>-4445</wp:posOffset>
                </wp:positionH>
                <wp:positionV relativeFrom="paragraph">
                  <wp:posOffset>92380</wp:posOffset>
                </wp:positionV>
                <wp:extent cx="1376045" cy="595630"/>
                <wp:effectExtent l="0" t="0" r="14605" b="0"/>
                <wp:wrapNone/>
                <wp:docPr id="197" name="Gruppieren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9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9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00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485828" id="Gruppieren 197" o:spid="_x0000_s1026" style="position:absolute;margin-left:-.35pt;margin-top:7.25pt;width:108.35pt;height:46.9pt;z-index:251657216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" strokeweight=".5pt"/>
                </v:group>
              </v:group>
            </w:pict>
          </mc:Fallback>
        </mc:AlternateContent>
      </w:r>
    </w:p>
    <w:p w14:paraId="4D9CFD27" w14:textId="05ACD341" w:rsidR="00A112B7" w:rsidRDefault="00A112B7" w:rsidP="008A18AF">
      <w:pPr>
        <w:pStyle w:val="ekvgrundtexthalbe"/>
      </w:pPr>
    </w:p>
    <w:p w14:paraId="1AA8AE91" w14:textId="0A9B55F5" w:rsidR="00A112B7" w:rsidRDefault="00A112B7" w:rsidP="00A112B7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  <w:t>Blume</w:t>
      </w:r>
      <w:r>
        <w:tab/>
        <w:t xml:space="preserve">Feuer </w:t>
      </w:r>
      <w:r>
        <w:tab/>
        <w:t>Birne</w:t>
      </w:r>
      <w:r>
        <w:tab/>
        <w:t>Jäger</w:t>
      </w:r>
    </w:p>
    <w:p w14:paraId="543DABA5" w14:textId="76202F7E" w:rsidR="00A112B7" w:rsidRPr="00AE4BBB" w:rsidRDefault="00A112B7" w:rsidP="00A112B7">
      <w:pPr>
        <w:rPr>
          <w:color w:val="FF0000"/>
        </w:rPr>
      </w:pPr>
    </w:p>
    <w:p w14:paraId="5CEEB0E8" w14:textId="121AE0C2" w:rsidR="00A112B7" w:rsidRDefault="00A112B7" w:rsidP="00A112B7"/>
    <w:p w14:paraId="4C059790" w14:textId="6C7B9F52" w:rsidR="00005A5E" w:rsidRDefault="00005A5E" w:rsidP="00A112B7"/>
    <w:bookmarkEnd w:id="3"/>
    <w:p w14:paraId="0D943CA4" w14:textId="77777777" w:rsidR="00005A5E" w:rsidRPr="00D3427F" w:rsidRDefault="00005A5E" w:rsidP="00005A5E">
      <w:pPr>
        <w:pStyle w:val="ekvnummerierung"/>
        <w:framePr w:wrap="around"/>
      </w:pPr>
      <w:r>
        <w:t>2</w:t>
      </w:r>
    </w:p>
    <w:p w14:paraId="0AE72471" w14:textId="77777777" w:rsidR="000E0839" w:rsidRPr="00287B24" w:rsidRDefault="000E0839" w:rsidP="000E083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5FC6793" wp14:editId="0F1E2548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DB3C1" w14:textId="2DDDB2AA" w:rsidR="00005A5E" w:rsidRDefault="00005A5E" w:rsidP="00005A5E">
      <w:r>
        <w:t>Färbe die Selbstlaute, Umlaute und Zwielaute.</w:t>
      </w:r>
    </w:p>
    <w:p w14:paraId="6B95CF7F" w14:textId="2224D27B" w:rsidR="00005A5E" w:rsidRDefault="00005A5E" w:rsidP="00005A5E"/>
    <w:p w14:paraId="6D4639EA" w14:textId="77777777" w:rsidR="00005A5E" w:rsidRPr="00D3427F" w:rsidRDefault="00005A5E" w:rsidP="00005A5E">
      <w:pPr>
        <w:pStyle w:val="ekvnummerierung"/>
        <w:framePr w:wrap="around"/>
      </w:pPr>
      <w:r>
        <w:t>3</w:t>
      </w:r>
    </w:p>
    <w:p w14:paraId="3A28ACBC" w14:textId="77777777" w:rsidR="0007231B" w:rsidRPr="00287B24" w:rsidRDefault="0007231B" w:rsidP="0007231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288FB73" wp14:editId="2C231869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78356" w14:textId="0AB326F0" w:rsidR="00005A5E" w:rsidRDefault="00005A5E" w:rsidP="00005A5E">
      <w:r>
        <w:t>Verbinde die passenden Silben.</w:t>
      </w:r>
      <w:r w:rsidR="0007231B">
        <w:t xml:space="preserve"> </w:t>
      </w:r>
      <w:r>
        <w:t>Schreibe die Wörter auf.</w:t>
      </w:r>
      <w:r w:rsidR="00A112B7">
        <w:t xml:space="preserve"> </w:t>
      </w:r>
    </w:p>
    <w:p w14:paraId="14F64852" w14:textId="211CE664" w:rsidR="00005A5E" w:rsidRPr="00A112B7" w:rsidRDefault="00CE22D7" w:rsidP="00A112B7">
      <w:pPr>
        <w:rPr>
          <w:sz w:val="18"/>
          <w:szCs w:val="18"/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7999" behindDoc="0" locked="0" layoutInCell="1" allowOverlap="1" wp14:anchorId="596C3F5F" wp14:editId="14F32BFA">
                <wp:simplePos x="0" y="0"/>
                <wp:positionH relativeFrom="page">
                  <wp:posOffset>1077595</wp:posOffset>
                </wp:positionH>
                <wp:positionV relativeFrom="paragraph">
                  <wp:posOffset>1523365</wp:posOffset>
                </wp:positionV>
                <wp:extent cx="871200" cy="446400"/>
                <wp:effectExtent l="0" t="0" r="24765" b="11430"/>
                <wp:wrapNone/>
                <wp:docPr id="249" name="Textfeld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00" cy="446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5406AFB" w14:textId="77777777" w:rsidR="00CE22D7" w:rsidRPr="00571E0B" w:rsidRDefault="00CE22D7" w:rsidP="00CE22D7">
                            <w:pPr>
                              <w:pStyle w:val="ekvaufgabenwortkarte"/>
                              <w:rPr>
                                <w:color w:val="FF0000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C3F5F" id="_x0000_t202" coordsize="21600,21600" o:spt="202" path="m,l,21600r21600,l21600,xe">
                <v:stroke joinstyle="miter"/>
                <v:path gradientshapeok="t" o:connecttype="rect"/>
              </v:shapetype>
              <v:shape id="Textfeld 249" o:spid="_x0000_s1026" type="#_x0000_t202" style="position:absolute;margin-left:84.85pt;margin-top:119.95pt;width:68.6pt;height:35.15pt;z-index:2516479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" filled="f" strokecolor="black [3213]" strokeweight=".5pt">
                <v:textbox>
                  <w:txbxContent>
                    <w:p w14:paraId="15406AFB" w14:textId="77777777" w:rsidR="00CE22D7" w:rsidRPr="00571E0B" w:rsidRDefault="00CE22D7" w:rsidP="00CE22D7">
                      <w:pPr>
                        <w:pStyle w:val="ekvaufgabenwortkarte"/>
                        <w:rPr>
                          <w:color w:val="FF0000"/>
                          <w14:textFill>
                            <w14:solidFill>
                              <w14:srgbClr w14:val="FF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6975" behindDoc="0" locked="0" layoutInCell="1" allowOverlap="1" wp14:anchorId="1CD22B0E" wp14:editId="45CA89FC">
                <wp:simplePos x="0" y="0"/>
                <wp:positionH relativeFrom="page">
                  <wp:posOffset>1077595</wp:posOffset>
                </wp:positionH>
                <wp:positionV relativeFrom="paragraph">
                  <wp:posOffset>913765</wp:posOffset>
                </wp:positionV>
                <wp:extent cx="871200" cy="446400"/>
                <wp:effectExtent l="0" t="0" r="24765" b="11430"/>
                <wp:wrapNone/>
                <wp:docPr id="247" name="Textfeld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00" cy="446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7F75102" w14:textId="66670619" w:rsidR="00CE22D7" w:rsidRPr="00571E0B" w:rsidRDefault="00CE22D7" w:rsidP="00E725F9">
                            <w:pPr>
                              <w:pStyle w:val="ekvaufgabenwortkarte"/>
                              <w:jc w:val="center"/>
                              <w:rPr>
                                <w:color w:val="FF0000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22B0E" id="Textfeld 247" o:spid="_x0000_s1027" type="#_x0000_t202" style="position:absolute;margin-left:84.85pt;margin-top:71.95pt;width:68.6pt;height:35.15pt;z-index:2516469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" filled="f" strokecolor="black [3213]" strokeweight=".5pt">
                <v:textbox inset="0,0,0,0">
                  <w:txbxContent>
                    <w:p w14:paraId="47F75102" w14:textId="66670619" w:rsidR="00CE22D7" w:rsidRPr="00571E0B" w:rsidRDefault="00CE22D7" w:rsidP="00E725F9">
                      <w:pPr>
                        <w:pStyle w:val="ekvaufgabenwortkarte"/>
                        <w:jc w:val="center"/>
                        <w:rPr>
                          <w:color w:val="FF0000"/>
                          <w14:textFill>
                            <w14:solidFill>
                              <w14:srgbClr w14:val="FF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061C507B" wp14:editId="0748408D">
                <wp:simplePos x="0" y="0"/>
                <wp:positionH relativeFrom="page">
                  <wp:posOffset>1077595</wp:posOffset>
                </wp:positionH>
                <wp:positionV relativeFrom="paragraph">
                  <wp:posOffset>300516</wp:posOffset>
                </wp:positionV>
                <wp:extent cx="871200" cy="446400"/>
                <wp:effectExtent l="0" t="0" r="24765" b="11430"/>
                <wp:wrapNone/>
                <wp:docPr id="244" name="Textfeld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00" cy="446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73BADDB" w14:textId="4DCE815C" w:rsidR="00744D97" w:rsidRPr="00571E0B" w:rsidRDefault="002D2A82" w:rsidP="002D2A82">
                            <w:pPr>
                              <w:pStyle w:val="ekvaufgabenwortkarte"/>
                              <w:rPr>
                                <w:color w:val="FF0000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0000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 xml:space="preserve">  </w:t>
                            </w:r>
                            <w:bookmarkStart w:id="4" w:name="_GoBack"/>
                            <w:bookmarkEnd w:id="4"/>
                            <w:r w:rsidR="00B90BF3">
                              <w:drawing>
                                <wp:inline distT="0" distB="0" distL="0" distR="0" wp14:anchorId="70A72861" wp14:editId="5B0EE95F">
                                  <wp:extent cx="665480" cy="375285"/>
                                  <wp:effectExtent l="0" t="0" r="1270" b="5715"/>
                                  <wp:docPr id="17" name="Grafik 17" descr="E:\_Annett\Klett Verlag 2018\Hager\270941 Zebra 2 KV\Dateneingang\nachträgl. Illus\Rest\Rest\KV 12\S537300551_Vogel_Lautbild_gross-2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 descr="E:\_Annett\Klett Verlag 2018\Hager\270941 Zebra 2 KV\Dateneingang\nachträgl. Illus\Rest\Rest\KV 12\S537300551_Vogel_Lautbild_gross-2.png"/>
                                          <pic:cNvPicPr/>
                                        </pic:nvPicPr>
                                        <pic:blipFill rotWithShape="1"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1819" b="8836"/>
                                          <a:stretch/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665480" cy="3752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C507B" id="Textfeld 244" o:spid="_x0000_s1028" type="#_x0000_t202" style="position:absolute;margin-left:84.85pt;margin-top:23.65pt;width:68.6pt;height:35.15pt;z-index:2516459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" filled="f" strokecolor="black [3213]" strokeweight=".5pt">
                <v:textbox inset="0,0,0,0">
                  <w:txbxContent>
                    <w:p w14:paraId="673BADDB" w14:textId="4DCE815C" w:rsidR="00744D97" w:rsidRPr="00571E0B" w:rsidRDefault="002D2A82" w:rsidP="002D2A82">
                      <w:pPr>
                        <w:pStyle w:val="ekvaufgabenwortkarte"/>
                        <w:rPr>
                          <w:color w:val="FF0000"/>
                          <w14:textFill>
                            <w14:solidFill>
                              <w14:srgbClr w14:val="FF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FF0000"/>
                          <w14:textFill>
                            <w14:solidFill>
                              <w14:srgbClr w14:val="FF0000">
                                <w14:lumMod w14:val="65000"/>
                              </w14:srgbClr>
                            </w14:solidFill>
                          </w14:textFill>
                        </w:rPr>
                        <w:t xml:space="preserve">  </w:t>
                      </w:r>
                      <w:bookmarkStart w:id="5" w:name="_GoBack"/>
                      <w:bookmarkEnd w:id="5"/>
                      <w:r w:rsidR="00B90BF3">
                        <w:drawing>
                          <wp:inline distT="0" distB="0" distL="0" distR="0" wp14:anchorId="70A72861" wp14:editId="5B0EE95F">
                            <wp:extent cx="665480" cy="375285"/>
                            <wp:effectExtent l="0" t="0" r="1270" b="5715"/>
                            <wp:docPr id="17" name="Grafik 17" descr="E:\_Annett\Klett Verlag 2018\Hager\270941 Zebra 2 KV\Dateneingang\nachträgl. Illus\Rest\Rest\KV 12\S537300551_Vogel_Lautbild_gross-2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 descr="E:\_Annett\Klett Verlag 2018\Hager\270941 Zebra 2 KV\Dateneingang\nachträgl. Illus\Rest\Rest\KV 12\S537300551_Vogel_Lautbild_gross-2.png"/>
                                    <pic:cNvPicPr/>
                                  </pic:nvPicPr>
                                  <pic:blipFill rotWithShape="1"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1819" b="8836"/>
                                    <a:stretch/>
                                  </pic:blipFill>
                                  <pic:spPr bwMode="auto">
                                    <a:xfrm flipH="1">
                                      <a:off x="0" y="0"/>
                                      <a:ext cx="665480" cy="3752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5077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4"/>
        <w:gridCol w:w="1679"/>
        <w:gridCol w:w="1769"/>
        <w:gridCol w:w="4096"/>
      </w:tblGrid>
      <w:tr w:rsidR="00CE22D7" w:rsidRPr="00FB3BCE" w14:paraId="40F29AE2" w14:textId="77777777" w:rsidTr="00CE22D7">
        <w:trPr>
          <w:trHeight w:val="964"/>
        </w:trPr>
        <w:tc>
          <w:tcPr>
            <w:tcW w:w="1029" w:type="pct"/>
            <w:shd w:val="clear" w:color="auto" w:fill="auto"/>
            <w:vAlign w:val="center"/>
          </w:tcPr>
          <w:p w14:paraId="47412F9B" w14:textId="6AF6818A" w:rsidR="00AD04E1" w:rsidRPr="0059165D" w:rsidRDefault="00B22DF2" w:rsidP="00CE22D7">
            <w:pPr>
              <w:rPr>
                <w:color w:val="FF0000"/>
                <w:sz w:val="18"/>
                <w:szCs w:val="18"/>
              </w:rPr>
            </w:pPr>
            <w:r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107BC" wp14:editId="2C5CE64D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87630</wp:posOffset>
                      </wp:positionV>
                      <wp:extent cx="78740" cy="78740"/>
                      <wp:effectExtent l="0" t="0" r="0" b="0"/>
                      <wp:wrapNone/>
                      <wp:docPr id="228" name="Ellips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EDCE14" id="Ellipse 228" o:spid="_x0000_s1026" style="position:absolute;margin-left:64.45pt;margin-top:6.9pt;width:6.2pt;height:6.2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HU7cAIAAP4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" fillcolor="black" stroked="f"/>
                  </w:pict>
                </mc:Fallback>
              </mc:AlternateContent>
            </w:r>
            <w:r w:rsidR="00CE22D7"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ECD6569" wp14:editId="48B827E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1327150</wp:posOffset>
                      </wp:positionV>
                      <wp:extent cx="78740" cy="78740"/>
                      <wp:effectExtent l="0" t="0" r="0" b="0"/>
                      <wp:wrapNone/>
                      <wp:docPr id="230" name="Ellips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E0A97A" id="Ellipse 230" o:spid="_x0000_s1026" style="position:absolute;margin-left:63.3pt;margin-top:104.5pt;width:6.2pt;height:6.2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" fillcolor="black" stroked="f"/>
                  </w:pict>
                </mc:Fallback>
              </mc:AlternateContent>
            </w:r>
            <w:r w:rsidR="00CE22D7"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DF18E3" wp14:editId="18CAAC1C">
                      <wp:simplePos x="0" y="0"/>
                      <wp:positionH relativeFrom="column">
                        <wp:posOffset>818667</wp:posOffset>
                      </wp:positionH>
                      <wp:positionV relativeFrom="paragraph">
                        <wp:posOffset>722173</wp:posOffset>
                      </wp:positionV>
                      <wp:extent cx="78740" cy="78740"/>
                      <wp:effectExtent l="0" t="0" r="0" b="0"/>
                      <wp:wrapNone/>
                      <wp:docPr id="229" name="Ellips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1B1BC6" id="Ellipse 229" o:spid="_x0000_s1026" style="position:absolute;margin-left:64.45pt;margin-top:56.85pt;width:6.2pt;height:6.2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rVqcQIAAP4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" fillcolor="black" stroked="f"/>
                  </w:pict>
                </mc:Fallback>
              </mc:AlternateContent>
            </w:r>
          </w:p>
        </w:tc>
        <w:tc>
          <w:tcPr>
            <w:tcW w:w="884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2ACC2188" w14:textId="77777777" w:rsidR="00AD04E1" w:rsidRPr="00FB3BCE" w:rsidRDefault="00CE22D7" w:rsidP="00CE22D7">
            <w:pPr>
              <w:ind w:left="109"/>
              <w:jc w:val="center"/>
            </w:pPr>
            <w:r w:rsidRPr="00CE22D7"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2397A60" wp14:editId="6218844C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182880</wp:posOffset>
                      </wp:positionV>
                      <wp:extent cx="78105" cy="78105"/>
                      <wp:effectExtent l="0" t="0" r="0" b="0"/>
                      <wp:wrapNone/>
                      <wp:docPr id="250" name="Ellips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42BD79" id="Ellipse 250" o:spid="_x0000_s1026" style="position:absolute;margin-left:14.1pt;margin-top:14.4pt;width:6.15pt;height:6.15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" fillcolor="black" stroked="f"/>
                  </w:pict>
                </mc:Fallback>
              </mc:AlternateContent>
            </w:r>
            <w:r w:rsidRPr="00CE22D7"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1984620" wp14:editId="29C736C2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796290</wp:posOffset>
                      </wp:positionV>
                      <wp:extent cx="78105" cy="78105"/>
                      <wp:effectExtent l="0" t="0" r="0" b="0"/>
                      <wp:wrapNone/>
                      <wp:docPr id="251" name="Ellips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1EA640" id="Ellipse 251" o:spid="_x0000_s1026" style="position:absolute;margin-left:14.1pt;margin-top:62.7pt;width:6.15pt;height:6.1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" fillcolor="black" stroked="f"/>
                  </w:pict>
                </mc:Fallback>
              </mc:AlternateContent>
            </w:r>
            <w:r w:rsidR="00744D97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A8C70FD" wp14:editId="58D782CF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805815</wp:posOffset>
                      </wp:positionV>
                      <wp:extent cx="78105" cy="78105"/>
                      <wp:effectExtent l="0" t="0" r="0" b="0"/>
                      <wp:wrapNone/>
                      <wp:docPr id="234" name="Ellips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47AAAD" id="Ellipse 234" o:spid="_x0000_s1026" style="position:absolute;margin-left:50pt;margin-top:63.45pt;width:6.15pt;height:6.1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" fillcolor="black" stroked="f"/>
                  </w:pict>
                </mc:Fallback>
              </mc:AlternateContent>
            </w:r>
            <w:r w:rsidR="00744D97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EC2246D" wp14:editId="58FC52A5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192405</wp:posOffset>
                      </wp:positionV>
                      <wp:extent cx="78105" cy="78105"/>
                      <wp:effectExtent l="0" t="0" r="0" b="0"/>
                      <wp:wrapNone/>
                      <wp:docPr id="233" name="Ellips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45F130" id="Ellipse 233" o:spid="_x0000_s1026" style="position:absolute;margin-left:50pt;margin-top:15.15pt;width:6.15pt;height:6.1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" fillcolor="black" stroked="f"/>
                  </w:pict>
                </mc:Fallback>
              </mc:AlternateContent>
            </w:r>
            <w:r w:rsidR="00AD04E1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FB771B" wp14:editId="6415279D">
                      <wp:simplePos x="0" y="0"/>
                      <wp:positionH relativeFrom="column">
                        <wp:posOffset>221623</wp:posOffset>
                      </wp:positionH>
                      <wp:positionV relativeFrom="paragraph">
                        <wp:posOffset>80521</wp:posOffset>
                      </wp:positionV>
                      <wp:extent cx="446400" cy="269875"/>
                      <wp:effectExtent l="0" t="0" r="11430" b="15875"/>
                      <wp:wrapNone/>
                      <wp:docPr id="225" name="Textfeld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6400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777A0BBC" w14:textId="77777777" w:rsidR="00AD04E1" w:rsidRPr="000037EA" w:rsidRDefault="00AD04E1" w:rsidP="00AD04E1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Vo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FB771B" id="Textfeld 225" o:spid="_x0000_s1029" type="#_x0000_t202" style="position:absolute;left:0;text-align:left;margin-left:17.45pt;margin-top:6.35pt;width:35.15pt;height:2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" filled="f" strokecolor="black [3213]" strokeweight=".5pt">
                      <v:textbox>
                        <w:txbxContent>
                          <w:p w14:paraId="777A0BBC" w14:textId="77777777" w:rsidR="00AD04E1" w:rsidRPr="000037EA" w:rsidRDefault="00AD04E1" w:rsidP="00AD04E1">
                            <w:pPr>
                              <w:pStyle w:val="ekvaufgabenwortkarte"/>
                              <w:jc w:val="center"/>
                            </w:pPr>
                            <w:r>
                              <w:t>Vo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1" w:type="pct"/>
            <w:tcMar>
              <w:left w:w="28" w:type="dxa"/>
              <w:right w:w="28" w:type="dxa"/>
            </w:tcMar>
            <w:vAlign w:val="center"/>
          </w:tcPr>
          <w:p w14:paraId="742F182C" w14:textId="77777777" w:rsidR="00AD04E1" w:rsidRPr="00FB3BCE" w:rsidRDefault="00744D97" w:rsidP="00AD04E1">
            <w:pPr>
              <w:jc w:val="center"/>
            </w:pP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A9DA5F4" wp14:editId="2CF4350B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180975</wp:posOffset>
                      </wp:positionV>
                      <wp:extent cx="78105" cy="78105"/>
                      <wp:effectExtent l="0" t="0" r="0" b="0"/>
                      <wp:wrapNone/>
                      <wp:docPr id="237" name="Ellips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FE87D4" id="Ellipse 237" o:spid="_x0000_s1026" style="position:absolute;margin-left:24.6pt;margin-top:14.25pt;width:6.15pt;height:6.1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" fillcolor="black" stroked="f"/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FA3B1B3" wp14:editId="35E4FD8A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186690</wp:posOffset>
                      </wp:positionV>
                      <wp:extent cx="78105" cy="78740"/>
                      <wp:effectExtent l="0" t="317" r="0" b="0"/>
                      <wp:wrapNone/>
                      <wp:docPr id="241" name="Ellips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89F700" id="Ellipse 241" o:spid="_x0000_s1026" style="position:absolute;margin-left:54.95pt;margin-top:14.7pt;width:6.15pt;height:6.2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" fillcolor="black" stroked="f"/>
                  </w:pict>
                </mc:Fallback>
              </mc:AlternateContent>
            </w:r>
            <w:r w:rsidR="00AD04E1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DF64FC" wp14:editId="1131E6D3">
                      <wp:simplePos x="0" y="0"/>
                      <wp:positionH relativeFrom="column">
                        <wp:posOffset>348475</wp:posOffset>
                      </wp:positionH>
                      <wp:positionV relativeFrom="paragraph">
                        <wp:posOffset>80521</wp:posOffset>
                      </wp:positionV>
                      <wp:extent cx="399415" cy="269875"/>
                      <wp:effectExtent l="0" t="0" r="19685" b="15875"/>
                      <wp:wrapNone/>
                      <wp:docPr id="222" name="Textfeld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941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FC8CAB4" w14:textId="77777777" w:rsidR="00AD04E1" w:rsidRPr="000037EA" w:rsidRDefault="00AD04E1" w:rsidP="00E77E7F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pe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DF64FC" id="Textfeld 222" o:spid="_x0000_s1030" type="#_x0000_t202" style="position:absolute;left:0;text-align:left;margin-left:27.45pt;margin-top:6.35pt;width:31.45pt;height:2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" filled="f" strokecolor="black [3213]" strokeweight=".5pt">
                      <v:textbox>
                        <w:txbxContent>
                          <w:p w14:paraId="2FC8CAB4" w14:textId="77777777" w:rsidR="00AD04E1" w:rsidRPr="000037EA" w:rsidRDefault="00AD04E1" w:rsidP="00E77E7F">
                            <w:pPr>
                              <w:pStyle w:val="ekvaufgabenwortkarte"/>
                              <w:jc w:val="center"/>
                            </w:pPr>
                            <w:r>
                              <w:t>pe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56" w:type="pct"/>
            <w:shd w:val="clear" w:color="auto" w:fill="auto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AD04E1" w:rsidRPr="002C50E2" w14:paraId="3FB63049" w14:textId="77777777" w:rsidTr="00E77E7F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4DBF51E9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518754FB" w14:textId="77777777" w:rsidTr="00E77E7F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B6735CA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156E2308" w14:textId="77777777" w:rsidTr="00E77E7F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FD40FC7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</w:tbl>
          <w:p w14:paraId="3D42A64D" w14:textId="77777777" w:rsidR="00AD04E1" w:rsidRPr="00540FFE" w:rsidRDefault="00AD04E1" w:rsidP="00AD04E1">
            <w:pPr>
              <w:jc w:val="center"/>
              <w:rPr>
                <w:lang w:eastAsia="de-DE"/>
              </w:rPr>
            </w:pPr>
          </w:p>
        </w:tc>
      </w:tr>
      <w:tr w:rsidR="00CE22D7" w:rsidRPr="00FB3BCE" w14:paraId="4570C354" w14:textId="77777777" w:rsidTr="00CE22D7">
        <w:trPr>
          <w:trHeight w:val="964"/>
        </w:trPr>
        <w:tc>
          <w:tcPr>
            <w:tcW w:w="1029" w:type="pct"/>
            <w:vAlign w:val="center"/>
          </w:tcPr>
          <w:p w14:paraId="362CB1CF" w14:textId="79AB70A7" w:rsidR="00AD04E1" w:rsidRPr="0059165D" w:rsidRDefault="007E026B" w:rsidP="00CE22D7">
            <w:pPr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10464" behindDoc="1" locked="0" layoutInCell="1" allowOverlap="1" wp14:anchorId="5B9129EF" wp14:editId="1B9680BA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42545</wp:posOffset>
                  </wp:positionV>
                  <wp:extent cx="657225" cy="440055"/>
                  <wp:effectExtent l="0" t="0" r="9525" b="0"/>
                  <wp:wrapNone/>
                  <wp:docPr id="12" name="Grafik 12" descr="E:\_Annett\Klett Verlag 2018\Hager\270941 Zebra 2 KV\Dateneingang\nachträgl. Illus\Rest\Rest\KV 12\S537300486_Loew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:\_Annett\Klett Verlag 2018\Hager\270941 Zebra 2 KV\Dateneingang\nachträgl. Illus\Rest\Rest\KV 12\S537300486_Loewe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054"/>
                          <a:stretch/>
                        </pic:blipFill>
                        <pic:spPr bwMode="auto">
                          <a:xfrm>
                            <a:off x="0" y="0"/>
                            <a:ext cx="65722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84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6BAE26A4" w14:textId="77777777" w:rsidR="00AD04E1" w:rsidRPr="00FB3BCE" w:rsidRDefault="00AD04E1" w:rsidP="00CE22D7">
            <w:pPr>
              <w:ind w:left="109"/>
              <w:jc w:val="center"/>
            </w:pPr>
            <w:r>
              <w:rPr>
                <w:lang w:eastAsia="de-DE"/>
              </w:rPr>
              <mc:AlternateContent>
                <mc:Choice Requires="wps">
                  <w:drawing>
                    <wp:anchor distT="360045" distB="0" distL="114300" distR="114300" simplePos="0" relativeHeight="251662336" behindDoc="0" locked="0" layoutInCell="1" allowOverlap="1" wp14:anchorId="4270E6DF" wp14:editId="0055D806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115570</wp:posOffset>
                      </wp:positionV>
                      <wp:extent cx="445770" cy="269875"/>
                      <wp:effectExtent l="0" t="0" r="11430" b="15875"/>
                      <wp:wrapNone/>
                      <wp:docPr id="226" name="Textfeld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556C3ADC" w14:textId="77777777" w:rsidR="00AD04E1" w:rsidRPr="000037EA" w:rsidRDefault="00E725F9" w:rsidP="00AD04E1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Lö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0E6DF" id="Textfeld 226" o:spid="_x0000_s1031" type="#_x0000_t202" style="position:absolute;left:0;text-align:left;margin-left:17.25pt;margin-top:9.1pt;width:35.1pt;height:21.25pt;z-index:251662336;visibility:visible;mso-wrap-style:square;mso-width-percent:0;mso-height-percent:0;mso-wrap-distance-left:9pt;mso-wrap-distance-top:28.35pt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" filled="f" strokecolor="black [3213]" strokeweight=".5pt">
                      <v:textbox>
                        <w:txbxContent>
                          <w:p w14:paraId="556C3ADC" w14:textId="77777777" w:rsidR="00AD04E1" w:rsidRPr="000037EA" w:rsidRDefault="00E725F9" w:rsidP="00AD04E1">
                            <w:pPr>
                              <w:pStyle w:val="ekvaufgabenwortkarte"/>
                              <w:jc w:val="center"/>
                            </w:pPr>
                            <w:r>
                              <w:t>Lö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1" w:type="pct"/>
            <w:tcMar>
              <w:left w:w="28" w:type="dxa"/>
              <w:right w:w="28" w:type="dxa"/>
            </w:tcMar>
            <w:vAlign w:val="center"/>
          </w:tcPr>
          <w:p w14:paraId="130D569F" w14:textId="77777777" w:rsidR="00AD04E1" w:rsidRPr="00FB3BCE" w:rsidRDefault="00744D97" w:rsidP="00AD04E1">
            <w:pPr>
              <w:jc w:val="center"/>
            </w:pP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4D1DF1" wp14:editId="4182967F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181610</wp:posOffset>
                      </wp:positionV>
                      <wp:extent cx="78105" cy="78105"/>
                      <wp:effectExtent l="0" t="0" r="0" b="0"/>
                      <wp:wrapNone/>
                      <wp:docPr id="238" name="Ellips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5EA43C" id="Ellipse 238" o:spid="_x0000_s1026" style="position:absolute;margin-left:24.9pt;margin-top:14.3pt;width:6.15pt;height:6.1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" fillcolor="black" stroked="f"/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9D4563C" wp14:editId="71FD1C4D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191135</wp:posOffset>
                      </wp:positionV>
                      <wp:extent cx="78105" cy="78740"/>
                      <wp:effectExtent l="0" t="317" r="0" b="0"/>
                      <wp:wrapNone/>
                      <wp:docPr id="242" name="Ellips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8F75FD" id="Ellipse 242" o:spid="_x0000_s1026" style="position:absolute;margin-left:55pt;margin-top:15.05pt;width:6.15pt;height:6.2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" fillcolor="black" stroked="f"/>
                  </w:pict>
                </mc:Fallback>
              </mc:AlternateContent>
            </w:r>
            <w:r w:rsidR="00AD04E1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33B461" wp14:editId="589BB132">
                      <wp:simplePos x="0" y="0"/>
                      <wp:positionH relativeFrom="column">
                        <wp:posOffset>348475</wp:posOffset>
                      </wp:positionH>
                      <wp:positionV relativeFrom="paragraph">
                        <wp:posOffset>79961</wp:posOffset>
                      </wp:positionV>
                      <wp:extent cx="399415" cy="269875"/>
                      <wp:effectExtent l="0" t="0" r="19685" b="15875"/>
                      <wp:wrapNone/>
                      <wp:docPr id="223" name="Textfeld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941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096C4150" w14:textId="77777777" w:rsidR="00AD04E1" w:rsidRPr="000037EA" w:rsidRDefault="00AD04E1" w:rsidP="00E77E7F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gel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33B461" id="Textfeld 223" o:spid="_x0000_s1032" type="#_x0000_t202" style="position:absolute;left:0;text-align:left;margin-left:27.45pt;margin-top:6.3pt;width:31.45pt;height:2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" filled="f" strokecolor="black [3213]" strokeweight=".5pt">
                      <v:textbox>
                        <w:txbxContent>
                          <w:p w14:paraId="096C4150" w14:textId="77777777" w:rsidR="00AD04E1" w:rsidRPr="000037EA" w:rsidRDefault="00AD04E1" w:rsidP="00E77E7F">
                            <w:pPr>
                              <w:pStyle w:val="ekvaufgabenwortkarte"/>
                              <w:jc w:val="center"/>
                            </w:pPr>
                            <w:r>
                              <w:t>gel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56" w:type="pct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AD04E1" w:rsidRPr="002C50E2" w14:paraId="59C918F0" w14:textId="77777777" w:rsidTr="00F24487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01C0BAC0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1893F869" w14:textId="77777777" w:rsidTr="00F24487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2CE8A15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40A5C002" w14:textId="77777777" w:rsidTr="00F24487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FAD9122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</w:tbl>
          <w:p w14:paraId="31C3F3E7" w14:textId="77777777" w:rsidR="00AD04E1" w:rsidRPr="00FB3BCE" w:rsidRDefault="00AD04E1" w:rsidP="00AD04E1">
            <w:pPr>
              <w:pStyle w:val="ekvtabelle"/>
              <w:jc w:val="center"/>
            </w:pPr>
          </w:p>
        </w:tc>
      </w:tr>
      <w:tr w:rsidR="00CE22D7" w:rsidRPr="00FB3BCE" w14:paraId="35C1F8AB" w14:textId="77777777" w:rsidTr="00CE22D7">
        <w:trPr>
          <w:trHeight w:val="964"/>
        </w:trPr>
        <w:tc>
          <w:tcPr>
            <w:tcW w:w="1029" w:type="pct"/>
            <w:vAlign w:val="center"/>
          </w:tcPr>
          <w:p w14:paraId="12024243" w14:textId="77777777" w:rsidR="00AD04E1" w:rsidRPr="0059165D" w:rsidRDefault="00E725F9" w:rsidP="00CE22D7">
            <w:pPr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4320" behindDoc="0" locked="0" layoutInCell="1" allowOverlap="1" wp14:anchorId="67E9C1B3" wp14:editId="0DB8D782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33655</wp:posOffset>
                  </wp:positionV>
                  <wp:extent cx="592455" cy="408940"/>
                  <wp:effectExtent l="0" t="0" r="0" b="0"/>
                  <wp:wrapNone/>
                  <wp:docPr id="7" name="Grafik 7" descr="E:\_Annett\Klett Verlag 2018\Hager\270941 Zebra 2 KV\Dateneingang\nachträgl. Illus\Rest\Rest\KV 12\S537160022_Raup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12\S537160022_Raup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4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7BB4C885" w14:textId="77777777" w:rsidR="00AD04E1" w:rsidRPr="00FB3BCE" w:rsidRDefault="00CE22D7" w:rsidP="00CE22D7">
            <w:pPr>
              <w:ind w:left="109"/>
              <w:jc w:val="center"/>
            </w:pPr>
            <w:r w:rsidRPr="00CE22D7"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73043C9" wp14:editId="61A53A47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178435</wp:posOffset>
                      </wp:positionV>
                      <wp:extent cx="78105" cy="78105"/>
                      <wp:effectExtent l="0" t="0" r="0" b="0"/>
                      <wp:wrapNone/>
                      <wp:docPr id="252" name="Ellips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C15C00" id="Ellipse 252" o:spid="_x0000_s1026" style="position:absolute;margin-left:13.75pt;margin-top:14.05pt;width:6.15pt;height:6.1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" fillcolor="black" stroked="f"/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AB9A1D8" wp14:editId="5E828C18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180340</wp:posOffset>
                      </wp:positionV>
                      <wp:extent cx="78105" cy="78105"/>
                      <wp:effectExtent l="0" t="0" r="0" b="0"/>
                      <wp:wrapNone/>
                      <wp:docPr id="235" name="Ellips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05DCB1" id="Ellipse 235" o:spid="_x0000_s1026" style="position:absolute;margin-left:49.4pt;margin-top:14.2pt;width:6.15pt;height:6.1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" fillcolor="black" stroked="f"/>
                  </w:pict>
                </mc:Fallback>
              </mc:AlternateContent>
            </w:r>
            <w:r w:rsidR="00AD04E1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457080" wp14:editId="6FF9BB09">
                      <wp:simplePos x="0" y="0"/>
                      <wp:positionH relativeFrom="column">
                        <wp:posOffset>221623</wp:posOffset>
                      </wp:positionH>
                      <wp:positionV relativeFrom="paragraph">
                        <wp:posOffset>79400</wp:posOffset>
                      </wp:positionV>
                      <wp:extent cx="399600" cy="269875"/>
                      <wp:effectExtent l="0" t="0" r="11430" b="15875"/>
                      <wp:wrapNone/>
                      <wp:docPr id="219" name="Textfeld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9600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6F9708E5" w14:textId="77777777" w:rsidR="00AD04E1" w:rsidRPr="000037EA" w:rsidRDefault="00AD04E1" w:rsidP="00E77E7F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Rau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457080" id="Textfeld 219" o:spid="_x0000_s1033" type="#_x0000_t202" style="position:absolute;left:0;text-align:left;margin-left:17.45pt;margin-top:6.25pt;width:31.45pt;height:21.2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" filled="f" strokecolor="black [3213]" strokeweight=".5pt">
                      <v:textbox>
                        <w:txbxContent>
                          <w:p w14:paraId="6F9708E5" w14:textId="77777777" w:rsidR="00AD04E1" w:rsidRPr="000037EA" w:rsidRDefault="00AD04E1" w:rsidP="00E77E7F">
                            <w:pPr>
                              <w:pStyle w:val="ekvaufgabenwortkarte"/>
                              <w:jc w:val="center"/>
                            </w:pPr>
                            <w:r>
                              <w:t>Rau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1" w:type="pct"/>
            <w:tcMar>
              <w:left w:w="28" w:type="dxa"/>
              <w:right w:w="28" w:type="dxa"/>
            </w:tcMar>
            <w:vAlign w:val="center"/>
          </w:tcPr>
          <w:p w14:paraId="617DA1C2" w14:textId="77777777" w:rsidR="00AD04E1" w:rsidRPr="00FB3BCE" w:rsidRDefault="00744D97" w:rsidP="00AD04E1">
            <w:pPr>
              <w:jc w:val="center"/>
            </w:pP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A892E9F" wp14:editId="5BCE686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184150</wp:posOffset>
                      </wp:positionV>
                      <wp:extent cx="78105" cy="78740"/>
                      <wp:effectExtent l="0" t="317" r="0" b="0"/>
                      <wp:wrapNone/>
                      <wp:docPr id="243" name="Ellips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153D30" id="Ellipse 243" o:spid="_x0000_s1026" style="position:absolute;margin-left:56.2pt;margin-top:14.5pt;width:6.15pt;height:6.2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" fillcolor="black" stroked="f"/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887D458" wp14:editId="2DE9EBCB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176530</wp:posOffset>
                      </wp:positionV>
                      <wp:extent cx="78105" cy="78105"/>
                      <wp:effectExtent l="0" t="0" r="0" b="0"/>
                      <wp:wrapNone/>
                      <wp:docPr id="239" name="Ellips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FF07D2" id="Ellipse 239" o:spid="_x0000_s1026" style="position:absolute;margin-left:24.2pt;margin-top:13.9pt;width:6.15pt;height:6.1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" fillcolor="black" stroked="f"/>
                  </w:pict>
                </mc:Fallback>
              </mc:AlternateContent>
            </w:r>
            <w:r w:rsidR="00AD04E1"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078A97" wp14:editId="765C6D0A">
                      <wp:simplePos x="0" y="0"/>
                      <wp:positionH relativeFrom="column">
                        <wp:posOffset>348475</wp:posOffset>
                      </wp:positionH>
                      <wp:positionV relativeFrom="paragraph">
                        <wp:posOffset>79400</wp:posOffset>
                      </wp:positionV>
                      <wp:extent cx="399415" cy="269875"/>
                      <wp:effectExtent l="0" t="0" r="19685" b="15875"/>
                      <wp:wrapNone/>
                      <wp:docPr id="224" name="Textfeld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941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685183D" w14:textId="77777777" w:rsidR="00AD04E1" w:rsidRPr="000037EA" w:rsidRDefault="00AD04E1" w:rsidP="00E77E7F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we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078A97" id="Textfeld 224" o:spid="_x0000_s1034" type="#_x0000_t202" style="position:absolute;left:0;text-align:left;margin-left:27.45pt;margin-top:6.25pt;width:31.45pt;height:21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" filled="f" strokecolor="black [3213]" strokeweight=".5pt">
                      <v:textbox>
                        <w:txbxContent>
                          <w:p w14:paraId="1685183D" w14:textId="77777777" w:rsidR="00AD04E1" w:rsidRPr="000037EA" w:rsidRDefault="00AD04E1" w:rsidP="00E77E7F">
                            <w:pPr>
                              <w:pStyle w:val="ekvaufgabenwortkarte"/>
                              <w:jc w:val="center"/>
                            </w:pPr>
                            <w:r>
                              <w:t>we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56" w:type="pct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AD04E1" w:rsidRPr="002C50E2" w14:paraId="1D0FD7C6" w14:textId="77777777" w:rsidTr="00F24487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2BB36AAA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301635D5" w14:textId="77777777" w:rsidTr="00F24487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3D57C82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510AA54F" w14:textId="77777777" w:rsidTr="00F24487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F1C0578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</w:tbl>
          <w:p w14:paraId="2074A3F0" w14:textId="77777777" w:rsidR="00AD04E1" w:rsidRPr="00FB3BCE" w:rsidRDefault="00AD04E1" w:rsidP="00AD04E1">
            <w:pPr>
              <w:pStyle w:val="ekvtabelle"/>
              <w:jc w:val="center"/>
            </w:pPr>
          </w:p>
        </w:tc>
      </w:tr>
    </w:tbl>
    <w:p w14:paraId="6D6D80B9" w14:textId="77777777" w:rsidR="00005A5E" w:rsidRDefault="00005A5E" w:rsidP="00005A5E"/>
    <w:p w14:paraId="1CF039C9" w14:textId="77777777" w:rsidR="00540FFE" w:rsidRPr="00D3427F" w:rsidRDefault="00540FFE" w:rsidP="00540FFE">
      <w:pPr>
        <w:pStyle w:val="ekvnummerierung"/>
        <w:framePr w:wrap="around"/>
      </w:pPr>
      <w:r>
        <w:t>4</w:t>
      </w:r>
    </w:p>
    <w:p w14:paraId="46E5A22B" w14:textId="77777777" w:rsidR="0007231B" w:rsidRPr="00287B24" w:rsidRDefault="0007231B" w:rsidP="0007231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2CFFC97" wp14:editId="101A034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B36C4" w14:textId="77777777" w:rsidR="00540FFE" w:rsidRDefault="00540FFE" w:rsidP="00005A5E">
      <w:r>
        <w:t>Setze die Silbenbögen.</w:t>
      </w:r>
      <w:r w:rsidR="0007231B">
        <w:t xml:space="preserve"> </w:t>
      </w:r>
      <w:r>
        <w:t>Färbe die Selbstlaute, Umlaute und Zwielaute.</w:t>
      </w:r>
    </w:p>
    <w:p w14:paraId="61C0F3AA" w14:textId="77777777" w:rsidR="00540FFE" w:rsidRDefault="00540FFE" w:rsidP="00005A5E"/>
    <w:p w14:paraId="4250A157" w14:textId="77777777" w:rsidR="00540FFE" w:rsidRPr="00D3427F" w:rsidRDefault="00540FFE" w:rsidP="00540FFE">
      <w:pPr>
        <w:pStyle w:val="ekvnummerierung"/>
        <w:framePr w:wrap="around"/>
      </w:pPr>
      <w:r>
        <w:t>5</w:t>
      </w:r>
    </w:p>
    <w:p w14:paraId="2A4A659E" w14:textId="77777777" w:rsidR="00BD7729" w:rsidRPr="00287B24" w:rsidRDefault="00BD7729" w:rsidP="00BD772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0FB7249" wp14:editId="595C31A9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91E2B" w14:textId="77777777" w:rsidR="00BD7729" w:rsidRDefault="00052D80" w:rsidP="00BD7729">
      <w:r>
        <w:t>Schreibe die Wörter</w:t>
      </w:r>
      <w:r w:rsidR="00540FFE">
        <w:t>.</w:t>
      </w:r>
      <w:r w:rsidR="00BD7729">
        <w:t xml:space="preserve"> Prüfe mit der Wörterliste. </w:t>
      </w:r>
    </w:p>
    <w:p w14:paraId="5B76FAD6" w14:textId="77777777" w:rsidR="00744D97" w:rsidRDefault="00744D97" w:rsidP="00CE22D7">
      <w:pPr>
        <w:pStyle w:val="ekvgrundtexthalbe"/>
      </w:pPr>
      <w:bookmarkStart w:id="6" w:name="_Hlk513015103"/>
    </w:p>
    <w:p w14:paraId="7E81CBD1" w14:textId="77777777" w:rsidR="00CE22D7" w:rsidRPr="00785FC7" w:rsidRDefault="00CE22D7" w:rsidP="00CE22D7">
      <w:pPr>
        <w:pStyle w:val="ekvgrundtexthalbe"/>
      </w:pPr>
    </w:p>
    <w:tbl>
      <w:tblPr>
        <w:tblStyle w:val="Tabellenraster"/>
        <w:tblW w:w="9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2544"/>
        <w:gridCol w:w="1287"/>
        <w:gridCol w:w="1429"/>
        <w:gridCol w:w="2545"/>
      </w:tblGrid>
      <w:tr w:rsidR="00B915D3" w14:paraId="5C57127C" w14:textId="77777777" w:rsidTr="00CE22D7">
        <w:trPr>
          <w:trHeight w:val="1247"/>
        </w:trPr>
        <w:tc>
          <w:tcPr>
            <w:tcW w:w="1272" w:type="dxa"/>
            <w:vAlign w:val="center"/>
          </w:tcPr>
          <w:p w14:paraId="54750D3B" w14:textId="77777777" w:rsidR="00B915D3" w:rsidRPr="00785FC7" w:rsidRDefault="00E725F9" w:rsidP="00F24487">
            <w:pPr>
              <w:pStyle w:val="ekvschreiblinie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7392" behindDoc="0" locked="0" layoutInCell="1" allowOverlap="1" wp14:anchorId="40EA03C0" wp14:editId="6C9EB10B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-84455</wp:posOffset>
                  </wp:positionV>
                  <wp:extent cx="661670" cy="623570"/>
                  <wp:effectExtent l="0" t="0" r="5080" b="5080"/>
                  <wp:wrapNone/>
                  <wp:docPr id="11" name="Grafik 11" descr="E:\_Annett\Klett Verlag 2018\Hager\270941 Zebra 2 KV\Dateneingang\nachträgl. Illus\Rest\Rest\KV 12\S537300201_Kae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_Annett\Klett Verlag 2018\Hager\270941 Zebra 2 KV\Dateneingang\nachträgl. Illus\Rest\Rest\KV 12\S537300201_Kae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670" cy="62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44" w:type="dxa"/>
            <w:vAlign w:val="center"/>
          </w:tcPr>
          <w:tbl>
            <w:tblPr>
              <w:tblW w:w="23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81"/>
            </w:tblGrid>
            <w:tr w:rsidR="00B915D3" w:rsidRPr="002C50E2" w14:paraId="19B8BA58" w14:textId="77777777" w:rsidTr="00CE22D7">
              <w:trPr>
                <w:trHeight w:hRule="exact" w:val="170"/>
              </w:trPr>
              <w:tc>
                <w:tcPr>
                  <w:tcW w:w="2381" w:type="dxa"/>
                  <w:noWrap/>
                  <w:vAlign w:val="center"/>
                </w:tcPr>
                <w:p w14:paraId="29897776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  <w:tr w:rsidR="00B915D3" w:rsidRPr="002C50E2" w14:paraId="250C22A8" w14:textId="77777777" w:rsidTr="00CE22D7">
              <w:trPr>
                <w:trHeight w:hRule="exact" w:val="198"/>
              </w:trPr>
              <w:tc>
                <w:tcPr>
                  <w:tcW w:w="23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ED17897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  <w:tr w:rsidR="00B915D3" w:rsidRPr="002C50E2" w14:paraId="0380BF59" w14:textId="77777777" w:rsidTr="00CE22D7">
              <w:trPr>
                <w:trHeight w:hRule="exact" w:val="170"/>
              </w:trPr>
              <w:tc>
                <w:tcPr>
                  <w:tcW w:w="2381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5D9A4CCA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  <w:tr w:rsidR="00B915D3" w:rsidRPr="002C50E2" w14:paraId="1DC8619E" w14:textId="77777777" w:rsidTr="00CE22D7">
              <w:trPr>
                <w:trHeight w:hRule="exact" w:val="397"/>
              </w:trPr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7D396443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</w:tbl>
          <w:p w14:paraId="2B55A6DE" w14:textId="77777777" w:rsidR="00B915D3" w:rsidRDefault="00B915D3" w:rsidP="00F24487"/>
        </w:tc>
        <w:tc>
          <w:tcPr>
            <w:tcW w:w="1287" w:type="dxa"/>
          </w:tcPr>
          <w:p w14:paraId="0FEF5C88" w14:textId="77777777" w:rsidR="00B915D3" w:rsidRPr="00744D97" w:rsidRDefault="00B915D3" w:rsidP="00F24487">
            <w:pPr>
              <w:pStyle w:val="ekvschreiblinie"/>
              <w:rPr>
                <w:color w:val="FF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14:paraId="6CBD84A0" w14:textId="77777777" w:rsidR="00B915D3" w:rsidRPr="00785FC7" w:rsidRDefault="00E725F9" w:rsidP="00F24487">
            <w:pPr>
              <w:pStyle w:val="ekvschreiblinie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5344" behindDoc="0" locked="0" layoutInCell="1" allowOverlap="1" wp14:anchorId="1EFADA1A" wp14:editId="188DC887">
                  <wp:simplePos x="0" y="0"/>
                  <wp:positionH relativeFrom="column">
                    <wp:posOffset>-102870</wp:posOffset>
                  </wp:positionH>
                  <wp:positionV relativeFrom="paragraph">
                    <wp:posOffset>38100</wp:posOffset>
                  </wp:positionV>
                  <wp:extent cx="846455" cy="549910"/>
                  <wp:effectExtent l="0" t="0" r="0" b="2540"/>
                  <wp:wrapNone/>
                  <wp:docPr id="9" name="Grafik 9" descr="E:\_Annett\Klett Verlag 2018\Hager\270941 Zebra 2 KV\Dateneingang\nachträgl. Illus\Rest\Rest\KV 12\S537270852_009_3_Buech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_Annett\Klett Verlag 2018\Hager\270941 Zebra 2 KV\Dateneingang\nachträgl. Illus\Rest\Rest\KV 12\S537270852_009_3_Buech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54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45" w:type="dxa"/>
            <w:vAlign w:val="center"/>
          </w:tcPr>
          <w:tbl>
            <w:tblPr>
              <w:tblW w:w="23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81"/>
            </w:tblGrid>
            <w:tr w:rsidR="00F84235" w:rsidRPr="002C50E2" w14:paraId="3B2446DA" w14:textId="77777777" w:rsidTr="00CE22D7">
              <w:trPr>
                <w:trHeight w:hRule="exact" w:val="170"/>
              </w:trPr>
              <w:tc>
                <w:tcPr>
                  <w:tcW w:w="2381" w:type="dxa"/>
                  <w:noWrap/>
                  <w:vAlign w:val="center"/>
                </w:tcPr>
                <w:p w14:paraId="3D95E94F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2E8F85A8" w14:textId="77777777" w:rsidTr="00CE22D7">
              <w:trPr>
                <w:trHeight w:hRule="exact" w:val="198"/>
              </w:trPr>
              <w:tc>
                <w:tcPr>
                  <w:tcW w:w="23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9BEFA26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5A86A5E8" w14:textId="77777777" w:rsidTr="00CE22D7">
              <w:trPr>
                <w:trHeight w:hRule="exact" w:val="170"/>
              </w:trPr>
              <w:tc>
                <w:tcPr>
                  <w:tcW w:w="2381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53074FA1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27FAB4A7" w14:textId="77777777" w:rsidTr="00CE22D7">
              <w:trPr>
                <w:trHeight w:hRule="exact" w:val="397"/>
              </w:trPr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7A97ADFD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</w:tbl>
          <w:p w14:paraId="57F13A51" w14:textId="77777777" w:rsidR="00B915D3" w:rsidRDefault="00B915D3" w:rsidP="00F24487"/>
        </w:tc>
      </w:tr>
      <w:tr w:rsidR="00B915D3" w14:paraId="0C5AFBE1" w14:textId="77777777" w:rsidTr="00CE22D7">
        <w:trPr>
          <w:trHeight w:val="1247"/>
        </w:trPr>
        <w:tc>
          <w:tcPr>
            <w:tcW w:w="1272" w:type="dxa"/>
            <w:vAlign w:val="center"/>
          </w:tcPr>
          <w:p w14:paraId="136D0FD1" w14:textId="77777777" w:rsidR="00B915D3" w:rsidRPr="00785FC7" w:rsidRDefault="00E725F9" w:rsidP="00F24487">
            <w:pPr>
              <w:pStyle w:val="ekvschreiblinie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6368" behindDoc="0" locked="0" layoutInCell="1" allowOverlap="1" wp14:anchorId="1252958C" wp14:editId="053FDFAC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-41910</wp:posOffset>
                  </wp:positionV>
                  <wp:extent cx="765175" cy="610235"/>
                  <wp:effectExtent l="0" t="0" r="0" b="0"/>
                  <wp:wrapNone/>
                  <wp:docPr id="10" name="Grafik 10" descr="E:\_Annett\Klett Verlag 2018\Hager\270941 Zebra 2 KV\Dateneingang\nachträgl. Illus\Rest\Rest\KV 12\S537270932_KV055_Koerbe_s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_Annett\Klett Verlag 2018\Hager\270941 Zebra 2 KV\Dateneingang\nachträgl. Illus\Rest\Rest\KV 12\S537270932_KV055_Koerbe_s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175" cy="61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44" w:type="dxa"/>
            <w:vAlign w:val="center"/>
          </w:tcPr>
          <w:tbl>
            <w:tblPr>
              <w:tblW w:w="23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81"/>
            </w:tblGrid>
            <w:tr w:rsidR="00F84235" w:rsidRPr="002C50E2" w14:paraId="7AAB20A5" w14:textId="77777777" w:rsidTr="00CE22D7">
              <w:trPr>
                <w:trHeight w:hRule="exact" w:val="170"/>
              </w:trPr>
              <w:tc>
                <w:tcPr>
                  <w:tcW w:w="2381" w:type="dxa"/>
                  <w:noWrap/>
                  <w:vAlign w:val="center"/>
                </w:tcPr>
                <w:p w14:paraId="5A048690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16904416" w14:textId="77777777" w:rsidTr="00CE22D7">
              <w:trPr>
                <w:trHeight w:hRule="exact" w:val="198"/>
              </w:trPr>
              <w:tc>
                <w:tcPr>
                  <w:tcW w:w="23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2104E15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48F94975" w14:textId="77777777" w:rsidTr="00CE22D7">
              <w:trPr>
                <w:trHeight w:hRule="exact" w:val="170"/>
              </w:trPr>
              <w:tc>
                <w:tcPr>
                  <w:tcW w:w="2381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3790CC45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47CA300F" w14:textId="77777777" w:rsidTr="00CE22D7">
              <w:trPr>
                <w:trHeight w:hRule="exact" w:val="397"/>
              </w:trPr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1E83F7E8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</w:tbl>
          <w:p w14:paraId="32A292CE" w14:textId="77777777" w:rsidR="00B915D3" w:rsidRDefault="00B915D3" w:rsidP="00F24487"/>
        </w:tc>
        <w:tc>
          <w:tcPr>
            <w:tcW w:w="1287" w:type="dxa"/>
          </w:tcPr>
          <w:p w14:paraId="21E6BD22" w14:textId="77777777" w:rsidR="00B915D3" w:rsidRPr="00744D97" w:rsidRDefault="00B915D3" w:rsidP="00F24487">
            <w:pPr>
              <w:pStyle w:val="ekvschreiblinie"/>
              <w:rPr>
                <w:color w:val="FF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14:paraId="2BF28217" w14:textId="77777777" w:rsidR="00B915D3" w:rsidRPr="00785FC7" w:rsidRDefault="00E725F9" w:rsidP="00F24487">
            <w:pPr>
              <w:pStyle w:val="ekvschreiblinie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9440" behindDoc="0" locked="0" layoutInCell="1" allowOverlap="1" wp14:anchorId="7E748BB8" wp14:editId="58210190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112395</wp:posOffset>
                  </wp:positionV>
                  <wp:extent cx="705485" cy="598805"/>
                  <wp:effectExtent l="0" t="0" r="0" b="0"/>
                  <wp:wrapNone/>
                  <wp:docPr id="13" name="Grafik 13" descr="E:\_Annett\Klett Verlag 2018\Hager\270941 Zebra 2 KV\Dateneingang\nachträgl. Illus\Rest\Rest\KV 12\S537300486_Wuerf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_Annett\Klett Verlag 2018\Hager\270941 Zebra 2 KV\Dateneingang\nachträgl. Illus\Rest\Rest\KV 12\S537300486_Wuerf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45" w:type="dxa"/>
            <w:vAlign w:val="center"/>
          </w:tcPr>
          <w:tbl>
            <w:tblPr>
              <w:tblW w:w="23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81"/>
            </w:tblGrid>
            <w:tr w:rsidR="00F84235" w:rsidRPr="002C50E2" w14:paraId="644E01F9" w14:textId="77777777" w:rsidTr="00CE22D7">
              <w:trPr>
                <w:trHeight w:hRule="exact" w:val="170"/>
              </w:trPr>
              <w:tc>
                <w:tcPr>
                  <w:tcW w:w="2381" w:type="dxa"/>
                  <w:noWrap/>
                  <w:vAlign w:val="center"/>
                </w:tcPr>
                <w:p w14:paraId="117583CD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07FBE418" w14:textId="77777777" w:rsidTr="00CE22D7">
              <w:trPr>
                <w:trHeight w:hRule="exact" w:val="198"/>
              </w:trPr>
              <w:tc>
                <w:tcPr>
                  <w:tcW w:w="23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FAE97A2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30E98C4A" w14:textId="77777777" w:rsidTr="00CE22D7">
              <w:trPr>
                <w:trHeight w:hRule="exact" w:val="170"/>
              </w:trPr>
              <w:tc>
                <w:tcPr>
                  <w:tcW w:w="2381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656A0FB5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4607FFF8" w14:textId="77777777" w:rsidTr="00CE22D7">
              <w:trPr>
                <w:trHeight w:hRule="exact" w:val="397"/>
              </w:trPr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0AB7BE30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</w:tbl>
          <w:p w14:paraId="3BF3A057" w14:textId="77777777" w:rsidR="00B915D3" w:rsidRDefault="00B915D3" w:rsidP="00F24487"/>
        </w:tc>
      </w:tr>
      <w:bookmarkEnd w:id="6"/>
    </w:tbl>
    <w:p w14:paraId="197DAB27" w14:textId="77777777" w:rsidR="00540FFE" w:rsidRDefault="00540FFE" w:rsidP="00005A5E"/>
    <w:p w14:paraId="051BA46E" w14:textId="77777777" w:rsidR="00CE22D7" w:rsidRDefault="00CE22D7" w:rsidP="00CE22D7">
      <w:pPr>
        <w:pStyle w:val="ekvgrundtexthalbe"/>
      </w:pPr>
    </w:p>
    <w:p w14:paraId="107FB85A" w14:textId="77777777" w:rsidR="00BD7729" w:rsidRPr="00D3427F" w:rsidRDefault="00BD7729" w:rsidP="00BD7729">
      <w:pPr>
        <w:pStyle w:val="ekvnummerierung"/>
        <w:framePr w:wrap="around"/>
      </w:pPr>
      <w:r>
        <w:t>6</w:t>
      </w:r>
    </w:p>
    <w:p w14:paraId="0ED00481" w14:textId="77777777" w:rsidR="00BD7729" w:rsidRPr="00287B24" w:rsidRDefault="00BD7729" w:rsidP="00BD772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545C490" wp14:editId="60927438">
            <wp:extent cx="288290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977FE" w14:textId="77777777" w:rsidR="00052D80" w:rsidRDefault="00BD7729" w:rsidP="00005A5E">
      <w:r>
        <w:t>Setze die Silbenbögen. Färbe die Selbstlaute und Umlaute.</w:t>
      </w:r>
    </w:p>
    <w:sectPr w:rsidR="00052D80" w:rsidSect="008D5A1A">
      <w:footerReference w:type="default" r:id="rId1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186B0" w14:textId="77777777" w:rsidR="001A701A" w:rsidRDefault="001A701A" w:rsidP="003C599D">
      <w:pPr>
        <w:spacing w:line="240" w:lineRule="auto"/>
      </w:pPr>
      <w:r>
        <w:separator/>
      </w:r>
    </w:p>
  </w:endnote>
  <w:endnote w:type="continuationSeparator" w:id="0">
    <w:p w14:paraId="1FC401EC" w14:textId="77777777" w:rsidR="001A701A" w:rsidRDefault="001A701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3D42258" w14:textId="77777777" w:rsidTr="006B2D23">
      <w:trPr>
        <w:trHeight w:hRule="exact" w:val="680"/>
      </w:trPr>
      <w:tc>
        <w:tcPr>
          <w:tcW w:w="1131" w:type="dxa"/>
          <w:noWrap/>
        </w:tcPr>
        <w:p w14:paraId="72E6B111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5D14EF4" wp14:editId="49CE953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723C081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F8247C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519CDAEC" w14:textId="77777777" w:rsidR="00F8247C" w:rsidRDefault="00F8247C" w:rsidP="00370A70">
          <w:pPr>
            <w:pStyle w:val="ekvpagina"/>
          </w:pPr>
        </w:p>
        <w:p w14:paraId="09876335" w14:textId="77777777" w:rsidR="00F8247C" w:rsidRPr="00F8247C" w:rsidRDefault="00F8247C" w:rsidP="00370A70">
          <w:pPr>
            <w:pStyle w:val="ekvpagina"/>
            <w:rPr>
              <w:rStyle w:val="ekvfett"/>
            </w:rPr>
          </w:pPr>
          <w:r w:rsidRPr="00F8247C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29F5A912" w14:textId="77777777"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F8247C">
            <w:t xml:space="preserve"> Karin Schramm, Gießen</w:t>
          </w:r>
        </w:p>
        <w:p w14:paraId="5063CF96" w14:textId="77777777" w:rsidR="00193A18" w:rsidRPr="00025140" w:rsidRDefault="00193A18" w:rsidP="00005AE2">
          <w:pPr>
            <w:pStyle w:val="ekvquelle"/>
          </w:pPr>
          <w:r w:rsidRPr="00005AE2">
            <w:t>Illustratoren</w:t>
          </w:r>
          <w:r w:rsidR="00F8247C">
            <w:t xml:space="preserve">: </w:t>
          </w:r>
          <w:r w:rsidR="00E725F9" w:rsidRPr="00E725F9">
            <w:t>Anke Fröhlich, Leipzig</w:t>
          </w:r>
        </w:p>
      </w:tc>
      <w:tc>
        <w:tcPr>
          <w:tcW w:w="397" w:type="dxa"/>
        </w:tcPr>
        <w:p w14:paraId="201F823D" w14:textId="77777777" w:rsidR="00193A18" w:rsidRPr="00913892" w:rsidRDefault="00193A18" w:rsidP="00913892">
          <w:pPr>
            <w:pStyle w:val="ekvpagina"/>
          </w:pPr>
        </w:p>
      </w:tc>
    </w:tr>
  </w:tbl>
  <w:p w14:paraId="2C366F0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E9C8" w14:textId="77777777" w:rsidR="001A701A" w:rsidRDefault="001A701A" w:rsidP="003C599D">
      <w:pPr>
        <w:spacing w:line="240" w:lineRule="auto"/>
      </w:pPr>
      <w:r>
        <w:separator/>
      </w:r>
    </w:p>
  </w:footnote>
  <w:footnote w:type="continuationSeparator" w:id="0">
    <w:p w14:paraId="46ECC1ED" w14:textId="77777777" w:rsidR="001A701A" w:rsidRDefault="001A701A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A5E"/>
    <w:rsid w:val="000040E2"/>
    <w:rsid w:val="00005A5E"/>
    <w:rsid w:val="00005AE2"/>
    <w:rsid w:val="000101D7"/>
    <w:rsid w:val="00017D13"/>
    <w:rsid w:val="00020440"/>
    <w:rsid w:val="000206B8"/>
    <w:rsid w:val="00023DA2"/>
    <w:rsid w:val="00025140"/>
    <w:rsid w:val="00035074"/>
    <w:rsid w:val="00037566"/>
    <w:rsid w:val="00043523"/>
    <w:rsid w:val="000523D4"/>
    <w:rsid w:val="00052D80"/>
    <w:rsid w:val="00054678"/>
    <w:rsid w:val="00054A93"/>
    <w:rsid w:val="00056587"/>
    <w:rsid w:val="0006258C"/>
    <w:rsid w:val="00062D31"/>
    <w:rsid w:val="000658D2"/>
    <w:rsid w:val="000670AC"/>
    <w:rsid w:val="0007231B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839"/>
    <w:rsid w:val="000E343E"/>
    <w:rsid w:val="000F21E8"/>
    <w:rsid w:val="000F7910"/>
    <w:rsid w:val="00103057"/>
    <w:rsid w:val="00103283"/>
    <w:rsid w:val="0010687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701A"/>
    <w:rsid w:val="001C2001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44C3"/>
    <w:rsid w:val="0026581E"/>
    <w:rsid w:val="00271367"/>
    <w:rsid w:val="0028107C"/>
    <w:rsid w:val="002829CD"/>
    <w:rsid w:val="00287B24"/>
    <w:rsid w:val="00287DC0"/>
    <w:rsid w:val="002A25AE"/>
    <w:rsid w:val="002B33E7"/>
    <w:rsid w:val="002B3DF1"/>
    <w:rsid w:val="002B64EA"/>
    <w:rsid w:val="002C50E2"/>
    <w:rsid w:val="002D2A8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4DBA"/>
    <w:rsid w:val="00362B02"/>
    <w:rsid w:val="0036404C"/>
    <w:rsid w:val="00370A70"/>
    <w:rsid w:val="00372B55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2407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3121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0FFE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165D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217C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4D97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9636A"/>
    <w:rsid w:val="007A2F5A"/>
    <w:rsid w:val="007A5AA1"/>
    <w:rsid w:val="007B656B"/>
    <w:rsid w:val="007B7D0B"/>
    <w:rsid w:val="007D186F"/>
    <w:rsid w:val="007E026B"/>
    <w:rsid w:val="007E4DDC"/>
    <w:rsid w:val="007E5E71"/>
    <w:rsid w:val="007E68A0"/>
    <w:rsid w:val="00802E02"/>
    <w:rsid w:val="00805C65"/>
    <w:rsid w:val="00812D4E"/>
    <w:rsid w:val="00814B74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4748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18AF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585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1F9F"/>
    <w:rsid w:val="00A01AD0"/>
    <w:rsid w:val="00A024FF"/>
    <w:rsid w:val="00A05E18"/>
    <w:rsid w:val="00A06EFE"/>
    <w:rsid w:val="00A112B7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975EA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04E1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2DF2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BF3"/>
    <w:rsid w:val="00B90CE1"/>
    <w:rsid w:val="00B915D3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D7729"/>
    <w:rsid w:val="00BE1620"/>
    <w:rsid w:val="00BE1962"/>
    <w:rsid w:val="00BE4821"/>
    <w:rsid w:val="00BF17F2"/>
    <w:rsid w:val="00C00404"/>
    <w:rsid w:val="00C07C87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2D7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25A8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CC3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725F9"/>
    <w:rsid w:val="00E77E7F"/>
    <w:rsid w:val="00E95ED3"/>
    <w:rsid w:val="00EA7542"/>
    <w:rsid w:val="00EB0491"/>
    <w:rsid w:val="00EB4C5B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6E49"/>
    <w:rsid w:val="00F15E58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46E55"/>
    <w:rsid w:val="00F50B63"/>
    <w:rsid w:val="00F52C9C"/>
    <w:rsid w:val="00F61FCB"/>
    <w:rsid w:val="00F6336A"/>
    <w:rsid w:val="00F72065"/>
    <w:rsid w:val="00F81CDB"/>
    <w:rsid w:val="00F8247C"/>
    <w:rsid w:val="00F84235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E4C1A"/>
  <w15:chartTrackingRefBased/>
  <w15:docId w15:val="{6BEA4428-8A39-4357-8242-684F96FF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540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79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22</cp:revision>
  <cp:lastPrinted>2018-06-18T06:48:00Z</cp:lastPrinted>
  <dcterms:created xsi:type="dcterms:W3CDTF">2018-01-18T15:20:00Z</dcterms:created>
  <dcterms:modified xsi:type="dcterms:W3CDTF">2018-06-18T06:48:00Z</dcterms:modified>
</cp:coreProperties>
</file>