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F059A0">
            <w:pPr>
              <w:pStyle w:val="ekvkvnummer"/>
            </w:pPr>
            <w:r w:rsidRPr="005446D6">
              <w:t>KV</w:t>
            </w:r>
            <w:r w:rsidR="009A2DC4">
              <w:t xml:space="preserve"> 13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F55BB5"/>
        </w:tc>
      </w:tr>
    </w:tbl>
    <w:p w:rsidR="00F059A0" w:rsidRDefault="00F55BB5" w:rsidP="00F55BB5">
      <w:pPr>
        <w:pStyle w:val="ekvue1arial"/>
      </w:pPr>
      <w:bookmarkStart w:id="0" w:name="bmStart"/>
      <w:bookmarkEnd w:id="0"/>
      <w:r>
        <w:t>Kurzer oder langer Selbstlaut</w:t>
      </w:r>
    </w:p>
    <w:p w:rsidR="00F55BB5" w:rsidRPr="00D3427F" w:rsidRDefault="00F55BB5" w:rsidP="009603B4"/>
    <w:p w:rsidR="00CD7D9F" w:rsidRDefault="009603B4" w:rsidP="009603B4">
      <w:pPr>
        <w:pStyle w:val="ekvnummerierung"/>
        <w:framePr w:wrap="around"/>
      </w:pPr>
      <w:r>
        <w:t>1</w:t>
      </w:r>
    </w:p>
    <w:p w:rsidR="009059E9" w:rsidRPr="00287B24" w:rsidRDefault="009059E9" w:rsidP="009059E9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3B4" w:rsidRDefault="009603B4" w:rsidP="009603B4">
      <w:r>
        <w:t>Setze die Silbenbögen.</w:t>
      </w:r>
    </w:p>
    <w:p w:rsidR="003A6A06" w:rsidRPr="003A6A06" w:rsidRDefault="00F059A0" w:rsidP="003A6A06">
      <w:r>
        <w:t>Färbe den Selbstlaut in der ersten Silbe.</w:t>
      </w:r>
    </w:p>
    <w:p w:rsidR="00991A5A" w:rsidRDefault="00991A5A" w:rsidP="00991A5A">
      <w:pPr>
        <w:pStyle w:val="ekvgrundtexthalbe"/>
      </w:pPr>
    </w:p>
    <w:p w:rsidR="003A6A06" w:rsidRDefault="003A6A06" w:rsidP="003A6A06">
      <w:pPr>
        <w:rPr>
          <w:color w:val="FF0000"/>
        </w:rPr>
      </w:pP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D7E0DC9" wp14:editId="07E3A0B4">
                <wp:simplePos x="0" y="0"/>
                <wp:positionH relativeFrom="column">
                  <wp:posOffset>-1905</wp:posOffset>
                </wp:positionH>
                <wp:positionV relativeFrom="paragraph">
                  <wp:posOffset>92380</wp:posOffset>
                </wp:positionV>
                <wp:extent cx="5948401" cy="595814"/>
                <wp:effectExtent l="0" t="0" r="14605" b="0"/>
                <wp:wrapNone/>
                <wp:docPr id="182" name="Gruppieren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8401" cy="595814"/>
                          <a:chOff x="0" y="0"/>
                          <a:chExt cx="5948401" cy="595814"/>
                        </a:xfrm>
                      </wpg:grpSpPr>
                      <wpg:grpSp>
                        <wpg:cNvPr id="183" name="Gruppieren 183"/>
                        <wpg:cNvGrpSpPr/>
                        <wpg:grpSpPr>
                          <a:xfrm>
                            <a:off x="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184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186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7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88" name="Gruppieren 188"/>
                        <wpg:cNvGrpSpPr/>
                        <wpg:grpSpPr>
                          <a:xfrm>
                            <a:off x="1528877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189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0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191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2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3" name="Gruppieren 193"/>
                        <wpg:cNvGrpSpPr/>
                        <wpg:grpSpPr>
                          <a:xfrm>
                            <a:off x="3050439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194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196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7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8" name="Gruppieren 198"/>
                        <wpg:cNvGrpSpPr/>
                        <wpg:grpSpPr>
                          <a:xfrm>
                            <a:off x="457200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199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00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201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2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CB66DD" id="Gruppieren 182" o:spid="_x0000_s1026" style="position:absolute;margin-left:-.15pt;margin-top:7.25pt;width:468.4pt;height:46.9pt;z-index:251661312;mso-height-relative:margin" coordsize="5948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">
                <v:group id="Gruppieren 183" o:spid="_x0000_s1027" style="position:absolute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<v:rect id="Rectangle 27" o:spid="_x0000_s102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" fillcolor="#d8d8d8 [2732]" stroked="f"/>
                  <v:group id="Group 8" o:spid="_x0000_s102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" o:spid="_x0000_s103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" strokeweight=".5pt"/>
                    <v:shape id="AutoShape 18" o:spid="_x0000_s103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" strokeweight=".5pt"/>
                  </v:group>
                </v:group>
                <v:group id="Gruppieren 188" o:spid="_x0000_s1032" style="position:absolute;left:15288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<v:rect id="Rectangle 27" o:spid="_x0000_s103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" fillcolor="#d8d8d8 [2732]" stroked="f"/>
                  <v:group id="Group 8" o:spid="_x0000_s103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  <v:shape id="AutoShape 17" o:spid="_x0000_s103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" strokeweight=".5pt"/>
                    <v:shape id="AutoShape 18" o:spid="_x0000_s103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" strokeweight=".5pt"/>
                  </v:group>
                </v:group>
                <v:group id="Gruppieren 193" o:spid="_x0000_s1037" style="position:absolute;left:30504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<v:rect id="Rectangle 27" o:spid="_x0000_s103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" fillcolor="#d8d8d8 [2732]" stroked="f"/>
                  <v:group id="Group 8" o:spid="_x0000_s103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  <v:shape id="AutoShape 17" o:spid="_x0000_s104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" strokeweight=".5pt"/>
                    <v:shape id="AutoShape 18" o:spid="_x0000_s104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" strokeweight=".5pt"/>
                  </v:group>
                </v:group>
                <v:group id="Gruppieren 198" o:spid="_x0000_s1042" style="position:absolute;left:45720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<v:rect id="Rectangle 27" o:spid="_x0000_s104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" fillcolor="#d8d8d8 [2732]" stroked="f"/>
                  <v:group id="Group 8" o:spid="_x0000_s104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  <v:shape id="AutoShape 17" o:spid="_x0000_s104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" strokeweight=".5pt"/>
                    <v:shape id="AutoShape 18" o:spid="_x0000_s104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" strokeweight=".5pt"/>
                  </v:group>
                </v:group>
              </v:group>
            </w:pict>
          </mc:Fallback>
        </mc:AlternateContent>
      </w:r>
    </w:p>
    <w:p w:rsidR="003A6A06" w:rsidRDefault="003A6A06" w:rsidP="003A6A06">
      <w:pPr>
        <w:tabs>
          <w:tab w:val="clear" w:pos="340"/>
          <w:tab w:val="clear" w:pos="595"/>
          <w:tab w:val="clear" w:pos="851"/>
          <w:tab w:val="center" w:pos="993"/>
          <w:tab w:val="center" w:pos="3544"/>
          <w:tab w:val="center" w:pos="5954"/>
          <w:tab w:val="center" w:pos="8222"/>
        </w:tabs>
      </w:pPr>
      <w:r>
        <w:tab/>
      </w:r>
      <w:r w:rsidRPr="003A6A06">
        <w:rPr>
          <w:rFonts w:cs="Arial"/>
          <w:szCs w:val="23"/>
        </w:rPr>
        <w:t>Ratten</w:t>
      </w:r>
      <w:r>
        <w:tab/>
      </w:r>
      <w:r w:rsidRPr="003A6A06">
        <w:rPr>
          <w:rFonts w:cs="Arial"/>
          <w:szCs w:val="23"/>
        </w:rPr>
        <w:t>raten</w:t>
      </w:r>
      <w:r>
        <w:t xml:space="preserve"> </w:t>
      </w:r>
      <w:r>
        <w:tab/>
      </w:r>
      <w:r w:rsidRPr="003A6A06">
        <w:rPr>
          <w:rFonts w:cs="Arial"/>
          <w:szCs w:val="23"/>
        </w:rPr>
        <w:t>Sonne</w:t>
      </w:r>
      <w:r>
        <w:tab/>
      </w:r>
      <w:r w:rsidRPr="003A6A06">
        <w:rPr>
          <w:rFonts w:cs="Arial"/>
          <w:szCs w:val="23"/>
        </w:rPr>
        <w:t>Sohn</w:t>
      </w:r>
    </w:p>
    <w:p w:rsidR="003A6A06" w:rsidRPr="00AE4BBB" w:rsidRDefault="003A6A06" w:rsidP="003A6A06">
      <w:pPr>
        <w:rPr>
          <w:color w:val="FF0000"/>
        </w:rPr>
      </w:pPr>
    </w:p>
    <w:p w:rsidR="003A6A06" w:rsidRDefault="003A6A06" w:rsidP="003A6A06"/>
    <w:p w:rsidR="003A6A06" w:rsidRDefault="003A6A06" w:rsidP="003A6A06">
      <w:pPr>
        <w:rPr>
          <w:color w:val="FF0000"/>
        </w:rPr>
      </w:pP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D7E0DC9" wp14:editId="07E3A0B4">
                <wp:simplePos x="0" y="0"/>
                <wp:positionH relativeFrom="column">
                  <wp:posOffset>-1905</wp:posOffset>
                </wp:positionH>
                <wp:positionV relativeFrom="paragraph">
                  <wp:posOffset>91745</wp:posOffset>
                </wp:positionV>
                <wp:extent cx="5948401" cy="595814"/>
                <wp:effectExtent l="0" t="0" r="14605" b="0"/>
                <wp:wrapNone/>
                <wp:docPr id="261" name="Gruppieren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8401" cy="595814"/>
                          <a:chOff x="0" y="0"/>
                          <a:chExt cx="5948401" cy="595814"/>
                        </a:xfrm>
                      </wpg:grpSpPr>
                      <wpg:grpSp>
                        <wpg:cNvPr id="262" name="Gruppieren 262"/>
                        <wpg:cNvGrpSpPr/>
                        <wpg:grpSpPr>
                          <a:xfrm>
                            <a:off x="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263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64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265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6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67" name="Gruppieren 267"/>
                        <wpg:cNvGrpSpPr/>
                        <wpg:grpSpPr>
                          <a:xfrm>
                            <a:off x="1528877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268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6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270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1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72" name="Gruppieren 272"/>
                        <wpg:cNvGrpSpPr/>
                        <wpg:grpSpPr>
                          <a:xfrm>
                            <a:off x="3050439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273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74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275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6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77" name="Gruppieren 277"/>
                        <wpg:cNvGrpSpPr/>
                        <wpg:grpSpPr>
                          <a:xfrm>
                            <a:off x="457200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278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7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280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1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3B13E1" id="Gruppieren 261" o:spid="_x0000_s1026" style="position:absolute;margin-left:-.15pt;margin-top:7.2pt;width:468.4pt;height:46.9pt;z-index:251664384;mso-height-relative:margin" coordsize="5948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">
                <v:group id="Gruppieren 262" o:spid="_x0000_s1027" style="position:absolute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rect id="Rectangle 27" o:spid="_x0000_s102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" fillcolor="#d8d8d8 [2732]" stroked="f"/>
                  <v:group id="Group 8" o:spid="_x0000_s102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    <v:shape id="AutoShape 17" o:spid="_x0000_s103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" strokeweight=".5pt"/>
                    <v:shape id="AutoShape 18" o:spid="_x0000_s103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" strokeweight=".5pt"/>
                  </v:group>
                </v:group>
                <v:group id="Gruppieren 267" o:spid="_x0000_s1032" style="position:absolute;left:15288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<v:rect id="Rectangle 27" o:spid="_x0000_s103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" fillcolor="#d8d8d8 [2732]" stroked="f"/>
                  <v:group id="Group 8" o:spid="_x0000_s103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cd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/B7JhwBuf4BAAD//wMAUEsBAi0AFAAGAAgAAAAhANvh9svuAAAAhQEAABMAAAAAAAAA&#10;AAAAAAAAAAAAAFtDb250ZW50X1R5cGVzXS54bWxQSwECLQAUAAYACAAAACEAWvQsW78AAAAVAQAA&#10;CwAAAAAAAAAAAAAAAAAfAQAAX3JlbHMvLnJlbHNQSwECLQAUAAYACAAAACEA3AS3HcYAAADcAAAA&#10;DwAAAAAAAAAAAAAAAAAHAgAAZHJzL2Rvd25yZXYueG1sUEsFBgAAAAADAAMAtwAAAPoCAAAAAA==&#10;">
                    <v:shape id="AutoShape 17" o:spid="_x0000_s103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" strokeweight=".5pt"/>
                    <v:shape id="AutoShape 18" o:spid="_x0000_s103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" strokeweight=".5pt"/>
                  </v:group>
                </v:group>
                <v:group id="Gruppieren 272" o:spid="_x0000_s1037" style="position:absolute;left:30504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<v:rect id="Rectangle 27" o:spid="_x0000_s103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" fillcolor="#d8d8d8 [2732]" stroked="f"/>
                  <v:group id="Group 8" o:spid="_x0000_s103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  <v:shape id="AutoShape 17" o:spid="_x0000_s104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" strokeweight=".5pt"/>
                    <v:shape id="AutoShape 18" o:spid="_x0000_s104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" strokeweight=".5pt"/>
                  </v:group>
                </v:group>
                <v:group id="Gruppieren 277" o:spid="_x0000_s1042" style="position:absolute;left:45720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<v:rect id="Rectangle 27" o:spid="_x0000_s104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" fillcolor="#d8d8d8 [2732]" stroked="f"/>
                  <v:group id="Group 8" o:spid="_x0000_s104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  <v:shape id="AutoShape 17" o:spid="_x0000_s104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" strokeweight=".5pt"/>
                    <v:shape id="AutoShape 18" o:spid="_x0000_s104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" strokeweight=".5pt"/>
                  </v:group>
                </v:group>
              </v:group>
            </w:pict>
          </mc:Fallback>
        </mc:AlternateContent>
      </w:r>
    </w:p>
    <w:p w:rsidR="003A6A06" w:rsidRDefault="003A6A06" w:rsidP="003A6A06">
      <w:pPr>
        <w:tabs>
          <w:tab w:val="clear" w:pos="340"/>
          <w:tab w:val="clear" w:pos="595"/>
          <w:tab w:val="clear" w:pos="851"/>
          <w:tab w:val="center" w:pos="993"/>
          <w:tab w:val="center" w:pos="3544"/>
          <w:tab w:val="center" w:pos="5954"/>
          <w:tab w:val="center" w:pos="8222"/>
        </w:tabs>
      </w:pPr>
      <w:r>
        <w:tab/>
      </w:r>
      <w:r w:rsidRPr="003A6A06">
        <w:rPr>
          <w:rFonts w:cs="Arial"/>
          <w:szCs w:val="23"/>
        </w:rPr>
        <w:t>Kamm</w:t>
      </w:r>
      <w:r>
        <w:tab/>
      </w:r>
      <w:r w:rsidRPr="003A6A06">
        <w:rPr>
          <w:rFonts w:cs="Arial"/>
          <w:szCs w:val="23"/>
        </w:rPr>
        <w:t>kam</w:t>
      </w:r>
      <w:r>
        <w:t xml:space="preserve"> </w: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98D436" wp14:editId="7C11E5A5">
                <wp:simplePos x="0" y="0"/>
                <wp:positionH relativeFrom="column">
                  <wp:posOffset>-4801</wp:posOffset>
                </wp:positionH>
                <wp:positionV relativeFrom="paragraph">
                  <wp:posOffset>198223</wp:posOffset>
                </wp:positionV>
                <wp:extent cx="1375741" cy="352094"/>
                <wp:effectExtent l="0" t="0" r="0" b="0"/>
                <wp:wrapNone/>
                <wp:docPr id="28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5741" cy="352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522657" id="Rectangle 7" o:spid="_x0000_s1026" style="position:absolute;margin-left:-.4pt;margin-top:15.6pt;width:108.35pt;height:27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pOcrwIAAKc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" filled="f" stroked="f"/>
            </w:pict>
          </mc:Fallback>
        </mc:AlternateContent>
      </w:r>
      <w:r>
        <w:tab/>
      </w:r>
      <w:r w:rsidRPr="003A6A06">
        <w:rPr>
          <w:rFonts w:cs="Arial"/>
          <w:szCs w:val="23"/>
        </w:rPr>
        <w:t>Sohle</w:t>
      </w:r>
      <w:r>
        <w:tab/>
      </w:r>
      <w:r w:rsidRPr="003A6A06">
        <w:rPr>
          <w:rFonts w:cs="Arial"/>
          <w:szCs w:val="23"/>
        </w:rPr>
        <w:t>sollen</w:t>
      </w:r>
    </w:p>
    <w:p w:rsidR="003A6A06" w:rsidRPr="00AE4BBB" w:rsidRDefault="003A6A06" w:rsidP="003A6A06">
      <w:pPr>
        <w:rPr>
          <w:color w:val="FF0000"/>
        </w:rPr>
      </w:pPr>
    </w:p>
    <w:p w:rsidR="003A6A06" w:rsidRDefault="003A6A06" w:rsidP="003A6A06">
      <w:pPr>
        <w:rPr>
          <w:color w:val="FF0000"/>
        </w:rPr>
      </w:pPr>
    </w:p>
    <w:p w:rsidR="003A6A06" w:rsidRDefault="003A6A06" w:rsidP="003A6A06">
      <w:pPr>
        <w:rPr>
          <w:color w:val="FF0000"/>
        </w:rPr>
      </w:pP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D7E0DC9" wp14:editId="07E3A0B4">
                <wp:simplePos x="0" y="0"/>
                <wp:positionH relativeFrom="column">
                  <wp:posOffset>-1905</wp:posOffset>
                </wp:positionH>
                <wp:positionV relativeFrom="paragraph">
                  <wp:posOffset>90475</wp:posOffset>
                </wp:positionV>
                <wp:extent cx="5948401" cy="595814"/>
                <wp:effectExtent l="0" t="0" r="14605" b="0"/>
                <wp:wrapNone/>
                <wp:docPr id="283" name="Gruppieren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8401" cy="595814"/>
                          <a:chOff x="0" y="0"/>
                          <a:chExt cx="5948401" cy="595814"/>
                        </a:xfrm>
                      </wpg:grpSpPr>
                      <wpg:grpSp>
                        <wpg:cNvPr id="284" name="Gruppieren 284"/>
                        <wpg:cNvGrpSpPr/>
                        <wpg:grpSpPr>
                          <a:xfrm>
                            <a:off x="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285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287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8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89" name="Gruppieren 289"/>
                        <wpg:cNvGrpSpPr/>
                        <wpg:grpSpPr>
                          <a:xfrm>
                            <a:off x="1528877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290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91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292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3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94" name="Gruppieren 294"/>
                        <wpg:cNvGrpSpPr/>
                        <wpg:grpSpPr>
                          <a:xfrm>
                            <a:off x="3050439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295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9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297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8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99" name="Gruppieren 299"/>
                        <wpg:cNvGrpSpPr/>
                        <wpg:grpSpPr>
                          <a:xfrm>
                            <a:off x="457200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300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01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302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3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43A7DD" id="Gruppieren 283" o:spid="_x0000_s1026" style="position:absolute;margin-left:-.15pt;margin-top:7.1pt;width:468.4pt;height:46.9pt;z-index:251667456;mso-height-relative:margin" coordsize="5948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">
                <v:group id="Gruppieren 284" o:spid="_x0000_s1027" style="position:absolute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<v:rect id="Rectangle 27" o:spid="_x0000_s102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" fillcolor="#d8d8d8 [2732]" stroked="f"/>
                  <v:group id="Group 8" o:spid="_x0000_s102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shape id="AutoShape 17" o:spid="_x0000_s103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" strokeweight=".5pt"/>
                    <v:shape id="AutoShape 18" o:spid="_x0000_s103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" strokeweight=".5pt"/>
                  </v:group>
                </v:group>
                <v:group id="Gruppieren 289" o:spid="_x0000_s1032" style="position:absolute;left:15288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    <v:rect id="Rectangle 27" o:spid="_x0000_s103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" fillcolor="#d8d8d8 [2732]" stroked="f"/>
                  <v:group id="Group 8" o:spid="_x0000_s103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  <v:shape id="AutoShape 17" o:spid="_x0000_s103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" strokeweight=".5pt"/>
                    <v:shape id="AutoShape 18" o:spid="_x0000_s103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" strokeweight=".5pt"/>
                  </v:group>
                </v:group>
                <v:group id="Gruppieren 294" o:spid="_x0000_s1037" style="position:absolute;left:30504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<v:rect id="Rectangle 27" o:spid="_x0000_s103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" fillcolor="#d8d8d8 [2732]" stroked="f"/>
                  <v:group id="Group 8" o:spid="_x0000_s103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  <v:shape id="AutoShape 17" o:spid="_x0000_s104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" strokeweight=".5pt"/>
                    <v:shape id="AutoShape 18" o:spid="_x0000_s104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" strokeweight=".5pt"/>
                  </v:group>
                </v:group>
                <v:group id="Gruppieren 299" o:spid="_x0000_s1042" style="position:absolute;left:45720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<v:rect id="Rectangle 27" o:spid="_x0000_s104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" fillcolor="#d8d8d8 [2732]" stroked="f"/>
                  <v:group id="Group 8" o:spid="_x0000_s104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  <v:shape id="AutoShape 17" o:spid="_x0000_s104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" strokeweight=".5pt"/>
                    <v:shape id="AutoShape 18" o:spid="_x0000_s104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" strokeweight=".5pt"/>
                  </v:group>
                </v:group>
              </v:group>
            </w:pict>
          </mc:Fallback>
        </mc:AlternateContent>
      </w:r>
    </w:p>
    <w:p w:rsidR="003A6A06" w:rsidRDefault="003A6A06" w:rsidP="003A6A06">
      <w:pPr>
        <w:tabs>
          <w:tab w:val="clear" w:pos="340"/>
          <w:tab w:val="clear" w:pos="595"/>
          <w:tab w:val="clear" w:pos="851"/>
          <w:tab w:val="center" w:pos="993"/>
          <w:tab w:val="center" w:pos="3544"/>
          <w:tab w:val="center" w:pos="5954"/>
          <w:tab w:val="center" w:pos="8222"/>
        </w:tabs>
      </w:pPr>
      <w:r>
        <w:tab/>
      </w:r>
      <w:r w:rsidRPr="003A6A06">
        <w:rPr>
          <w:rFonts w:cs="Arial"/>
          <w:szCs w:val="23"/>
        </w:rPr>
        <w:t>mutig</w:t>
      </w:r>
      <w:r>
        <w:tab/>
      </w:r>
      <w:r w:rsidRPr="003A6A06">
        <w:rPr>
          <w:rFonts w:cs="Arial"/>
          <w:szCs w:val="23"/>
        </w:rPr>
        <w:t>Mutter</w:t>
      </w:r>
      <w:r>
        <w:t xml:space="preserve"> </w: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98D436" wp14:editId="7C11E5A5">
                <wp:simplePos x="0" y="0"/>
                <wp:positionH relativeFrom="column">
                  <wp:posOffset>-4801</wp:posOffset>
                </wp:positionH>
                <wp:positionV relativeFrom="paragraph">
                  <wp:posOffset>198223</wp:posOffset>
                </wp:positionV>
                <wp:extent cx="1375741" cy="352094"/>
                <wp:effectExtent l="0" t="0" r="0" b="0"/>
                <wp:wrapNone/>
                <wp:docPr id="30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5741" cy="352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8D646" id="Rectangle 7" o:spid="_x0000_s1026" style="position:absolute;margin-left:-.4pt;margin-top:15.6pt;width:108.35pt;height:27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" filled="f" stroked="f"/>
            </w:pict>
          </mc:Fallback>
        </mc:AlternateContent>
      </w:r>
      <w:r>
        <w:tab/>
      </w:r>
      <w:r w:rsidRPr="003A6A06">
        <w:rPr>
          <w:rFonts w:cs="Arial"/>
          <w:szCs w:val="23"/>
        </w:rPr>
        <w:t>offen</w:t>
      </w:r>
      <w:r>
        <w:tab/>
      </w:r>
      <w:r w:rsidRPr="003A6A06">
        <w:rPr>
          <w:rFonts w:cs="Arial"/>
          <w:szCs w:val="23"/>
        </w:rPr>
        <w:t>Ofen</w:t>
      </w:r>
    </w:p>
    <w:p w:rsidR="003A6A06" w:rsidRPr="00AE4BBB" w:rsidRDefault="003A6A06" w:rsidP="003A6A06">
      <w:pPr>
        <w:rPr>
          <w:color w:val="FF0000"/>
        </w:rPr>
      </w:pPr>
    </w:p>
    <w:p w:rsidR="003A6A06" w:rsidRDefault="003A6A06" w:rsidP="003A6A06"/>
    <w:p w:rsidR="003A6A06" w:rsidRDefault="003A6A06" w:rsidP="003A6A06">
      <w:pPr>
        <w:rPr>
          <w:color w:val="FF0000"/>
        </w:rPr>
      </w:pP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D7E0DC9" wp14:editId="07E3A0B4">
                <wp:simplePos x="0" y="0"/>
                <wp:positionH relativeFrom="column">
                  <wp:posOffset>-1905</wp:posOffset>
                </wp:positionH>
                <wp:positionV relativeFrom="paragraph">
                  <wp:posOffset>89840</wp:posOffset>
                </wp:positionV>
                <wp:extent cx="5948401" cy="595814"/>
                <wp:effectExtent l="0" t="0" r="14605" b="0"/>
                <wp:wrapNone/>
                <wp:docPr id="305" name="Gruppieren 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8401" cy="595814"/>
                          <a:chOff x="0" y="0"/>
                          <a:chExt cx="5948401" cy="595814"/>
                        </a:xfrm>
                      </wpg:grpSpPr>
                      <wpg:grpSp>
                        <wpg:cNvPr id="306" name="Gruppieren 306"/>
                        <wpg:cNvGrpSpPr/>
                        <wpg:grpSpPr>
                          <a:xfrm>
                            <a:off x="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307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08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309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0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11" name="Gruppieren 311"/>
                        <wpg:cNvGrpSpPr/>
                        <wpg:grpSpPr>
                          <a:xfrm>
                            <a:off x="1528877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312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13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314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5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16" name="Gruppieren 316"/>
                        <wpg:cNvGrpSpPr/>
                        <wpg:grpSpPr>
                          <a:xfrm>
                            <a:off x="3050439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317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18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319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0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21" name="Gruppieren 321"/>
                        <wpg:cNvGrpSpPr/>
                        <wpg:grpSpPr>
                          <a:xfrm>
                            <a:off x="457200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322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23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324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5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6F8FD7" id="Gruppieren 305" o:spid="_x0000_s1026" style="position:absolute;margin-left:-.15pt;margin-top:7.05pt;width:468.4pt;height:46.9pt;z-index:251670528;mso-height-relative:margin" coordsize="5948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">
                <v:group id="Gruppieren 306" o:spid="_x0000_s1027" style="position:absolute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<v:rect id="Rectangle 27" o:spid="_x0000_s102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" fillcolor="#d8d8d8 [2732]" stroked="f"/>
                  <v:group id="Group 8" o:spid="_x0000_s102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      <v:shape id="AutoShape 17" o:spid="_x0000_s103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" strokeweight=".5pt"/>
                    <v:shape id="AutoShape 18" o:spid="_x0000_s103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" strokeweight=".5pt"/>
                  </v:group>
                </v:group>
                <v:group id="Gruppieren 311" o:spid="_x0000_s1032" style="position:absolute;left:15288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  <v:rect id="Rectangle 27" o:spid="_x0000_s103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" fillcolor="#d8d8d8 [2732]" stroked="f"/>
                  <v:group id="Group 8" o:spid="_x0000_s103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/wX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ZzA80w4AnL+AAAA//8DAFBLAQItABQABgAIAAAAIQDb4fbL7gAAAIUBAAATAAAAAAAAAAAA&#10;AAAAAAAAAABbQ29udGVudF9UeXBlc10ueG1sUEsBAi0AFAAGAAgAAAAhAFr0LFu/AAAAFQEAAAsA&#10;AAAAAAAAAAAAAAAAHwEAAF9yZWxzLy5yZWxzUEsBAi0AFAAGAAgAAAAhAJML/BfEAAAA3AAAAA8A&#10;AAAAAAAAAAAAAAAABwIAAGRycy9kb3ducmV2LnhtbFBLBQYAAAAAAwADALcAAAD4AgAAAAA=&#10;">
                    <v:shape id="AutoShape 17" o:spid="_x0000_s103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" strokeweight=".5pt"/>
                    <v:shape id="AutoShape 18" o:spid="_x0000_s103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" strokeweight=".5pt"/>
                  </v:group>
                </v:group>
                <v:group id="Gruppieren 316" o:spid="_x0000_s1037" style="position:absolute;left:30504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    <v:rect id="Rectangle 27" o:spid="_x0000_s103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" fillcolor="#d8d8d8 [2732]" stroked="f"/>
                  <v:group id="Group 8" o:spid="_x0000_s103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25m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">
                    <v:shape id="AutoShape 17" o:spid="_x0000_s104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" strokeweight=".5pt"/>
                    <v:shape id="AutoShape 18" o:spid="_x0000_s104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" strokeweight=".5pt"/>
                  </v:group>
                </v:group>
                <v:group id="Gruppieren 321" o:spid="_x0000_s1042" style="position:absolute;left:45720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<v:rect id="Rectangle 27" o:spid="_x0000_s104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" fillcolor="#d8d8d8 [2732]" stroked="f"/>
                  <v:group id="Group 8" o:spid="_x0000_s104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  <v:shape id="AutoShape 17" o:spid="_x0000_s104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" strokeweight=".5pt"/>
                    <v:shape id="AutoShape 18" o:spid="_x0000_s104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" strokeweight=".5pt"/>
                  </v:group>
                </v:group>
              </v:group>
            </w:pict>
          </mc:Fallback>
        </mc:AlternateContent>
      </w:r>
    </w:p>
    <w:p w:rsidR="003A6A06" w:rsidRDefault="003A6A06" w:rsidP="003A6A06">
      <w:pPr>
        <w:tabs>
          <w:tab w:val="clear" w:pos="340"/>
          <w:tab w:val="clear" w:pos="595"/>
          <w:tab w:val="clear" w:pos="851"/>
          <w:tab w:val="center" w:pos="993"/>
          <w:tab w:val="center" w:pos="3544"/>
          <w:tab w:val="center" w:pos="5954"/>
          <w:tab w:val="center" w:pos="8222"/>
        </w:tabs>
      </w:pPr>
      <w:r>
        <w:tab/>
      </w:r>
      <w:r w:rsidRPr="003A6A06">
        <w:rPr>
          <w:rFonts w:cs="Arial"/>
          <w:szCs w:val="23"/>
        </w:rPr>
        <w:t>Esel</w:t>
      </w:r>
      <w:r>
        <w:tab/>
      </w:r>
      <w:r w:rsidRPr="003A6A06">
        <w:rPr>
          <w:rFonts w:cs="Arial"/>
          <w:szCs w:val="23"/>
        </w:rPr>
        <w:t>essen</w:t>
      </w:r>
      <w:r>
        <w:t xml:space="preserve"> </w: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98D436" wp14:editId="7C11E5A5">
                <wp:simplePos x="0" y="0"/>
                <wp:positionH relativeFrom="column">
                  <wp:posOffset>-4801</wp:posOffset>
                </wp:positionH>
                <wp:positionV relativeFrom="paragraph">
                  <wp:posOffset>198223</wp:posOffset>
                </wp:positionV>
                <wp:extent cx="1375741" cy="352094"/>
                <wp:effectExtent l="0" t="0" r="0" b="0"/>
                <wp:wrapNone/>
                <wp:docPr id="32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5741" cy="352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9E0201" id="Rectangle 7" o:spid="_x0000_s1026" style="position:absolute;margin-left:-.4pt;margin-top:15.6pt;width:108.35pt;height:27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" filled="f" stroked="f"/>
            </w:pict>
          </mc:Fallback>
        </mc:AlternateContent>
      </w:r>
      <w:r>
        <w:tab/>
      </w:r>
      <w:r w:rsidRPr="003A6A06">
        <w:rPr>
          <w:rFonts w:cs="Arial"/>
          <w:szCs w:val="23"/>
        </w:rPr>
        <w:t>Bett</w:t>
      </w:r>
      <w:r>
        <w:tab/>
      </w:r>
      <w:r w:rsidRPr="003A6A06">
        <w:rPr>
          <w:rFonts w:cs="Arial"/>
          <w:szCs w:val="23"/>
        </w:rPr>
        <w:t>beten</w:t>
      </w:r>
    </w:p>
    <w:p w:rsidR="003A6A06" w:rsidRPr="00AE4BBB" w:rsidRDefault="003A6A06" w:rsidP="003A6A06">
      <w:pPr>
        <w:rPr>
          <w:color w:val="FF0000"/>
        </w:rPr>
      </w:pPr>
    </w:p>
    <w:p w:rsidR="003A6A06" w:rsidRDefault="003A6A06" w:rsidP="003A6A06"/>
    <w:p w:rsidR="003A6A06" w:rsidRDefault="003A6A06" w:rsidP="003A6A06"/>
    <w:p w:rsidR="003A6A06" w:rsidRDefault="003A6A06" w:rsidP="003A6A06"/>
    <w:p w:rsidR="00F059A0" w:rsidRDefault="00DB3C9B" w:rsidP="00DB3C9B">
      <w:pPr>
        <w:pStyle w:val="ekvnummerierung"/>
        <w:framePr w:wrap="around"/>
      </w:pPr>
      <w:r>
        <w:t>2</w:t>
      </w:r>
    </w:p>
    <w:p w:rsidR="00247324" w:rsidRPr="00287B24" w:rsidRDefault="00247324" w:rsidP="00247324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9A0" w:rsidRDefault="00DB3C9B" w:rsidP="00DB3C9B">
      <w:r>
        <w:t>Klingt der Selbstlaut kurz oder lang?</w:t>
      </w:r>
    </w:p>
    <w:p w:rsidR="00F059A0" w:rsidRDefault="002C5A7B" w:rsidP="00005AE2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6B0DDF5">
                <wp:simplePos x="0" y="0"/>
                <wp:positionH relativeFrom="column">
                  <wp:posOffset>610870</wp:posOffset>
                </wp:positionH>
                <wp:positionV relativeFrom="paragraph">
                  <wp:posOffset>93980</wp:posOffset>
                </wp:positionV>
                <wp:extent cx="53975" cy="53975"/>
                <wp:effectExtent l="0" t="0" r="3175" b="3175"/>
                <wp:wrapNone/>
                <wp:docPr id="228" name="Ellips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616271" id="Ellipse 228" o:spid="_x0000_s1026" style="position:absolute;margin-left:48.1pt;margin-top:7.4pt;width:4.25pt;height:4.25pt;rotation:90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" fillcolor="black" stroked="f"/>
            </w:pict>
          </mc:Fallback>
        </mc:AlternateContent>
      </w:r>
      <w:r w:rsidR="00157E76"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4336442</wp:posOffset>
            </wp:positionH>
            <wp:positionV relativeFrom="paragraph">
              <wp:posOffset>7620</wp:posOffset>
            </wp:positionV>
            <wp:extent cx="1119505" cy="815975"/>
            <wp:effectExtent l="0" t="0" r="4445" b="3175"/>
            <wp:wrapNone/>
            <wp:docPr id="328" name="Grafik 328" descr="Zebra_ha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bra_hal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3C9B">
        <w:t>Markiere</w:t>
      </w:r>
      <w:r w:rsidR="003A6A06">
        <w:t xml:space="preserve">  </w:t>
      </w:r>
      <w:r w:rsidR="003A6A06">
        <w:rPr>
          <w:rStyle w:val="ekvsymbol"/>
          <w:rFonts w:cs="Arial"/>
          <w:b/>
        </w:rPr>
        <w:t xml:space="preserve"> </w:t>
      </w:r>
      <w:r w:rsidR="003A6A06">
        <w:t xml:space="preserve"> </w:t>
      </w:r>
      <w:r w:rsidR="00DB3C9B">
        <w:t xml:space="preserve">oder </w:t>
      </w:r>
      <w:r w:rsidR="00247324">
        <w:t>–</w:t>
      </w:r>
      <w:r w:rsidR="00DB3C9B">
        <w:t>.</w:t>
      </w:r>
    </w:p>
    <w:p w:rsidR="00F059A0" w:rsidRDefault="00F059A0" w:rsidP="00005AE2"/>
    <w:p w:rsidR="00157E76" w:rsidRDefault="00157E76" w:rsidP="00005AE2"/>
    <w:p w:rsidR="00F059A0" w:rsidRDefault="009603B4" w:rsidP="009603B4">
      <w:pPr>
        <w:pStyle w:val="ekvnummerierung"/>
        <w:framePr w:wrap="around"/>
      </w:pPr>
      <w:r>
        <w:t>3</w:t>
      </w:r>
    </w:p>
    <w:p w:rsidR="00247324" w:rsidRPr="00287B24" w:rsidRDefault="00247324" w:rsidP="00247324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3B4" w:rsidRDefault="009603B4" w:rsidP="009603B4">
      <w:r>
        <w:t xml:space="preserve">Schreibe </w:t>
      </w:r>
      <w:r w:rsidR="003E1E5C">
        <w:t>fünf</w:t>
      </w:r>
      <w:r w:rsidR="00DC33AC">
        <w:t xml:space="preserve"> Wortpaare </w:t>
      </w:r>
      <w:r>
        <w:t>geordnet auf.</w:t>
      </w:r>
    </w:p>
    <w:p w:rsidR="00F059A0" w:rsidRPr="008B6657" w:rsidRDefault="00F059A0" w:rsidP="00005AE2">
      <w:pPr>
        <w:rPr>
          <w:color w:val="FF0000"/>
        </w:rPr>
      </w:pPr>
      <w:bookmarkStart w:id="1" w:name="_Hlk513106846"/>
    </w:p>
    <w:tbl>
      <w:tblPr>
        <w:tblW w:w="9360" w:type="dxa"/>
        <w:tblLayout w:type="fixed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A0177F" w:rsidRPr="00FB3BCE" w:rsidTr="00CA5A16">
        <w:trPr>
          <w:trHeight w:val="284"/>
        </w:trPr>
        <w:tc>
          <w:tcPr>
            <w:tcW w:w="4680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:rsidR="00A0177F" w:rsidRPr="00FB3BCE" w:rsidRDefault="00A0177F" w:rsidP="00A0177F">
            <w:pPr>
              <w:pStyle w:val="ekvtabelle"/>
              <w:jc w:val="center"/>
            </w:pPr>
            <w:r>
              <w:t>kurzer Selbstlaut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:rsidR="00A0177F" w:rsidRPr="00FB3BCE" w:rsidRDefault="00A0177F" w:rsidP="00A0177F">
            <w:pPr>
              <w:pStyle w:val="ekvtabelle"/>
              <w:jc w:val="center"/>
            </w:pPr>
            <w:r>
              <w:t>langer Selbstlaut</w:t>
            </w:r>
          </w:p>
        </w:tc>
      </w:tr>
      <w:tr w:rsidR="00A0177F" w:rsidRPr="00FB3BCE" w:rsidTr="00CA5A16">
        <w:trPr>
          <w:trHeight w:val="284"/>
        </w:trPr>
        <w:tc>
          <w:tcPr>
            <w:tcW w:w="4680" w:type="dxa"/>
            <w:tcBorders>
              <w:top w:val="single" w:sz="12" w:space="0" w:color="333333"/>
              <w:right w:val="single" w:sz="4" w:space="0" w:color="auto"/>
            </w:tcBorders>
          </w:tcPr>
          <w:p w:rsidR="00A0177F" w:rsidRDefault="00A0177F" w:rsidP="00157E76">
            <w:pPr>
              <w:pStyle w:val="ekvtabell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44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79"/>
            </w:tblGrid>
            <w:tr w:rsidR="003A6A06" w:rsidRPr="002C50E2" w:rsidTr="00CA5A16">
              <w:trPr>
                <w:trHeight w:hRule="exact" w:val="170"/>
              </w:trPr>
              <w:tc>
                <w:tcPr>
                  <w:tcW w:w="4479" w:type="dxa"/>
                  <w:noWrap/>
                  <w:vAlign w:val="center"/>
                </w:tcPr>
                <w:p w:rsidR="003A6A06" w:rsidRPr="002C50E2" w:rsidRDefault="003A6A06" w:rsidP="006D291A">
                  <w:pPr>
                    <w:pStyle w:val="ekvlinie"/>
                  </w:pPr>
                </w:p>
              </w:tc>
            </w:tr>
            <w:tr w:rsidR="003A6A06" w:rsidRPr="002C50E2" w:rsidTr="00CA5A16">
              <w:trPr>
                <w:trHeight w:hRule="exact" w:val="198"/>
              </w:trPr>
              <w:tc>
                <w:tcPr>
                  <w:tcW w:w="447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A6A06" w:rsidRPr="002C50E2" w:rsidRDefault="003A6A06" w:rsidP="006D291A">
                  <w:pPr>
                    <w:pStyle w:val="ekvlinie"/>
                  </w:pPr>
                </w:p>
              </w:tc>
            </w:tr>
            <w:tr w:rsidR="003A6A06" w:rsidRPr="002C50E2" w:rsidTr="00CA5A16">
              <w:trPr>
                <w:trHeight w:hRule="exact" w:val="170"/>
              </w:trPr>
              <w:tc>
                <w:tcPr>
                  <w:tcW w:w="447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A6A06" w:rsidRPr="002C50E2" w:rsidRDefault="003A6A06" w:rsidP="006D291A">
                  <w:pPr>
                    <w:pStyle w:val="ekvlinie"/>
                  </w:pPr>
                </w:p>
              </w:tc>
            </w:tr>
          </w:tbl>
          <w:p w:rsidR="00CA5A16" w:rsidRDefault="00CA5A16" w:rsidP="00CA5A16">
            <w:pPr>
              <w:pStyle w:val="ekvgrundtexthalbe"/>
            </w:pPr>
          </w:p>
          <w:tbl>
            <w:tblPr>
              <w:tblpPr w:leftFromText="141" w:rightFromText="141" w:vertAnchor="text" w:tblpX="-6" w:tblpY="1"/>
              <w:tblOverlap w:val="never"/>
              <w:tblW w:w="44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79"/>
            </w:tblGrid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98"/>
              </w:trPr>
              <w:tc>
                <w:tcPr>
                  <w:tcW w:w="447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</w:tbl>
          <w:p w:rsidR="00CA5A16" w:rsidRDefault="00CA5A16" w:rsidP="00CA5A16">
            <w:pPr>
              <w:pStyle w:val="ekvgrundtexthalbe"/>
            </w:pPr>
          </w:p>
          <w:tbl>
            <w:tblPr>
              <w:tblpPr w:leftFromText="141" w:rightFromText="141" w:vertAnchor="text" w:tblpX="-6" w:tblpY="1"/>
              <w:tblOverlap w:val="never"/>
              <w:tblW w:w="44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79"/>
            </w:tblGrid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98"/>
              </w:trPr>
              <w:tc>
                <w:tcPr>
                  <w:tcW w:w="447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</w:tbl>
          <w:p w:rsidR="00CA5A16" w:rsidRDefault="00CA5A16" w:rsidP="00CA5A16">
            <w:pPr>
              <w:pStyle w:val="ekvgrundtexthalbe"/>
            </w:pPr>
          </w:p>
          <w:tbl>
            <w:tblPr>
              <w:tblpPr w:leftFromText="141" w:rightFromText="141" w:vertAnchor="text" w:tblpX="-6" w:tblpY="1"/>
              <w:tblOverlap w:val="never"/>
              <w:tblW w:w="44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79"/>
            </w:tblGrid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98"/>
              </w:trPr>
              <w:tc>
                <w:tcPr>
                  <w:tcW w:w="447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</w:tbl>
          <w:p w:rsidR="003E1E5C" w:rsidRDefault="003E1E5C" w:rsidP="003E1E5C">
            <w:pPr>
              <w:pStyle w:val="ekvgrundtexthalbe"/>
            </w:pPr>
          </w:p>
          <w:tbl>
            <w:tblPr>
              <w:tblpPr w:leftFromText="141" w:rightFromText="141" w:vertAnchor="text" w:tblpX="-6" w:tblpY="1"/>
              <w:tblOverlap w:val="never"/>
              <w:tblW w:w="44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79"/>
            </w:tblGrid>
            <w:tr w:rsidR="003E1E5C" w:rsidRPr="002C50E2" w:rsidTr="00CE12C0">
              <w:trPr>
                <w:trHeight w:hRule="exact" w:val="170"/>
              </w:trPr>
              <w:tc>
                <w:tcPr>
                  <w:tcW w:w="4479" w:type="dxa"/>
                  <w:noWrap/>
                  <w:vAlign w:val="center"/>
                </w:tcPr>
                <w:p w:rsidR="003E1E5C" w:rsidRPr="002C50E2" w:rsidRDefault="003E1E5C" w:rsidP="003E1E5C">
                  <w:pPr>
                    <w:pStyle w:val="ekvlinie"/>
                  </w:pPr>
                </w:p>
              </w:tc>
            </w:tr>
            <w:tr w:rsidR="003E1E5C" w:rsidRPr="002C50E2" w:rsidTr="00CE12C0">
              <w:trPr>
                <w:trHeight w:hRule="exact" w:val="198"/>
              </w:trPr>
              <w:tc>
                <w:tcPr>
                  <w:tcW w:w="447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E1E5C" w:rsidRPr="002C50E2" w:rsidRDefault="003E1E5C" w:rsidP="003E1E5C">
                  <w:pPr>
                    <w:pStyle w:val="ekvlinie"/>
                  </w:pPr>
                </w:p>
              </w:tc>
            </w:tr>
            <w:tr w:rsidR="003E1E5C" w:rsidRPr="002C50E2" w:rsidTr="00CE12C0">
              <w:trPr>
                <w:trHeight w:hRule="exact" w:val="170"/>
              </w:trPr>
              <w:tc>
                <w:tcPr>
                  <w:tcW w:w="447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E1E5C" w:rsidRPr="002C50E2" w:rsidRDefault="003E1E5C" w:rsidP="003E1E5C">
                  <w:pPr>
                    <w:pStyle w:val="ekvlinie"/>
                  </w:pPr>
                </w:p>
              </w:tc>
            </w:tr>
          </w:tbl>
          <w:p w:rsidR="003A6A06" w:rsidRPr="003A6A06" w:rsidRDefault="003A6A06" w:rsidP="003E1E5C">
            <w:pPr>
              <w:pStyle w:val="ekvgrundtexthalbe"/>
            </w:pPr>
            <w:bookmarkStart w:id="2" w:name="_GoBack"/>
            <w:bookmarkEnd w:id="2"/>
          </w:p>
        </w:tc>
        <w:tc>
          <w:tcPr>
            <w:tcW w:w="4680" w:type="dxa"/>
            <w:tcBorders>
              <w:top w:val="single" w:sz="12" w:space="0" w:color="333333"/>
              <w:left w:val="single" w:sz="4" w:space="0" w:color="auto"/>
            </w:tcBorders>
            <w:tcMar>
              <w:left w:w="284" w:type="dxa"/>
            </w:tcMar>
            <w:vAlign w:val="center"/>
          </w:tcPr>
          <w:p w:rsidR="00CA5A16" w:rsidRDefault="00CA5A16" w:rsidP="00CA5A16">
            <w:pPr>
              <w:pStyle w:val="ekvtabell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44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79"/>
            </w:tblGrid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98"/>
              </w:trPr>
              <w:tc>
                <w:tcPr>
                  <w:tcW w:w="447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</w:tbl>
          <w:p w:rsidR="00CA5A16" w:rsidRDefault="00CA5A16" w:rsidP="00CA5A16">
            <w:pPr>
              <w:pStyle w:val="ekvgrundtexthalbe"/>
            </w:pPr>
          </w:p>
          <w:tbl>
            <w:tblPr>
              <w:tblpPr w:leftFromText="141" w:rightFromText="141" w:vertAnchor="text" w:tblpX="-6" w:tblpY="1"/>
              <w:tblOverlap w:val="never"/>
              <w:tblW w:w="44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79"/>
            </w:tblGrid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98"/>
              </w:trPr>
              <w:tc>
                <w:tcPr>
                  <w:tcW w:w="447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</w:tbl>
          <w:p w:rsidR="00CA5A16" w:rsidRDefault="00CA5A16" w:rsidP="00CA5A16">
            <w:pPr>
              <w:pStyle w:val="ekvgrundtexthalbe"/>
            </w:pPr>
          </w:p>
          <w:tbl>
            <w:tblPr>
              <w:tblpPr w:leftFromText="141" w:rightFromText="141" w:vertAnchor="text" w:tblpX="-6" w:tblpY="1"/>
              <w:tblOverlap w:val="never"/>
              <w:tblW w:w="44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79"/>
            </w:tblGrid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98"/>
              </w:trPr>
              <w:tc>
                <w:tcPr>
                  <w:tcW w:w="447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</w:tbl>
          <w:p w:rsidR="00CA5A16" w:rsidRDefault="00CA5A16" w:rsidP="00CA5A16">
            <w:pPr>
              <w:pStyle w:val="ekvgrundtexthalbe"/>
            </w:pPr>
          </w:p>
          <w:tbl>
            <w:tblPr>
              <w:tblpPr w:leftFromText="141" w:rightFromText="141" w:vertAnchor="text" w:tblpX="-6" w:tblpY="1"/>
              <w:tblOverlap w:val="never"/>
              <w:tblW w:w="44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79"/>
            </w:tblGrid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98"/>
              </w:trPr>
              <w:tc>
                <w:tcPr>
                  <w:tcW w:w="447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  <w:tr w:rsidR="00CA5A16" w:rsidRPr="002C50E2" w:rsidTr="008D06D8">
              <w:trPr>
                <w:trHeight w:hRule="exact" w:val="170"/>
              </w:trPr>
              <w:tc>
                <w:tcPr>
                  <w:tcW w:w="447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A5A16" w:rsidRPr="002C50E2" w:rsidRDefault="00CA5A16" w:rsidP="00CA5A16">
                  <w:pPr>
                    <w:pStyle w:val="ekvlinie"/>
                  </w:pPr>
                </w:p>
              </w:tc>
            </w:tr>
          </w:tbl>
          <w:p w:rsidR="003E1E5C" w:rsidRDefault="003E1E5C" w:rsidP="003E1E5C">
            <w:pPr>
              <w:pStyle w:val="ekvgrundtexthalbe"/>
            </w:pPr>
          </w:p>
          <w:tbl>
            <w:tblPr>
              <w:tblpPr w:leftFromText="141" w:rightFromText="141" w:vertAnchor="text" w:tblpX="-6" w:tblpY="1"/>
              <w:tblOverlap w:val="never"/>
              <w:tblW w:w="44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79"/>
            </w:tblGrid>
            <w:tr w:rsidR="003E1E5C" w:rsidRPr="002C50E2" w:rsidTr="00CE12C0">
              <w:trPr>
                <w:trHeight w:hRule="exact" w:val="170"/>
              </w:trPr>
              <w:tc>
                <w:tcPr>
                  <w:tcW w:w="4479" w:type="dxa"/>
                  <w:noWrap/>
                  <w:vAlign w:val="center"/>
                </w:tcPr>
                <w:p w:rsidR="003E1E5C" w:rsidRPr="002C50E2" w:rsidRDefault="003E1E5C" w:rsidP="003E1E5C">
                  <w:pPr>
                    <w:pStyle w:val="ekvlinie"/>
                  </w:pPr>
                </w:p>
              </w:tc>
            </w:tr>
            <w:tr w:rsidR="003E1E5C" w:rsidRPr="002C50E2" w:rsidTr="00CE12C0">
              <w:trPr>
                <w:trHeight w:hRule="exact" w:val="198"/>
              </w:trPr>
              <w:tc>
                <w:tcPr>
                  <w:tcW w:w="447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E1E5C" w:rsidRPr="002C50E2" w:rsidRDefault="003E1E5C" w:rsidP="003E1E5C">
                  <w:pPr>
                    <w:pStyle w:val="ekvlinie"/>
                  </w:pPr>
                </w:p>
              </w:tc>
            </w:tr>
            <w:tr w:rsidR="003E1E5C" w:rsidRPr="002C50E2" w:rsidTr="00CE12C0">
              <w:trPr>
                <w:trHeight w:hRule="exact" w:val="170"/>
              </w:trPr>
              <w:tc>
                <w:tcPr>
                  <w:tcW w:w="447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E1E5C" w:rsidRPr="002C50E2" w:rsidRDefault="003E1E5C" w:rsidP="003E1E5C">
                  <w:pPr>
                    <w:pStyle w:val="ekvlinie"/>
                  </w:pPr>
                </w:p>
              </w:tc>
            </w:tr>
          </w:tbl>
          <w:p w:rsidR="00A0177F" w:rsidRPr="00FB3BCE" w:rsidRDefault="00A0177F" w:rsidP="00157E76">
            <w:pPr>
              <w:pStyle w:val="ekvgrundtexthalbe"/>
              <w:jc w:val="center"/>
            </w:pPr>
          </w:p>
        </w:tc>
      </w:tr>
      <w:bookmarkEnd w:id="1"/>
    </w:tbl>
    <w:p w:rsidR="002F1AF9" w:rsidRDefault="002F1AF9" w:rsidP="00005AE2"/>
    <w:sectPr w:rsidR="002F1AF9" w:rsidSect="008D5A1A"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84E" w:rsidRDefault="0067184E" w:rsidP="003C599D">
      <w:pPr>
        <w:spacing w:line="240" w:lineRule="auto"/>
      </w:pPr>
      <w:r>
        <w:separator/>
      </w:r>
    </w:p>
  </w:endnote>
  <w:endnote w:type="continuationSeparator" w:id="0">
    <w:p w:rsidR="0067184E" w:rsidRDefault="0067184E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247324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247324" w:rsidRDefault="00247324" w:rsidP="00370A70">
          <w:pPr>
            <w:pStyle w:val="ekvpagina"/>
          </w:pPr>
        </w:p>
        <w:p w:rsidR="00247324" w:rsidRPr="00247324" w:rsidRDefault="00247324" w:rsidP="00370A70">
          <w:pPr>
            <w:pStyle w:val="ekvpagina"/>
            <w:rPr>
              <w:rStyle w:val="ekvfett"/>
            </w:rPr>
          </w:pPr>
          <w:r w:rsidRPr="00247324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CE08F1">
          <w:pPr>
            <w:pStyle w:val="ekvquelle"/>
          </w:pPr>
          <w:r w:rsidRPr="00005AE2">
            <w:t xml:space="preserve">Textquellen: </w:t>
          </w:r>
          <w:r w:rsidR="00CE08F1">
            <w:t>Imke Bünstorf, Syke</w:t>
          </w:r>
        </w:p>
        <w:p w:rsidR="00193A18" w:rsidRPr="00025140" w:rsidRDefault="00193A18" w:rsidP="00005AE2">
          <w:pPr>
            <w:pStyle w:val="ekvquelle"/>
          </w:pPr>
          <w:r w:rsidRPr="00005AE2">
            <w:t>Illustrato</w:t>
          </w:r>
          <w:r w:rsidRPr="003E1E5C">
            <w:t xml:space="preserve">ren: </w:t>
          </w:r>
          <w:r w:rsidR="003E1E5C" w:rsidRPr="003E1E5C">
            <w:t>Anke Fröhlich, Leipzig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84E" w:rsidRDefault="0067184E" w:rsidP="003C599D">
      <w:pPr>
        <w:spacing w:line="240" w:lineRule="auto"/>
      </w:pPr>
      <w:r>
        <w:separator/>
      </w:r>
    </w:p>
  </w:footnote>
  <w:footnote w:type="continuationSeparator" w:id="0">
    <w:p w:rsidR="0067184E" w:rsidRDefault="0067184E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9A0"/>
    <w:rsid w:val="000040E2"/>
    <w:rsid w:val="00004D44"/>
    <w:rsid w:val="00005AE2"/>
    <w:rsid w:val="000101D7"/>
    <w:rsid w:val="00017D13"/>
    <w:rsid w:val="00020440"/>
    <w:rsid w:val="000206B8"/>
    <w:rsid w:val="00022DD3"/>
    <w:rsid w:val="00025140"/>
    <w:rsid w:val="00035074"/>
    <w:rsid w:val="00037566"/>
    <w:rsid w:val="00043523"/>
    <w:rsid w:val="00046BA4"/>
    <w:rsid w:val="000523D4"/>
    <w:rsid w:val="00054678"/>
    <w:rsid w:val="00054A93"/>
    <w:rsid w:val="00054F7A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57E76"/>
    <w:rsid w:val="0016236A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B1E3A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52F"/>
    <w:rsid w:val="00216D91"/>
    <w:rsid w:val="002240EA"/>
    <w:rsid w:val="002266E8"/>
    <w:rsid w:val="002277D2"/>
    <w:rsid w:val="002301FF"/>
    <w:rsid w:val="00232213"/>
    <w:rsid w:val="00246F77"/>
    <w:rsid w:val="00247324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C5A7B"/>
    <w:rsid w:val="002D41F4"/>
    <w:rsid w:val="002D6D49"/>
    <w:rsid w:val="002D7B0C"/>
    <w:rsid w:val="002D7B42"/>
    <w:rsid w:val="002E023D"/>
    <w:rsid w:val="002E163A"/>
    <w:rsid w:val="002E7FEA"/>
    <w:rsid w:val="002F1328"/>
    <w:rsid w:val="002F1AF9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851A0"/>
    <w:rsid w:val="0039268F"/>
    <w:rsid w:val="00392F9B"/>
    <w:rsid w:val="00393629"/>
    <w:rsid w:val="003945FF"/>
    <w:rsid w:val="0039465E"/>
    <w:rsid w:val="003973E4"/>
    <w:rsid w:val="003A1A19"/>
    <w:rsid w:val="003A5B0C"/>
    <w:rsid w:val="003A6A06"/>
    <w:rsid w:val="003B59CC"/>
    <w:rsid w:val="003C39DC"/>
    <w:rsid w:val="003C599D"/>
    <w:rsid w:val="003D70F5"/>
    <w:rsid w:val="003E1E5C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96206"/>
    <w:rsid w:val="004A162C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4FA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5570D"/>
    <w:rsid w:val="0066479D"/>
    <w:rsid w:val="0067184E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291A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375B"/>
    <w:rsid w:val="00745BC6"/>
    <w:rsid w:val="007507F9"/>
    <w:rsid w:val="00751B0E"/>
    <w:rsid w:val="00752795"/>
    <w:rsid w:val="00760C41"/>
    <w:rsid w:val="00766405"/>
    <w:rsid w:val="0076691A"/>
    <w:rsid w:val="0076742C"/>
    <w:rsid w:val="007715D8"/>
    <w:rsid w:val="00772DA9"/>
    <w:rsid w:val="00782506"/>
    <w:rsid w:val="00787700"/>
    <w:rsid w:val="00794C12"/>
    <w:rsid w:val="007A28F1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22EC"/>
    <w:rsid w:val="00854D77"/>
    <w:rsid w:val="008576F6"/>
    <w:rsid w:val="00857713"/>
    <w:rsid w:val="00862C21"/>
    <w:rsid w:val="00866C85"/>
    <w:rsid w:val="00874376"/>
    <w:rsid w:val="00880920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B665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2DB8"/>
    <w:rsid w:val="008F6EDE"/>
    <w:rsid w:val="00902002"/>
    <w:rsid w:val="00902CEB"/>
    <w:rsid w:val="009059E9"/>
    <w:rsid w:val="00905BCF"/>
    <w:rsid w:val="009064C0"/>
    <w:rsid w:val="00907EC2"/>
    <w:rsid w:val="00912A0A"/>
    <w:rsid w:val="00913598"/>
    <w:rsid w:val="00913892"/>
    <w:rsid w:val="009215E3"/>
    <w:rsid w:val="00931FBB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03B4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1A5A"/>
    <w:rsid w:val="00992275"/>
    <w:rsid w:val="00992B92"/>
    <w:rsid w:val="009A056D"/>
    <w:rsid w:val="009A17FC"/>
    <w:rsid w:val="009A2DC4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0AC7"/>
    <w:rsid w:val="009F1185"/>
    <w:rsid w:val="00A0177F"/>
    <w:rsid w:val="00A01AD0"/>
    <w:rsid w:val="00A024FF"/>
    <w:rsid w:val="00A05E18"/>
    <w:rsid w:val="00A06EFE"/>
    <w:rsid w:val="00A16C28"/>
    <w:rsid w:val="00A170E5"/>
    <w:rsid w:val="00A2146F"/>
    <w:rsid w:val="00A23E76"/>
    <w:rsid w:val="00A26B32"/>
    <w:rsid w:val="00A27593"/>
    <w:rsid w:val="00A31A0E"/>
    <w:rsid w:val="00A35787"/>
    <w:rsid w:val="00A370D6"/>
    <w:rsid w:val="00A41DA3"/>
    <w:rsid w:val="00A43B4C"/>
    <w:rsid w:val="00A478DC"/>
    <w:rsid w:val="00A701AF"/>
    <w:rsid w:val="00A72BBC"/>
    <w:rsid w:val="00A75504"/>
    <w:rsid w:val="00A8687B"/>
    <w:rsid w:val="00A92B79"/>
    <w:rsid w:val="00A9695B"/>
    <w:rsid w:val="00AA2D66"/>
    <w:rsid w:val="00AA3E8B"/>
    <w:rsid w:val="00AA5A5A"/>
    <w:rsid w:val="00AA74FF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1277"/>
    <w:rsid w:val="00C94D17"/>
    <w:rsid w:val="00CA2007"/>
    <w:rsid w:val="00CA26D8"/>
    <w:rsid w:val="00CA5A16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08F1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27C16"/>
    <w:rsid w:val="00D3427F"/>
    <w:rsid w:val="00D36857"/>
    <w:rsid w:val="00D43BDB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2E8"/>
    <w:rsid w:val="00D94CC2"/>
    <w:rsid w:val="00DA1633"/>
    <w:rsid w:val="00DA29C3"/>
    <w:rsid w:val="00DA7AA4"/>
    <w:rsid w:val="00DB0557"/>
    <w:rsid w:val="00DB19FD"/>
    <w:rsid w:val="00DB2C80"/>
    <w:rsid w:val="00DB3C9B"/>
    <w:rsid w:val="00DC2340"/>
    <w:rsid w:val="00DC30DA"/>
    <w:rsid w:val="00DC33AC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6A72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059A0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1581"/>
    <w:rsid w:val="00F42294"/>
    <w:rsid w:val="00F42F7B"/>
    <w:rsid w:val="00F459EB"/>
    <w:rsid w:val="00F52C9C"/>
    <w:rsid w:val="00F55BB5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95E05"/>
  <w15:chartTrackingRefBased/>
  <w15:docId w15:val="{DE190BF3-369F-405E-B61E-E72132ABB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65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</dc:creator>
  <cp:keywords/>
  <dc:description/>
  <cp:lastModifiedBy>Annett Berger</cp:lastModifiedBy>
  <cp:revision>25</cp:revision>
  <cp:lastPrinted>2018-05-03T08:27:00Z</cp:lastPrinted>
  <dcterms:created xsi:type="dcterms:W3CDTF">2018-01-18T15:54:00Z</dcterms:created>
  <dcterms:modified xsi:type="dcterms:W3CDTF">2018-06-13T07:12:00Z</dcterms:modified>
</cp:coreProperties>
</file>