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:rsidR="00FB59FB" w:rsidRPr="00AE65F6" w:rsidRDefault="00FB59FB" w:rsidP="0076742C">
            <w:pPr>
              <w:pageBreakBefore/>
              <w:jc w:val="center"/>
              <w:rPr>
                <w:color w:val="FFFFFF" w:themeColor="background1"/>
              </w:rPr>
            </w:pPr>
            <w:bookmarkStart w:id="0" w:name="_GoBack"/>
            <w:bookmarkEnd w:id="0"/>
          </w:p>
        </w:tc>
        <w:tc>
          <w:tcPr>
            <w:tcW w:w="4186" w:type="dxa"/>
            <w:noWrap/>
            <w:vAlign w:val="bottom"/>
          </w:tcPr>
          <w:p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:rsidR="00FB59FB" w:rsidRPr="00C172AE" w:rsidRDefault="00FB59FB" w:rsidP="00293F9F">
            <w:pPr>
              <w:pStyle w:val="ekvkvnummer"/>
            </w:pPr>
            <w:r w:rsidRPr="005446D6">
              <w:t>KV</w:t>
            </w:r>
            <w:r w:rsidR="009322B1">
              <w:t xml:space="preserve"> 14</w:t>
            </w:r>
          </w:p>
        </w:tc>
      </w:tr>
      <w:tr w:rsidR="00BF17F2" w:rsidRPr="00BF17F2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:rsidR="00FB59FB" w:rsidRPr="00BF17F2" w:rsidRDefault="00FB59FB" w:rsidP="00587BFA"/>
        </w:tc>
      </w:tr>
    </w:tbl>
    <w:p w:rsidR="00CD7D9F" w:rsidRDefault="00587BFA" w:rsidP="00587BFA">
      <w:pPr>
        <w:pStyle w:val="ekvue1arial"/>
      </w:pPr>
      <w:bookmarkStart w:id="1" w:name="bmStart"/>
      <w:bookmarkEnd w:id="1"/>
      <w:r>
        <w:t>Wörter mit ie</w:t>
      </w:r>
    </w:p>
    <w:p w:rsidR="00587BFA" w:rsidRDefault="00587BFA" w:rsidP="00005AE2"/>
    <w:p w:rsidR="00293F9F" w:rsidRPr="00D3427F" w:rsidRDefault="00293F9F" w:rsidP="00293F9F">
      <w:pPr>
        <w:pStyle w:val="ekvnummerierung"/>
        <w:framePr w:wrap="around"/>
      </w:pPr>
      <w:r>
        <w:t>1</w:t>
      </w:r>
    </w:p>
    <w:p w:rsidR="00F21C4E" w:rsidRPr="00287B24" w:rsidRDefault="00F21C4E" w:rsidP="00F21C4E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3F9F" w:rsidRDefault="00293F9F" w:rsidP="00293F9F">
      <w:r>
        <w:t>Schwinge die Wörter</w:t>
      </w:r>
      <w:r w:rsidR="006657FD">
        <w:t xml:space="preserve"> mit </w:t>
      </w:r>
      <w:r w:rsidR="006657FD" w:rsidRPr="006657FD">
        <w:rPr>
          <w:b/>
        </w:rPr>
        <w:t>ie</w:t>
      </w:r>
      <w:r>
        <w:t>.</w:t>
      </w:r>
      <w:r w:rsidR="0008286B">
        <w:t xml:space="preserve"> Schreibe sie auf.</w:t>
      </w:r>
    </w:p>
    <w:p w:rsidR="00F775C0" w:rsidRDefault="000F5A9A" w:rsidP="00293F9F">
      <w:r>
        <w:rPr>
          <w:lang w:eastAsia="de-DE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512583</wp:posOffset>
            </wp:positionH>
            <wp:positionV relativeFrom="paragraph">
              <wp:posOffset>134086</wp:posOffset>
            </wp:positionV>
            <wp:extent cx="950976" cy="749829"/>
            <wp:effectExtent l="0" t="0" r="1905" b="0"/>
            <wp:wrapNone/>
            <wp:docPr id="1" name="Grafik 1" descr="E:\_Annett\Klett Verlag 2018\Hager\270941 Zebra 2 KV\Dateneingang\nachträgl. Illus\Rest\Rest\KV 14\S537300420_104_Bie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_Annett\Klett Verlag 2018\Hager\270941 Zebra 2 KV\Dateneingang\nachträgl. Illus\Rest\Rest\KV 14\S537300420_104_Bien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976" cy="749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75C0" w:rsidRPr="005924C6">
        <w:rPr>
          <w:rFonts w:eastAsia="Times New Roman" w:cs="Times New Roman"/>
          <w:sz w:val="20"/>
          <w:szCs w:val="20"/>
          <w:lang w:eastAsia="de-DE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2401900</wp:posOffset>
            </wp:positionH>
            <wp:positionV relativeFrom="paragraph">
              <wp:posOffset>90297</wp:posOffset>
            </wp:positionV>
            <wp:extent cx="1094740" cy="833755"/>
            <wp:effectExtent l="0" t="0" r="0" b="4445"/>
            <wp:wrapNone/>
            <wp:docPr id="47" name="Grafik 47" descr="Bil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der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999" t="2396" r="39567" b="81540"/>
                    <a:stretch/>
                  </pic:blipFill>
                  <pic:spPr bwMode="auto">
                    <a:xfrm>
                      <a:off x="0" y="0"/>
                      <a:ext cx="1094740" cy="83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775C0" w:rsidRPr="005924C6">
        <w:rPr>
          <w:rFonts w:eastAsia="Times New Roman" w:cs="Times New Roman"/>
          <w:sz w:val="20"/>
          <w:szCs w:val="20"/>
          <w:lang w:eastAsia="de-DE"/>
        </w:rPr>
        <w:drawing>
          <wp:anchor distT="0" distB="0" distL="114300" distR="114300" simplePos="0" relativeHeight="251660288" behindDoc="0" locked="0" layoutInCell="1" allowOverlap="1" wp14:anchorId="6676315C" wp14:editId="5F508637">
            <wp:simplePos x="0" y="0"/>
            <wp:positionH relativeFrom="column">
              <wp:posOffset>4377690</wp:posOffset>
            </wp:positionH>
            <wp:positionV relativeFrom="paragraph">
              <wp:posOffset>132715</wp:posOffset>
            </wp:positionV>
            <wp:extent cx="1094740" cy="833755"/>
            <wp:effectExtent l="0" t="0" r="0" b="4445"/>
            <wp:wrapNone/>
            <wp:docPr id="48" name="Grafik 48" descr="Bil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der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917" t="2960" r="8649" b="80976"/>
                    <a:stretch/>
                  </pic:blipFill>
                  <pic:spPr bwMode="auto">
                    <a:xfrm>
                      <a:off x="0" y="0"/>
                      <a:ext cx="1094740" cy="83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40D2B" w:rsidRDefault="00640D2B" w:rsidP="00293F9F"/>
    <w:p w:rsidR="005924C6" w:rsidRDefault="005924C6" w:rsidP="00293F9F"/>
    <w:p w:rsidR="005924C6" w:rsidRDefault="005924C6" w:rsidP="005924C6">
      <w:pPr>
        <w:rPr>
          <w:color w:val="FF0000"/>
        </w:rPr>
      </w:pPr>
      <w:bookmarkStart w:id="2" w:name="_Hlk513097083"/>
      <w:bookmarkStart w:id="3" w:name="_Hlk513096953"/>
      <w:r>
        <w:rPr>
          <w:color w:val="FF0000"/>
        </w:rPr>
        <w:t xml:space="preserve">        </w:t>
      </w:r>
    </w:p>
    <w:p w:rsidR="005924C6" w:rsidRDefault="005924C6" w:rsidP="005924C6"/>
    <w:tbl>
      <w:tblPr>
        <w:tblW w:w="93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91"/>
        <w:gridCol w:w="340"/>
        <w:gridCol w:w="2891"/>
        <w:gridCol w:w="340"/>
        <w:gridCol w:w="2891"/>
      </w:tblGrid>
      <w:tr w:rsidR="005924C6" w:rsidRPr="002C50E2" w:rsidTr="005924C6">
        <w:trPr>
          <w:trHeight w:hRule="exact" w:val="397"/>
        </w:trPr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:rsidR="005924C6" w:rsidRPr="002C50E2" w:rsidRDefault="005924C6" w:rsidP="008D06D8">
            <w:pPr>
              <w:pStyle w:val="ekvlinie"/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24C6" w:rsidRPr="002C50E2" w:rsidRDefault="005924C6" w:rsidP="008D06D8">
            <w:pPr>
              <w:pStyle w:val="ekvlinie"/>
              <w:jc w:val="center"/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924C6" w:rsidRPr="002C50E2" w:rsidRDefault="005924C6" w:rsidP="008D06D8">
            <w:pPr>
              <w:pStyle w:val="ekvlinie"/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24C6" w:rsidRPr="002C50E2" w:rsidRDefault="005924C6" w:rsidP="008D06D8">
            <w:pPr>
              <w:pStyle w:val="ekvlinie"/>
              <w:jc w:val="center"/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924C6" w:rsidRPr="002C50E2" w:rsidRDefault="005924C6" w:rsidP="008D06D8">
            <w:pPr>
              <w:pStyle w:val="ekvlinie"/>
              <w:jc w:val="center"/>
            </w:pPr>
          </w:p>
        </w:tc>
      </w:tr>
      <w:tr w:rsidR="005924C6" w:rsidRPr="002C50E2" w:rsidTr="005924C6">
        <w:trPr>
          <w:trHeight w:hRule="exact" w:val="170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24C6" w:rsidRPr="002C50E2" w:rsidRDefault="005924C6" w:rsidP="008D06D8">
            <w:pPr>
              <w:pStyle w:val="ekvlinie"/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924C6" w:rsidRPr="002C50E2" w:rsidRDefault="005924C6" w:rsidP="008D06D8">
            <w:pPr>
              <w:pStyle w:val="ekvlinie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4C6" w:rsidRPr="002C50E2" w:rsidRDefault="005924C6" w:rsidP="008D06D8">
            <w:pPr>
              <w:pStyle w:val="ekvlinie"/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924C6" w:rsidRPr="002C50E2" w:rsidRDefault="005924C6" w:rsidP="008D06D8">
            <w:pPr>
              <w:pStyle w:val="ekvlinie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4C6" w:rsidRPr="002C50E2" w:rsidRDefault="005924C6" w:rsidP="008D06D8">
            <w:pPr>
              <w:pStyle w:val="ekvlinie"/>
            </w:pPr>
          </w:p>
        </w:tc>
      </w:tr>
      <w:tr w:rsidR="005924C6" w:rsidRPr="002C50E2" w:rsidTr="005924C6">
        <w:trPr>
          <w:trHeight w:hRule="exact" w:val="198"/>
        </w:trPr>
        <w:tc>
          <w:tcPr>
            <w:tcW w:w="2891" w:type="dxa"/>
            <w:tcBorders>
              <w:top w:val="single" w:sz="4" w:space="0" w:color="auto"/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5924C6" w:rsidRPr="002C50E2" w:rsidRDefault="005924C6" w:rsidP="008D06D8">
            <w:pPr>
              <w:pStyle w:val="ekvlinie"/>
            </w:pPr>
          </w:p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</w:tcPr>
          <w:p w:rsidR="005924C6" w:rsidRPr="002C50E2" w:rsidRDefault="005924C6" w:rsidP="008D06D8">
            <w:pPr>
              <w:pStyle w:val="ekvlinie"/>
            </w:pPr>
          </w:p>
        </w:tc>
        <w:tc>
          <w:tcPr>
            <w:tcW w:w="2891" w:type="dxa"/>
            <w:tcBorders>
              <w:top w:val="single" w:sz="4" w:space="0" w:color="auto"/>
              <w:bottom w:val="single" w:sz="6" w:space="0" w:color="auto"/>
            </w:tcBorders>
            <w:shd w:val="clear" w:color="auto" w:fill="D9D9D9"/>
          </w:tcPr>
          <w:p w:rsidR="005924C6" w:rsidRPr="002C50E2" w:rsidRDefault="005924C6" w:rsidP="008D06D8">
            <w:pPr>
              <w:pStyle w:val="ekvlinie"/>
            </w:pPr>
          </w:p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</w:tcPr>
          <w:p w:rsidR="005924C6" w:rsidRPr="002C50E2" w:rsidRDefault="005924C6" w:rsidP="008D06D8">
            <w:pPr>
              <w:pStyle w:val="ekvlinie"/>
            </w:pPr>
          </w:p>
        </w:tc>
        <w:tc>
          <w:tcPr>
            <w:tcW w:w="2891" w:type="dxa"/>
            <w:tcBorders>
              <w:top w:val="single" w:sz="4" w:space="0" w:color="auto"/>
              <w:bottom w:val="single" w:sz="6" w:space="0" w:color="auto"/>
            </w:tcBorders>
            <w:shd w:val="clear" w:color="auto" w:fill="D9D9D9"/>
          </w:tcPr>
          <w:p w:rsidR="005924C6" w:rsidRPr="002C50E2" w:rsidRDefault="005924C6" w:rsidP="008D06D8">
            <w:pPr>
              <w:pStyle w:val="ekvlinie"/>
            </w:pPr>
          </w:p>
        </w:tc>
      </w:tr>
      <w:tr w:rsidR="005924C6" w:rsidRPr="002C50E2" w:rsidTr="005924C6">
        <w:trPr>
          <w:trHeight w:hRule="exact" w:val="170"/>
        </w:trPr>
        <w:tc>
          <w:tcPr>
            <w:tcW w:w="2891" w:type="dxa"/>
            <w:tcBorders>
              <w:top w:val="single" w:sz="6" w:space="0" w:color="auto"/>
              <w:bottom w:val="single" w:sz="4" w:space="0" w:color="auto"/>
            </w:tcBorders>
            <w:noWrap/>
            <w:vAlign w:val="center"/>
          </w:tcPr>
          <w:p w:rsidR="005924C6" w:rsidRPr="002C50E2" w:rsidRDefault="005924C6" w:rsidP="008D06D8">
            <w:pPr>
              <w:pStyle w:val="ekvlinie"/>
            </w:pPr>
          </w:p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</w:tcPr>
          <w:p w:rsidR="005924C6" w:rsidRPr="002C50E2" w:rsidRDefault="005924C6" w:rsidP="008D06D8">
            <w:pPr>
              <w:pStyle w:val="ekvlinie"/>
            </w:pPr>
          </w:p>
        </w:tc>
        <w:tc>
          <w:tcPr>
            <w:tcW w:w="2891" w:type="dxa"/>
            <w:tcBorders>
              <w:top w:val="single" w:sz="6" w:space="0" w:color="auto"/>
              <w:bottom w:val="single" w:sz="4" w:space="0" w:color="auto"/>
            </w:tcBorders>
          </w:tcPr>
          <w:p w:rsidR="005924C6" w:rsidRPr="002C50E2" w:rsidRDefault="005924C6" w:rsidP="008D06D8">
            <w:pPr>
              <w:pStyle w:val="ekvlinie"/>
            </w:pPr>
          </w:p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</w:tcPr>
          <w:p w:rsidR="005924C6" w:rsidRPr="002C50E2" w:rsidRDefault="005924C6" w:rsidP="008D06D8">
            <w:pPr>
              <w:pStyle w:val="ekvlinie"/>
            </w:pPr>
          </w:p>
        </w:tc>
        <w:tc>
          <w:tcPr>
            <w:tcW w:w="2891" w:type="dxa"/>
            <w:tcBorders>
              <w:top w:val="single" w:sz="6" w:space="0" w:color="auto"/>
              <w:bottom w:val="single" w:sz="4" w:space="0" w:color="auto"/>
            </w:tcBorders>
          </w:tcPr>
          <w:p w:rsidR="005924C6" w:rsidRPr="002C50E2" w:rsidRDefault="005924C6" w:rsidP="008D06D8">
            <w:pPr>
              <w:pStyle w:val="ekvlinie"/>
            </w:pPr>
          </w:p>
        </w:tc>
      </w:tr>
    </w:tbl>
    <w:p w:rsidR="005924C6" w:rsidRDefault="000F5A9A" w:rsidP="005924C6">
      <w:r>
        <w:rPr>
          <w:lang w:eastAsia="de-DE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4339844</wp:posOffset>
            </wp:positionH>
            <wp:positionV relativeFrom="paragraph">
              <wp:posOffset>168452</wp:posOffset>
            </wp:positionV>
            <wp:extent cx="1277620" cy="938179"/>
            <wp:effectExtent l="0" t="0" r="0" b="0"/>
            <wp:wrapNone/>
            <wp:docPr id="2" name="Grafik 2" descr="E:\_Annett\Klett Verlag 2018\Hager\270941 Zebra 2 KV\Dateneingang\nachträgl. Illus\Rest\Rest\KV 14\S537270900_71_Dieb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_Annett\Klett Verlag 2018\Hager\270941 Zebra 2 KV\Dateneingang\nachträgl. Illus\Rest\Rest\KV 14\S537270900_71_Diebe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7620" cy="938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924C6">
        <w:t xml:space="preserve"> </w:t>
      </w:r>
    </w:p>
    <w:bookmarkEnd w:id="2"/>
    <w:p w:rsidR="00F775C0" w:rsidRDefault="00F775C0" w:rsidP="00F775C0">
      <w:r w:rsidRPr="005924C6">
        <w:rPr>
          <w:rFonts w:eastAsia="Times New Roman" w:cs="Times New Roman"/>
          <w:sz w:val="20"/>
          <w:szCs w:val="20"/>
          <w:lang w:eastAsia="de-DE"/>
        </w:rPr>
        <w:drawing>
          <wp:anchor distT="0" distB="0" distL="114300" distR="114300" simplePos="0" relativeHeight="251667456" behindDoc="0" locked="0" layoutInCell="1" allowOverlap="1" wp14:anchorId="5AFC59D3" wp14:editId="1E0EDDC1">
            <wp:simplePos x="0" y="0"/>
            <wp:positionH relativeFrom="column">
              <wp:posOffset>69799</wp:posOffset>
            </wp:positionH>
            <wp:positionV relativeFrom="paragraph">
              <wp:posOffset>71120</wp:posOffset>
            </wp:positionV>
            <wp:extent cx="1784909" cy="833593"/>
            <wp:effectExtent l="0" t="0" r="6350" b="5080"/>
            <wp:wrapNone/>
            <wp:docPr id="51" name="Grafik 51" descr="Bil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der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3" t="36786" r="69106" b="47150"/>
                    <a:stretch/>
                  </pic:blipFill>
                  <pic:spPr bwMode="auto">
                    <a:xfrm>
                      <a:off x="0" y="0"/>
                      <a:ext cx="1784909" cy="833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924C6">
        <w:rPr>
          <w:rFonts w:eastAsia="Times New Roman" w:cs="Times New Roman"/>
          <w:sz w:val="20"/>
          <w:szCs w:val="20"/>
          <w:lang w:eastAsia="de-DE"/>
        </w:rPr>
        <w:drawing>
          <wp:anchor distT="0" distB="0" distL="114300" distR="114300" simplePos="0" relativeHeight="251663360" behindDoc="0" locked="0" layoutInCell="1" allowOverlap="1" wp14:anchorId="18A914DC" wp14:editId="29920A99">
            <wp:simplePos x="0" y="0"/>
            <wp:positionH relativeFrom="column">
              <wp:posOffset>2058035</wp:posOffset>
            </wp:positionH>
            <wp:positionV relativeFrom="paragraph">
              <wp:posOffset>71653</wp:posOffset>
            </wp:positionV>
            <wp:extent cx="1784909" cy="833593"/>
            <wp:effectExtent l="0" t="0" r="6350" b="5080"/>
            <wp:wrapNone/>
            <wp:docPr id="49" name="Grafik 49" descr="Bil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der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732" t="35940" r="35207" b="47996"/>
                    <a:stretch/>
                  </pic:blipFill>
                  <pic:spPr bwMode="auto">
                    <a:xfrm>
                      <a:off x="0" y="0"/>
                      <a:ext cx="1784909" cy="833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775C0" w:rsidRDefault="00F775C0" w:rsidP="00F775C0"/>
    <w:p w:rsidR="00F775C0" w:rsidRDefault="00F775C0" w:rsidP="00F775C0"/>
    <w:p w:rsidR="00F775C0" w:rsidRDefault="00F775C0" w:rsidP="00F775C0">
      <w:pPr>
        <w:rPr>
          <w:color w:val="FF0000"/>
        </w:rPr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 xml:space="preserve">             </w:t>
      </w:r>
      <w:r>
        <w:rPr>
          <w:color w:val="FF0000"/>
        </w:rPr>
        <w:tab/>
      </w:r>
    </w:p>
    <w:p w:rsidR="00F775C0" w:rsidRDefault="00F775C0" w:rsidP="00F775C0"/>
    <w:tbl>
      <w:tblPr>
        <w:tblW w:w="93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91"/>
        <w:gridCol w:w="340"/>
        <w:gridCol w:w="2891"/>
        <w:gridCol w:w="340"/>
        <w:gridCol w:w="2891"/>
      </w:tblGrid>
      <w:tr w:rsidR="00F775C0" w:rsidRPr="002C50E2" w:rsidTr="008D06D8">
        <w:trPr>
          <w:trHeight w:hRule="exact" w:val="397"/>
        </w:trPr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:rsidR="00F775C0" w:rsidRPr="002C50E2" w:rsidRDefault="00F775C0" w:rsidP="008D06D8">
            <w:pPr>
              <w:pStyle w:val="ekvlinie"/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775C0" w:rsidRPr="002C50E2" w:rsidRDefault="00F775C0" w:rsidP="008D06D8">
            <w:pPr>
              <w:pStyle w:val="ekvlinie"/>
              <w:jc w:val="center"/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F775C0" w:rsidRPr="002C50E2" w:rsidRDefault="00F775C0" w:rsidP="008D06D8">
            <w:pPr>
              <w:pStyle w:val="ekvlinie"/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775C0" w:rsidRPr="002C50E2" w:rsidRDefault="00F775C0" w:rsidP="008D06D8">
            <w:pPr>
              <w:pStyle w:val="ekvlinie"/>
              <w:jc w:val="center"/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F775C0" w:rsidRPr="002C50E2" w:rsidRDefault="00F775C0" w:rsidP="008D06D8">
            <w:pPr>
              <w:pStyle w:val="ekvlinie"/>
              <w:jc w:val="center"/>
            </w:pPr>
          </w:p>
        </w:tc>
      </w:tr>
      <w:tr w:rsidR="00F775C0" w:rsidRPr="002C50E2" w:rsidTr="008D06D8">
        <w:trPr>
          <w:trHeight w:hRule="exact" w:val="170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5C0" w:rsidRPr="002C50E2" w:rsidRDefault="00F775C0" w:rsidP="008D06D8">
            <w:pPr>
              <w:pStyle w:val="ekvlinie"/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775C0" w:rsidRPr="002C50E2" w:rsidRDefault="00F775C0" w:rsidP="008D06D8">
            <w:pPr>
              <w:pStyle w:val="ekvlinie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C0" w:rsidRPr="002C50E2" w:rsidRDefault="00F775C0" w:rsidP="008D06D8">
            <w:pPr>
              <w:pStyle w:val="ekvlinie"/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775C0" w:rsidRPr="002C50E2" w:rsidRDefault="00F775C0" w:rsidP="008D06D8">
            <w:pPr>
              <w:pStyle w:val="ekvlinie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C0" w:rsidRPr="002C50E2" w:rsidRDefault="00F775C0" w:rsidP="008D06D8">
            <w:pPr>
              <w:pStyle w:val="ekvlinie"/>
            </w:pPr>
          </w:p>
        </w:tc>
      </w:tr>
      <w:tr w:rsidR="00F775C0" w:rsidRPr="002C50E2" w:rsidTr="008D06D8">
        <w:trPr>
          <w:trHeight w:hRule="exact" w:val="198"/>
        </w:trPr>
        <w:tc>
          <w:tcPr>
            <w:tcW w:w="2891" w:type="dxa"/>
            <w:tcBorders>
              <w:top w:val="single" w:sz="4" w:space="0" w:color="auto"/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F775C0" w:rsidRPr="002C50E2" w:rsidRDefault="00F775C0" w:rsidP="008D06D8">
            <w:pPr>
              <w:pStyle w:val="ekvlinie"/>
            </w:pPr>
          </w:p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</w:tcPr>
          <w:p w:rsidR="00F775C0" w:rsidRPr="002C50E2" w:rsidRDefault="00F775C0" w:rsidP="008D06D8">
            <w:pPr>
              <w:pStyle w:val="ekvlinie"/>
            </w:pPr>
          </w:p>
        </w:tc>
        <w:tc>
          <w:tcPr>
            <w:tcW w:w="2891" w:type="dxa"/>
            <w:tcBorders>
              <w:top w:val="single" w:sz="4" w:space="0" w:color="auto"/>
              <w:bottom w:val="single" w:sz="6" w:space="0" w:color="auto"/>
            </w:tcBorders>
            <w:shd w:val="clear" w:color="auto" w:fill="D9D9D9"/>
          </w:tcPr>
          <w:p w:rsidR="00F775C0" w:rsidRPr="002C50E2" w:rsidRDefault="00F775C0" w:rsidP="008D06D8">
            <w:pPr>
              <w:pStyle w:val="ekvlinie"/>
            </w:pPr>
          </w:p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</w:tcPr>
          <w:p w:rsidR="00F775C0" w:rsidRPr="002C50E2" w:rsidRDefault="00F775C0" w:rsidP="008D06D8">
            <w:pPr>
              <w:pStyle w:val="ekvlinie"/>
            </w:pPr>
          </w:p>
        </w:tc>
        <w:tc>
          <w:tcPr>
            <w:tcW w:w="2891" w:type="dxa"/>
            <w:tcBorders>
              <w:top w:val="single" w:sz="4" w:space="0" w:color="auto"/>
              <w:bottom w:val="single" w:sz="6" w:space="0" w:color="auto"/>
            </w:tcBorders>
            <w:shd w:val="clear" w:color="auto" w:fill="D9D9D9"/>
          </w:tcPr>
          <w:p w:rsidR="00F775C0" w:rsidRPr="002C50E2" w:rsidRDefault="00F775C0" w:rsidP="008D06D8">
            <w:pPr>
              <w:pStyle w:val="ekvlinie"/>
            </w:pPr>
          </w:p>
        </w:tc>
      </w:tr>
      <w:tr w:rsidR="00F775C0" w:rsidRPr="002C50E2" w:rsidTr="008D06D8">
        <w:trPr>
          <w:trHeight w:hRule="exact" w:val="170"/>
        </w:trPr>
        <w:tc>
          <w:tcPr>
            <w:tcW w:w="2891" w:type="dxa"/>
            <w:tcBorders>
              <w:top w:val="single" w:sz="6" w:space="0" w:color="auto"/>
              <w:bottom w:val="single" w:sz="4" w:space="0" w:color="auto"/>
            </w:tcBorders>
            <w:noWrap/>
            <w:vAlign w:val="center"/>
          </w:tcPr>
          <w:p w:rsidR="00F775C0" w:rsidRPr="002C50E2" w:rsidRDefault="00F775C0" w:rsidP="008D06D8">
            <w:pPr>
              <w:pStyle w:val="ekvlinie"/>
            </w:pPr>
          </w:p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</w:tcPr>
          <w:p w:rsidR="00F775C0" w:rsidRPr="002C50E2" w:rsidRDefault="00F775C0" w:rsidP="008D06D8">
            <w:pPr>
              <w:pStyle w:val="ekvlinie"/>
            </w:pPr>
          </w:p>
        </w:tc>
        <w:tc>
          <w:tcPr>
            <w:tcW w:w="2891" w:type="dxa"/>
            <w:tcBorders>
              <w:top w:val="single" w:sz="6" w:space="0" w:color="auto"/>
              <w:bottom w:val="single" w:sz="4" w:space="0" w:color="auto"/>
            </w:tcBorders>
          </w:tcPr>
          <w:p w:rsidR="00F775C0" w:rsidRPr="002C50E2" w:rsidRDefault="00F775C0" w:rsidP="008D06D8">
            <w:pPr>
              <w:pStyle w:val="ekvlinie"/>
            </w:pPr>
          </w:p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</w:tcPr>
          <w:p w:rsidR="00F775C0" w:rsidRPr="002C50E2" w:rsidRDefault="00F775C0" w:rsidP="008D06D8">
            <w:pPr>
              <w:pStyle w:val="ekvlinie"/>
            </w:pPr>
          </w:p>
        </w:tc>
        <w:tc>
          <w:tcPr>
            <w:tcW w:w="2891" w:type="dxa"/>
            <w:tcBorders>
              <w:top w:val="single" w:sz="6" w:space="0" w:color="auto"/>
              <w:bottom w:val="single" w:sz="4" w:space="0" w:color="auto"/>
            </w:tcBorders>
          </w:tcPr>
          <w:p w:rsidR="00F775C0" w:rsidRPr="002C50E2" w:rsidRDefault="00F775C0" w:rsidP="008D06D8">
            <w:pPr>
              <w:pStyle w:val="ekvlinie"/>
            </w:pPr>
          </w:p>
        </w:tc>
      </w:tr>
    </w:tbl>
    <w:p w:rsidR="00F775C0" w:rsidRDefault="00F775C0" w:rsidP="00F775C0">
      <w:r w:rsidRPr="005924C6">
        <w:rPr>
          <w:rFonts w:eastAsia="Times New Roman" w:cs="Times New Roman"/>
          <w:sz w:val="20"/>
          <w:szCs w:val="20"/>
          <w:lang w:eastAsia="de-DE"/>
        </w:rPr>
        <w:drawing>
          <wp:anchor distT="0" distB="0" distL="114300" distR="114300" simplePos="0" relativeHeight="251665408" behindDoc="0" locked="0" layoutInCell="1" allowOverlap="1" wp14:anchorId="18A914DC" wp14:editId="29920A99">
            <wp:simplePos x="0" y="0"/>
            <wp:positionH relativeFrom="column">
              <wp:posOffset>367665</wp:posOffset>
            </wp:positionH>
            <wp:positionV relativeFrom="paragraph">
              <wp:posOffset>155245</wp:posOffset>
            </wp:positionV>
            <wp:extent cx="1094740" cy="994410"/>
            <wp:effectExtent l="0" t="0" r="0" b="0"/>
            <wp:wrapNone/>
            <wp:docPr id="50" name="Grafik 50" descr="Bil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der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78" t="68216" r="75288" b="12619"/>
                    <a:stretch/>
                  </pic:blipFill>
                  <pic:spPr bwMode="auto">
                    <a:xfrm>
                      <a:off x="0" y="0"/>
                      <a:ext cx="1094740" cy="994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</w:t>
      </w:r>
    </w:p>
    <w:p w:rsidR="00F775C0" w:rsidRDefault="000F5A9A" w:rsidP="00F775C0">
      <w:r>
        <w:rPr>
          <w:lang w:eastAsia="de-DE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4433011</wp:posOffset>
            </wp:positionH>
            <wp:positionV relativeFrom="paragraph">
              <wp:posOffset>169012</wp:posOffset>
            </wp:positionV>
            <wp:extent cx="1113790" cy="727710"/>
            <wp:effectExtent l="0" t="0" r="0" b="0"/>
            <wp:wrapNone/>
            <wp:docPr id="8" name="Grafik 8" descr="E:\_Annett\Klett Verlag 2018\Hager\270941 Zebra 2 KV\Dateneingang\nachträgl. Illus\Rest\Rest\KV 14\S537300541_Brief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_Annett\Klett Verlag 2018\Hager\270941 Zebra 2 KV\Dateneingang\nachträgl. Illus\Rest\Rest\KV 14\S537300541_Briefe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790" cy="72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75C0" w:rsidRDefault="000F5A9A" w:rsidP="00F775C0">
      <w:r>
        <w:rPr>
          <w:color w:val="FF0000"/>
          <w:lang w:eastAsia="de-DE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2460549</wp:posOffset>
            </wp:positionH>
            <wp:positionV relativeFrom="paragraph">
              <wp:posOffset>58953</wp:posOffset>
            </wp:positionV>
            <wp:extent cx="1036800" cy="597600"/>
            <wp:effectExtent l="0" t="0" r="0" b="0"/>
            <wp:wrapNone/>
            <wp:docPr id="7" name="Grafik 7" descr="E:\_Annett\Klett Verlag 2018\Hager\270941 Zebra 2 KV\Dateneingang\nachträgl. Illus\Rest\Rest\KV 14\S537300540_Tie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_Annett\Klett Verlag 2018\Hager\270941 Zebra 2 KV\Dateneingang\nachträgl. Illus\Rest\Rest\KV 14\S537300540_Tiere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800" cy="59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75C0" w:rsidRDefault="00F775C0" w:rsidP="00F775C0"/>
    <w:p w:rsidR="00F775C0" w:rsidRDefault="00F775C0" w:rsidP="00F775C0">
      <w:pPr>
        <w:rPr>
          <w:color w:val="FF0000"/>
        </w:rPr>
      </w:pPr>
      <w:r>
        <w:rPr>
          <w:color w:val="FF0000"/>
        </w:rPr>
        <w:t xml:space="preserve">       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 xml:space="preserve">   </w:t>
      </w:r>
    </w:p>
    <w:p w:rsidR="00F775C0" w:rsidRDefault="00F775C0" w:rsidP="00F775C0"/>
    <w:tbl>
      <w:tblPr>
        <w:tblW w:w="93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91"/>
        <w:gridCol w:w="340"/>
        <w:gridCol w:w="2891"/>
        <w:gridCol w:w="340"/>
        <w:gridCol w:w="2891"/>
      </w:tblGrid>
      <w:tr w:rsidR="00F775C0" w:rsidRPr="002C50E2" w:rsidTr="008D06D8">
        <w:trPr>
          <w:trHeight w:hRule="exact" w:val="397"/>
        </w:trPr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:rsidR="00F775C0" w:rsidRPr="002C50E2" w:rsidRDefault="00F775C0" w:rsidP="008D06D8">
            <w:pPr>
              <w:pStyle w:val="ekvlinie"/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775C0" w:rsidRPr="002C50E2" w:rsidRDefault="00F775C0" w:rsidP="008D06D8">
            <w:pPr>
              <w:pStyle w:val="ekvlinie"/>
              <w:jc w:val="center"/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F775C0" w:rsidRPr="002C50E2" w:rsidRDefault="00F775C0" w:rsidP="008D06D8">
            <w:pPr>
              <w:pStyle w:val="ekvlinie"/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775C0" w:rsidRPr="002C50E2" w:rsidRDefault="00F775C0" w:rsidP="008D06D8">
            <w:pPr>
              <w:pStyle w:val="ekvlinie"/>
              <w:jc w:val="center"/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F775C0" w:rsidRPr="002C50E2" w:rsidRDefault="00F775C0" w:rsidP="008D06D8">
            <w:pPr>
              <w:pStyle w:val="ekvlinie"/>
              <w:jc w:val="center"/>
            </w:pPr>
          </w:p>
        </w:tc>
      </w:tr>
      <w:tr w:rsidR="00F775C0" w:rsidRPr="002C50E2" w:rsidTr="008D06D8">
        <w:trPr>
          <w:trHeight w:hRule="exact" w:val="170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5C0" w:rsidRPr="002C50E2" w:rsidRDefault="00F775C0" w:rsidP="008D06D8">
            <w:pPr>
              <w:pStyle w:val="ekvlinie"/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775C0" w:rsidRPr="002C50E2" w:rsidRDefault="00F775C0" w:rsidP="008D06D8">
            <w:pPr>
              <w:pStyle w:val="ekvlinie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C0" w:rsidRPr="002C50E2" w:rsidRDefault="00F775C0" w:rsidP="008D06D8">
            <w:pPr>
              <w:pStyle w:val="ekvlinie"/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775C0" w:rsidRPr="002C50E2" w:rsidRDefault="00F775C0" w:rsidP="008D06D8">
            <w:pPr>
              <w:pStyle w:val="ekvlinie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C0" w:rsidRPr="002C50E2" w:rsidRDefault="00F775C0" w:rsidP="008D06D8">
            <w:pPr>
              <w:pStyle w:val="ekvlinie"/>
            </w:pPr>
          </w:p>
        </w:tc>
      </w:tr>
      <w:tr w:rsidR="00F775C0" w:rsidRPr="002C50E2" w:rsidTr="008D06D8">
        <w:trPr>
          <w:trHeight w:hRule="exact" w:val="198"/>
        </w:trPr>
        <w:tc>
          <w:tcPr>
            <w:tcW w:w="2891" w:type="dxa"/>
            <w:tcBorders>
              <w:top w:val="single" w:sz="4" w:space="0" w:color="auto"/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F775C0" w:rsidRPr="002C50E2" w:rsidRDefault="00F775C0" w:rsidP="008D06D8">
            <w:pPr>
              <w:pStyle w:val="ekvlinie"/>
            </w:pPr>
          </w:p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</w:tcPr>
          <w:p w:rsidR="00F775C0" w:rsidRPr="002C50E2" w:rsidRDefault="00F775C0" w:rsidP="008D06D8">
            <w:pPr>
              <w:pStyle w:val="ekvlinie"/>
            </w:pPr>
          </w:p>
        </w:tc>
        <w:tc>
          <w:tcPr>
            <w:tcW w:w="2891" w:type="dxa"/>
            <w:tcBorders>
              <w:top w:val="single" w:sz="4" w:space="0" w:color="auto"/>
              <w:bottom w:val="single" w:sz="6" w:space="0" w:color="auto"/>
            </w:tcBorders>
            <w:shd w:val="clear" w:color="auto" w:fill="D9D9D9"/>
          </w:tcPr>
          <w:p w:rsidR="00F775C0" w:rsidRPr="002C50E2" w:rsidRDefault="00F775C0" w:rsidP="008D06D8">
            <w:pPr>
              <w:pStyle w:val="ekvlinie"/>
            </w:pPr>
          </w:p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</w:tcPr>
          <w:p w:rsidR="00F775C0" w:rsidRPr="002C50E2" w:rsidRDefault="00F775C0" w:rsidP="008D06D8">
            <w:pPr>
              <w:pStyle w:val="ekvlinie"/>
            </w:pPr>
          </w:p>
        </w:tc>
        <w:tc>
          <w:tcPr>
            <w:tcW w:w="2891" w:type="dxa"/>
            <w:tcBorders>
              <w:top w:val="single" w:sz="4" w:space="0" w:color="auto"/>
              <w:bottom w:val="single" w:sz="6" w:space="0" w:color="auto"/>
            </w:tcBorders>
            <w:shd w:val="clear" w:color="auto" w:fill="D9D9D9"/>
          </w:tcPr>
          <w:p w:rsidR="00F775C0" w:rsidRPr="002C50E2" w:rsidRDefault="00F775C0" w:rsidP="008D06D8">
            <w:pPr>
              <w:pStyle w:val="ekvlinie"/>
            </w:pPr>
          </w:p>
        </w:tc>
      </w:tr>
      <w:tr w:rsidR="00F775C0" w:rsidRPr="002C50E2" w:rsidTr="008D06D8">
        <w:trPr>
          <w:trHeight w:hRule="exact" w:val="170"/>
        </w:trPr>
        <w:tc>
          <w:tcPr>
            <w:tcW w:w="2891" w:type="dxa"/>
            <w:tcBorders>
              <w:top w:val="single" w:sz="6" w:space="0" w:color="auto"/>
              <w:bottom w:val="single" w:sz="4" w:space="0" w:color="auto"/>
            </w:tcBorders>
            <w:noWrap/>
            <w:vAlign w:val="center"/>
          </w:tcPr>
          <w:p w:rsidR="00F775C0" w:rsidRPr="002C50E2" w:rsidRDefault="00F775C0" w:rsidP="008D06D8">
            <w:pPr>
              <w:pStyle w:val="ekvlinie"/>
            </w:pPr>
          </w:p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</w:tcPr>
          <w:p w:rsidR="00F775C0" w:rsidRPr="002C50E2" w:rsidRDefault="00F775C0" w:rsidP="008D06D8">
            <w:pPr>
              <w:pStyle w:val="ekvlinie"/>
            </w:pPr>
          </w:p>
        </w:tc>
        <w:tc>
          <w:tcPr>
            <w:tcW w:w="2891" w:type="dxa"/>
            <w:tcBorders>
              <w:top w:val="single" w:sz="6" w:space="0" w:color="auto"/>
              <w:bottom w:val="single" w:sz="4" w:space="0" w:color="auto"/>
            </w:tcBorders>
          </w:tcPr>
          <w:p w:rsidR="00F775C0" w:rsidRPr="002C50E2" w:rsidRDefault="00F775C0" w:rsidP="008D06D8">
            <w:pPr>
              <w:pStyle w:val="ekvlinie"/>
            </w:pPr>
          </w:p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</w:tcPr>
          <w:p w:rsidR="00F775C0" w:rsidRPr="002C50E2" w:rsidRDefault="00F775C0" w:rsidP="008D06D8">
            <w:pPr>
              <w:pStyle w:val="ekvlinie"/>
            </w:pPr>
          </w:p>
        </w:tc>
        <w:tc>
          <w:tcPr>
            <w:tcW w:w="2891" w:type="dxa"/>
            <w:tcBorders>
              <w:top w:val="single" w:sz="6" w:space="0" w:color="auto"/>
              <w:bottom w:val="single" w:sz="4" w:space="0" w:color="auto"/>
            </w:tcBorders>
          </w:tcPr>
          <w:p w:rsidR="00F775C0" w:rsidRPr="002C50E2" w:rsidRDefault="00F775C0" w:rsidP="008D06D8">
            <w:pPr>
              <w:pStyle w:val="ekvlinie"/>
            </w:pPr>
          </w:p>
        </w:tc>
      </w:tr>
    </w:tbl>
    <w:p w:rsidR="00F775C0" w:rsidRDefault="00F775C0" w:rsidP="00F775C0">
      <w:r>
        <w:t xml:space="preserve"> </w:t>
      </w:r>
    </w:p>
    <w:bookmarkEnd w:id="3"/>
    <w:p w:rsidR="008F734D" w:rsidRDefault="008F734D" w:rsidP="00005AE2"/>
    <w:p w:rsidR="003E7D6C" w:rsidRPr="00D3427F" w:rsidRDefault="003E7D6C" w:rsidP="003E7D6C">
      <w:pPr>
        <w:pStyle w:val="ekvnummerierung"/>
        <w:framePr w:wrap="around"/>
      </w:pPr>
      <w:r>
        <w:t>2</w:t>
      </w:r>
    </w:p>
    <w:p w:rsidR="00F21C4E" w:rsidRPr="00287B24" w:rsidRDefault="00F21C4E" w:rsidP="00F21C4E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3F9F" w:rsidRDefault="003E7D6C" w:rsidP="00005AE2">
      <w:pPr>
        <w:rPr>
          <w:b/>
        </w:rPr>
      </w:pPr>
      <w:r>
        <w:t xml:space="preserve">Färbe </w:t>
      </w:r>
      <w:r w:rsidRPr="003E7D6C">
        <w:rPr>
          <w:b/>
        </w:rPr>
        <w:t>ie.</w:t>
      </w:r>
    </w:p>
    <w:p w:rsidR="00F775C0" w:rsidRDefault="00F775C0" w:rsidP="00F775C0"/>
    <w:p w:rsidR="00293F9F" w:rsidRDefault="00293F9F" w:rsidP="00B562FE">
      <w:pPr>
        <w:pStyle w:val="ekvgrundtexthalbe"/>
      </w:pPr>
    </w:p>
    <w:p w:rsidR="003E7D6C" w:rsidRPr="00D3427F" w:rsidRDefault="003E7D6C" w:rsidP="003E7D6C">
      <w:pPr>
        <w:pStyle w:val="ekvnummerierung"/>
        <w:framePr w:wrap="around"/>
      </w:pPr>
      <w:r>
        <w:t>3</w:t>
      </w:r>
    </w:p>
    <w:p w:rsidR="00F21C4E" w:rsidRPr="00287B24" w:rsidRDefault="00F21C4E" w:rsidP="00F21C4E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3F9F" w:rsidRDefault="003E7D6C" w:rsidP="00005AE2">
      <w:r>
        <w:t>Ergänze jeweils ein Reimwort aus Aufgabe 1.</w:t>
      </w:r>
    </w:p>
    <w:p w:rsidR="003E7D6C" w:rsidRDefault="003E7D6C" w:rsidP="00005AE2">
      <w:r>
        <w:t>Umrahme die Reimbausteine.</w:t>
      </w:r>
    </w:p>
    <w:p w:rsidR="00293F9F" w:rsidRDefault="00293F9F" w:rsidP="00005AE2"/>
    <w:p w:rsidR="00F775C0" w:rsidRDefault="00F775C0" w:rsidP="00F775C0">
      <w:pPr>
        <w:tabs>
          <w:tab w:val="clear" w:pos="340"/>
          <w:tab w:val="clear" w:pos="595"/>
          <w:tab w:val="clear" w:pos="851"/>
          <w:tab w:val="center" w:pos="1418"/>
          <w:tab w:val="center" w:pos="4820"/>
          <w:tab w:val="center" w:pos="7938"/>
        </w:tabs>
      </w:pPr>
      <w:r>
        <w:tab/>
      </w:r>
      <w:bookmarkStart w:id="4" w:name="_Hlk513097888"/>
      <w:r>
        <w:t>R</w:t>
      </w:r>
      <w:r w:rsidRPr="00A23FA6">
        <w:rPr>
          <w:bdr w:val="single" w:sz="6" w:space="0" w:color="333333"/>
          <w14:stylisticSets>
            <w14:styleSet w14:id="1"/>
          </w14:stylisticSets>
        </w:rPr>
        <w:t>iese</w:t>
      </w:r>
      <w:bookmarkEnd w:id="4"/>
      <w:r w:rsidRPr="00FB3BCE">
        <w:tab/>
      </w:r>
      <w:r>
        <w:t>Sch</w:t>
      </w:r>
      <w:r w:rsidRPr="00A23FA6">
        <w:rPr>
          <w:bdr w:val="single" w:sz="6" w:space="0" w:color="333333"/>
        </w:rPr>
        <w:t>iene</w:t>
      </w:r>
      <w:r w:rsidRPr="00FB3BCE">
        <w:tab/>
      </w:r>
      <w:r>
        <w:t>W</w:t>
      </w:r>
      <w:r w:rsidRPr="00A23FA6">
        <w:rPr>
          <w:bdr w:val="single" w:sz="6" w:space="0" w:color="333333"/>
        </w:rPr>
        <w:t>iege</w:t>
      </w:r>
    </w:p>
    <w:p w:rsidR="00F775C0" w:rsidRDefault="00F775C0" w:rsidP="00F775C0"/>
    <w:tbl>
      <w:tblPr>
        <w:tblW w:w="9353" w:type="dxa"/>
        <w:tblInd w:w="-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91"/>
        <w:gridCol w:w="340"/>
        <w:gridCol w:w="2891"/>
        <w:gridCol w:w="340"/>
        <w:gridCol w:w="2891"/>
      </w:tblGrid>
      <w:tr w:rsidR="00F775C0" w:rsidRPr="002C50E2" w:rsidTr="008D06D8">
        <w:trPr>
          <w:trHeight w:hRule="exact" w:val="170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5C0" w:rsidRPr="002C50E2" w:rsidRDefault="00F775C0" w:rsidP="008D06D8">
            <w:pPr>
              <w:pStyle w:val="ekvlinie"/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775C0" w:rsidRPr="002C50E2" w:rsidRDefault="00F775C0" w:rsidP="008D06D8">
            <w:pPr>
              <w:pStyle w:val="ekvlinie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C0" w:rsidRPr="002C50E2" w:rsidRDefault="00F775C0" w:rsidP="008D06D8">
            <w:pPr>
              <w:pStyle w:val="ekvlinie"/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775C0" w:rsidRPr="002C50E2" w:rsidRDefault="00F775C0" w:rsidP="008D06D8">
            <w:pPr>
              <w:pStyle w:val="ekvlinie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C0" w:rsidRPr="002C50E2" w:rsidRDefault="00F775C0" w:rsidP="008D06D8">
            <w:pPr>
              <w:pStyle w:val="ekvlinie"/>
            </w:pPr>
          </w:p>
        </w:tc>
      </w:tr>
      <w:tr w:rsidR="00F775C0" w:rsidRPr="002C50E2" w:rsidTr="008D06D8">
        <w:trPr>
          <w:trHeight w:hRule="exact" w:val="198"/>
        </w:trPr>
        <w:tc>
          <w:tcPr>
            <w:tcW w:w="2891" w:type="dxa"/>
            <w:tcBorders>
              <w:top w:val="single" w:sz="4" w:space="0" w:color="auto"/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F775C0" w:rsidRPr="002C50E2" w:rsidRDefault="00F775C0" w:rsidP="008D06D8">
            <w:pPr>
              <w:pStyle w:val="ekvlinie"/>
            </w:pPr>
          </w:p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</w:tcPr>
          <w:p w:rsidR="00F775C0" w:rsidRPr="002C50E2" w:rsidRDefault="00F775C0" w:rsidP="008D06D8">
            <w:pPr>
              <w:pStyle w:val="ekvlinie"/>
            </w:pPr>
          </w:p>
        </w:tc>
        <w:tc>
          <w:tcPr>
            <w:tcW w:w="2891" w:type="dxa"/>
            <w:tcBorders>
              <w:top w:val="single" w:sz="4" w:space="0" w:color="auto"/>
              <w:bottom w:val="single" w:sz="6" w:space="0" w:color="auto"/>
            </w:tcBorders>
            <w:shd w:val="clear" w:color="auto" w:fill="D9D9D9"/>
          </w:tcPr>
          <w:p w:rsidR="00F775C0" w:rsidRPr="002C50E2" w:rsidRDefault="00F775C0" w:rsidP="008D06D8">
            <w:pPr>
              <w:pStyle w:val="ekvlinie"/>
            </w:pPr>
          </w:p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</w:tcPr>
          <w:p w:rsidR="00F775C0" w:rsidRPr="002C50E2" w:rsidRDefault="00F775C0" w:rsidP="008D06D8">
            <w:pPr>
              <w:pStyle w:val="ekvlinie"/>
            </w:pPr>
          </w:p>
        </w:tc>
        <w:tc>
          <w:tcPr>
            <w:tcW w:w="2891" w:type="dxa"/>
            <w:tcBorders>
              <w:top w:val="single" w:sz="4" w:space="0" w:color="auto"/>
              <w:bottom w:val="single" w:sz="6" w:space="0" w:color="auto"/>
            </w:tcBorders>
            <w:shd w:val="clear" w:color="auto" w:fill="D9D9D9"/>
          </w:tcPr>
          <w:p w:rsidR="00F775C0" w:rsidRPr="002C50E2" w:rsidRDefault="00F775C0" w:rsidP="008D06D8">
            <w:pPr>
              <w:pStyle w:val="ekvlinie"/>
            </w:pPr>
          </w:p>
        </w:tc>
      </w:tr>
      <w:tr w:rsidR="00F775C0" w:rsidRPr="002C50E2" w:rsidTr="008D06D8">
        <w:trPr>
          <w:trHeight w:hRule="exact" w:val="170"/>
        </w:trPr>
        <w:tc>
          <w:tcPr>
            <w:tcW w:w="2891" w:type="dxa"/>
            <w:tcBorders>
              <w:top w:val="single" w:sz="6" w:space="0" w:color="auto"/>
              <w:bottom w:val="single" w:sz="4" w:space="0" w:color="auto"/>
            </w:tcBorders>
            <w:noWrap/>
            <w:vAlign w:val="center"/>
          </w:tcPr>
          <w:p w:rsidR="00F775C0" w:rsidRPr="002C50E2" w:rsidRDefault="00F775C0" w:rsidP="008D06D8">
            <w:pPr>
              <w:pStyle w:val="ekvlinie"/>
            </w:pPr>
          </w:p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</w:tcPr>
          <w:p w:rsidR="00F775C0" w:rsidRPr="002C50E2" w:rsidRDefault="00F775C0" w:rsidP="008D06D8">
            <w:pPr>
              <w:pStyle w:val="ekvlinie"/>
            </w:pPr>
          </w:p>
        </w:tc>
        <w:tc>
          <w:tcPr>
            <w:tcW w:w="2891" w:type="dxa"/>
            <w:tcBorders>
              <w:top w:val="single" w:sz="6" w:space="0" w:color="auto"/>
              <w:bottom w:val="single" w:sz="4" w:space="0" w:color="auto"/>
            </w:tcBorders>
          </w:tcPr>
          <w:p w:rsidR="00F775C0" w:rsidRPr="002C50E2" w:rsidRDefault="00F775C0" w:rsidP="008D06D8">
            <w:pPr>
              <w:pStyle w:val="ekvlinie"/>
            </w:pPr>
          </w:p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</w:tcPr>
          <w:p w:rsidR="00F775C0" w:rsidRPr="002C50E2" w:rsidRDefault="00F775C0" w:rsidP="008D06D8">
            <w:pPr>
              <w:pStyle w:val="ekvlinie"/>
            </w:pPr>
          </w:p>
        </w:tc>
        <w:tc>
          <w:tcPr>
            <w:tcW w:w="2891" w:type="dxa"/>
            <w:tcBorders>
              <w:top w:val="single" w:sz="6" w:space="0" w:color="auto"/>
              <w:bottom w:val="single" w:sz="4" w:space="0" w:color="auto"/>
            </w:tcBorders>
          </w:tcPr>
          <w:p w:rsidR="00F775C0" w:rsidRPr="002C50E2" w:rsidRDefault="00F775C0" w:rsidP="008D06D8">
            <w:pPr>
              <w:pStyle w:val="ekvlinie"/>
            </w:pPr>
          </w:p>
        </w:tc>
      </w:tr>
    </w:tbl>
    <w:p w:rsidR="00293F9F" w:rsidRDefault="00293F9F" w:rsidP="00005AE2"/>
    <w:p w:rsidR="00A669DA" w:rsidRDefault="00A669DA" w:rsidP="00005AE2"/>
    <w:sectPr w:rsidR="00A669DA" w:rsidSect="008D5A1A">
      <w:footerReference w:type="default" r:id="rId16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29D" w:rsidRDefault="0005329D" w:rsidP="003C599D">
      <w:pPr>
        <w:spacing w:line="240" w:lineRule="auto"/>
      </w:pPr>
      <w:r>
        <w:separator/>
      </w:r>
    </w:p>
  </w:endnote>
  <w:endnote w:type="continuationSeparator" w:id="0">
    <w:p w:rsidR="0005329D" w:rsidRDefault="0005329D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:rsidTr="006B2D23">
      <w:trPr>
        <w:trHeight w:hRule="exact" w:val="680"/>
      </w:trPr>
      <w:tc>
        <w:tcPr>
          <w:tcW w:w="1131" w:type="dxa"/>
          <w:noWrap/>
        </w:tcPr>
        <w:p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395D4B88" wp14:editId="4B276E7B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:rsidR="00193A18" w:rsidRDefault="00193A18" w:rsidP="00370A70">
          <w:pPr>
            <w:pStyle w:val="ekvpagina"/>
          </w:pPr>
          <w:r w:rsidRPr="00913892">
            <w:t>© Ernst Klett Verlag GmbH, Stuttgart 201</w:t>
          </w:r>
          <w:r w:rsidR="00A86B26">
            <w:t>8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:rsidR="00A86B26" w:rsidRDefault="00A86B26" w:rsidP="00370A70">
          <w:pPr>
            <w:pStyle w:val="ekvpagina"/>
          </w:pPr>
        </w:p>
        <w:p w:rsidR="00A86B26" w:rsidRPr="00A86B26" w:rsidRDefault="00A86B26" w:rsidP="00370A70">
          <w:pPr>
            <w:pStyle w:val="ekvpagina"/>
            <w:rPr>
              <w:rStyle w:val="ekvfett"/>
            </w:rPr>
          </w:pPr>
          <w:r w:rsidRPr="00A86B26">
            <w:rPr>
              <w:rStyle w:val="ekvfett"/>
            </w:rPr>
            <w:t>Zebra 2</w:t>
          </w:r>
        </w:p>
      </w:tc>
      <w:tc>
        <w:tcPr>
          <w:tcW w:w="5823" w:type="dxa"/>
          <w:noWrap/>
        </w:tcPr>
        <w:p w:rsidR="00193A18" w:rsidRPr="00B24DF4" w:rsidRDefault="00193A18" w:rsidP="00B24DF4">
          <w:pPr>
            <w:pStyle w:val="ekvquelle"/>
          </w:pPr>
          <w:r w:rsidRPr="00005AE2">
            <w:t>Textquelle</w:t>
          </w:r>
          <w:r w:rsidR="00A669DA">
            <w:t xml:space="preserve">n: </w:t>
          </w:r>
          <w:r w:rsidR="00B24DF4">
            <w:t>Imke Bünstorf, Syke</w:t>
          </w:r>
        </w:p>
        <w:p w:rsidR="00193A18" w:rsidRPr="00025140" w:rsidRDefault="00193A18" w:rsidP="00005AE2">
          <w:pPr>
            <w:pStyle w:val="ekvquelle"/>
          </w:pPr>
          <w:r w:rsidRPr="00005AE2">
            <w:t>Illustratoren</w:t>
          </w:r>
          <w:r w:rsidRPr="000F5A9A">
            <w:t xml:space="preserve">: </w:t>
          </w:r>
          <w:r w:rsidR="003E56FF">
            <w:t xml:space="preserve">Friederike Ablang, Berlin; </w:t>
          </w:r>
          <w:r w:rsidR="000F5A9A" w:rsidRPr="000F5A9A">
            <w:t>Anke Fröhlich, Leipzig</w:t>
          </w:r>
          <w:r w:rsidR="003E56FF">
            <w:t>; Friederike Schumann, Berlin</w:t>
          </w:r>
        </w:p>
      </w:tc>
      <w:tc>
        <w:tcPr>
          <w:tcW w:w="397" w:type="dxa"/>
        </w:tcPr>
        <w:p w:rsidR="00193A18" w:rsidRPr="00913892" w:rsidRDefault="00193A18" w:rsidP="00913892">
          <w:pPr>
            <w:pStyle w:val="ekvpagina"/>
          </w:pPr>
        </w:p>
      </w:tc>
    </w:tr>
  </w:tbl>
  <w:p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29D" w:rsidRDefault="0005329D" w:rsidP="003C599D">
      <w:pPr>
        <w:spacing w:line="240" w:lineRule="auto"/>
      </w:pPr>
      <w:r>
        <w:separator/>
      </w:r>
    </w:p>
  </w:footnote>
  <w:footnote w:type="continuationSeparator" w:id="0">
    <w:p w:rsidR="0005329D" w:rsidRDefault="0005329D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F9F"/>
    <w:rsid w:val="000040E2"/>
    <w:rsid w:val="00005AE2"/>
    <w:rsid w:val="000101D7"/>
    <w:rsid w:val="00017D13"/>
    <w:rsid w:val="00020440"/>
    <w:rsid w:val="000206B8"/>
    <w:rsid w:val="00025140"/>
    <w:rsid w:val="00035074"/>
    <w:rsid w:val="00037566"/>
    <w:rsid w:val="00043523"/>
    <w:rsid w:val="00051C66"/>
    <w:rsid w:val="000523D4"/>
    <w:rsid w:val="0005329D"/>
    <w:rsid w:val="00054678"/>
    <w:rsid w:val="00054A93"/>
    <w:rsid w:val="00056587"/>
    <w:rsid w:val="0006258C"/>
    <w:rsid w:val="00062D31"/>
    <w:rsid w:val="00073C70"/>
    <w:rsid w:val="00077DAF"/>
    <w:rsid w:val="000812E6"/>
    <w:rsid w:val="0008286B"/>
    <w:rsid w:val="0008320C"/>
    <w:rsid w:val="000832B9"/>
    <w:rsid w:val="00090AB2"/>
    <w:rsid w:val="000928AA"/>
    <w:rsid w:val="00092E87"/>
    <w:rsid w:val="000939F5"/>
    <w:rsid w:val="00094F01"/>
    <w:rsid w:val="000A00CB"/>
    <w:rsid w:val="000B098D"/>
    <w:rsid w:val="000B3D67"/>
    <w:rsid w:val="000B7BD3"/>
    <w:rsid w:val="000C11E0"/>
    <w:rsid w:val="000D40DE"/>
    <w:rsid w:val="000D4791"/>
    <w:rsid w:val="000E343E"/>
    <w:rsid w:val="000F21E8"/>
    <w:rsid w:val="000F5A9A"/>
    <w:rsid w:val="000F7910"/>
    <w:rsid w:val="00103057"/>
    <w:rsid w:val="00107D77"/>
    <w:rsid w:val="00124062"/>
    <w:rsid w:val="00127C41"/>
    <w:rsid w:val="0013113E"/>
    <w:rsid w:val="00131417"/>
    <w:rsid w:val="001524C9"/>
    <w:rsid w:val="00153B1C"/>
    <w:rsid w:val="00153C26"/>
    <w:rsid w:val="001641FA"/>
    <w:rsid w:val="0016475A"/>
    <w:rsid w:val="00165ECC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16D91"/>
    <w:rsid w:val="002240EA"/>
    <w:rsid w:val="002266E8"/>
    <w:rsid w:val="002277D2"/>
    <w:rsid w:val="002301FF"/>
    <w:rsid w:val="00232213"/>
    <w:rsid w:val="00246F77"/>
    <w:rsid w:val="002527A5"/>
    <w:rsid w:val="00255466"/>
    <w:rsid w:val="00255FE3"/>
    <w:rsid w:val="00261D9E"/>
    <w:rsid w:val="0026581E"/>
    <w:rsid w:val="00271367"/>
    <w:rsid w:val="0028107C"/>
    <w:rsid w:val="00287B24"/>
    <w:rsid w:val="00287DC0"/>
    <w:rsid w:val="00293F9F"/>
    <w:rsid w:val="002A25AE"/>
    <w:rsid w:val="002B33E7"/>
    <w:rsid w:val="002B3DF1"/>
    <w:rsid w:val="002B64EA"/>
    <w:rsid w:val="002C0442"/>
    <w:rsid w:val="002C50E2"/>
    <w:rsid w:val="002D41F4"/>
    <w:rsid w:val="002D7B0C"/>
    <w:rsid w:val="002D7B42"/>
    <w:rsid w:val="002E023D"/>
    <w:rsid w:val="002E163A"/>
    <w:rsid w:val="002E7FEA"/>
    <w:rsid w:val="002F1328"/>
    <w:rsid w:val="00302866"/>
    <w:rsid w:val="00303749"/>
    <w:rsid w:val="00304833"/>
    <w:rsid w:val="0030749B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B02"/>
    <w:rsid w:val="0036404C"/>
    <w:rsid w:val="00370A70"/>
    <w:rsid w:val="00376A0A"/>
    <w:rsid w:val="0038356B"/>
    <w:rsid w:val="00384305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70F5"/>
    <w:rsid w:val="003E21AC"/>
    <w:rsid w:val="003E56FF"/>
    <w:rsid w:val="003E6330"/>
    <w:rsid w:val="003E7D6C"/>
    <w:rsid w:val="003F362F"/>
    <w:rsid w:val="003F640D"/>
    <w:rsid w:val="00405D0B"/>
    <w:rsid w:val="00411B18"/>
    <w:rsid w:val="00414457"/>
    <w:rsid w:val="00415632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621B3"/>
    <w:rsid w:val="0047471A"/>
    <w:rsid w:val="004763D2"/>
    <w:rsid w:val="00483A7A"/>
    <w:rsid w:val="00483D65"/>
    <w:rsid w:val="00486B3D"/>
    <w:rsid w:val="00490692"/>
    <w:rsid w:val="004925F2"/>
    <w:rsid w:val="004A66C3"/>
    <w:rsid w:val="004A66CF"/>
    <w:rsid w:val="004B4520"/>
    <w:rsid w:val="00501528"/>
    <w:rsid w:val="005069C1"/>
    <w:rsid w:val="00514229"/>
    <w:rsid w:val="005156EC"/>
    <w:rsid w:val="005168A4"/>
    <w:rsid w:val="005201DB"/>
    <w:rsid w:val="0052117E"/>
    <w:rsid w:val="00521B91"/>
    <w:rsid w:val="005252D2"/>
    <w:rsid w:val="0052711F"/>
    <w:rsid w:val="00530C92"/>
    <w:rsid w:val="00535AD8"/>
    <w:rsid w:val="005446D6"/>
    <w:rsid w:val="00547103"/>
    <w:rsid w:val="00560848"/>
    <w:rsid w:val="00560D54"/>
    <w:rsid w:val="00565076"/>
    <w:rsid w:val="005656B4"/>
    <w:rsid w:val="0057073F"/>
    <w:rsid w:val="0057200E"/>
    <w:rsid w:val="00572A0F"/>
    <w:rsid w:val="00574FE0"/>
    <w:rsid w:val="00576D2D"/>
    <w:rsid w:val="00584F88"/>
    <w:rsid w:val="00587BFA"/>
    <w:rsid w:val="005924C6"/>
    <w:rsid w:val="00597506"/>
    <w:rsid w:val="00597E2F"/>
    <w:rsid w:val="005A5E71"/>
    <w:rsid w:val="005A6D94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3AD5"/>
    <w:rsid w:val="006201CB"/>
    <w:rsid w:val="00622F6B"/>
    <w:rsid w:val="00627765"/>
    <w:rsid w:val="00640D2B"/>
    <w:rsid w:val="0064692C"/>
    <w:rsid w:val="00653F68"/>
    <w:rsid w:val="0066479D"/>
    <w:rsid w:val="006657FD"/>
    <w:rsid w:val="00676CE1"/>
    <w:rsid w:val="006802C4"/>
    <w:rsid w:val="006816BC"/>
    <w:rsid w:val="0068429A"/>
    <w:rsid w:val="00685FDD"/>
    <w:rsid w:val="00687BAD"/>
    <w:rsid w:val="00693676"/>
    <w:rsid w:val="00695168"/>
    <w:rsid w:val="00695556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4375B"/>
    <w:rsid w:val="00745BC6"/>
    <w:rsid w:val="007507F9"/>
    <w:rsid w:val="00751B0E"/>
    <w:rsid w:val="00752795"/>
    <w:rsid w:val="00760C41"/>
    <w:rsid w:val="00766405"/>
    <w:rsid w:val="0076691A"/>
    <w:rsid w:val="0076742C"/>
    <w:rsid w:val="007715D8"/>
    <w:rsid w:val="00772DA9"/>
    <w:rsid w:val="00782506"/>
    <w:rsid w:val="00787700"/>
    <w:rsid w:val="00794C12"/>
    <w:rsid w:val="007A2F5A"/>
    <w:rsid w:val="007A5AA1"/>
    <w:rsid w:val="007B656B"/>
    <w:rsid w:val="007B7D0B"/>
    <w:rsid w:val="007D186F"/>
    <w:rsid w:val="007E4DDC"/>
    <w:rsid w:val="007E5E71"/>
    <w:rsid w:val="007E68A0"/>
    <w:rsid w:val="00802E02"/>
    <w:rsid w:val="00805C65"/>
    <w:rsid w:val="00812D4E"/>
    <w:rsid w:val="00816953"/>
    <w:rsid w:val="0082136B"/>
    <w:rsid w:val="00826DDD"/>
    <w:rsid w:val="008273B7"/>
    <w:rsid w:val="008277EF"/>
    <w:rsid w:val="008306D5"/>
    <w:rsid w:val="00833C80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74376"/>
    <w:rsid w:val="00882053"/>
    <w:rsid w:val="00887329"/>
    <w:rsid w:val="00891508"/>
    <w:rsid w:val="0089395C"/>
    <w:rsid w:val="008942A2"/>
    <w:rsid w:val="00894390"/>
    <w:rsid w:val="0089534A"/>
    <w:rsid w:val="008A0923"/>
    <w:rsid w:val="008A0F4C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EDE"/>
    <w:rsid w:val="008F734D"/>
    <w:rsid w:val="009000E9"/>
    <w:rsid w:val="00902002"/>
    <w:rsid w:val="00902CEB"/>
    <w:rsid w:val="00905BCF"/>
    <w:rsid w:val="009064C0"/>
    <w:rsid w:val="00907EC2"/>
    <w:rsid w:val="00912A0A"/>
    <w:rsid w:val="00913598"/>
    <w:rsid w:val="00913892"/>
    <w:rsid w:val="009215E3"/>
    <w:rsid w:val="009322B1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5B2"/>
    <w:rsid w:val="00992275"/>
    <w:rsid w:val="00992B92"/>
    <w:rsid w:val="009A056D"/>
    <w:rsid w:val="009A17FC"/>
    <w:rsid w:val="009A50D4"/>
    <w:rsid w:val="009A7614"/>
    <w:rsid w:val="009B6A07"/>
    <w:rsid w:val="009B7E8B"/>
    <w:rsid w:val="009C26DF"/>
    <w:rsid w:val="009C2A7B"/>
    <w:rsid w:val="009C3C75"/>
    <w:rsid w:val="009C5BF4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E76"/>
    <w:rsid w:val="00A23FA6"/>
    <w:rsid w:val="00A26B32"/>
    <w:rsid w:val="00A27593"/>
    <w:rsid w:val="00A31A0E"/>
    <w:rsid w:val="00A35787"/>
    <w:rsid w:val="00A370D6"/>
    <w:rsid w:val="00A41DA3"/>
    <w:rsid w:val="00A43B4C"/>
    <w:rsid w:val="00A478DC"/>
    <w:rsid w:val="00A669DA"/>
    <w:rsid w:val="00A701AF"/>
    <w:rsid w:val="00A75504"/>
    <w:rsid w:val="00A8687B"/>
    <w:rsid w:val="00A86B26"/>
    <w:rsid w:val="00A92B79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5F6"/>
    <w:rsid w:val="00AE6684"/>
    <w:rsid w:val="00AF053E"/>
    <w:rsid w:val="00B022FE"/>
    <w:rsid w:val="00B039E8"/>
    <w:rsid w:val="00B112CF"/>
    <w:rsid w:val="00B14B45"/>
    <w:rsid w:val="00B155E8"/>
    <w:rsid w:val="00B15F75"/>
    <w:rsid w:val="00B2194E"/>
    <w:rsid w:val="00B24DF4"/>
    <w:rsid w:val="00B31F29"/>
    <w:rsid w:val="00B32DAF"/>
    <w:rsid w:val="00B37E68"/>
    <w:rsid w:val="00B468CC"/>
    <w:rsid w:val="00B54655"/>
    <w:rsid w:val="00B54814"/>
    <w:rsid w:val="00B562FE"/>
    <w:rsid w:val="00B6045F"/>
    <w:rsid w:val="00B65ABF"/>
    <w:rsid w:val="00B661D9"/>
    <w:rsid w:val="00B7242A"/>
    <w:rsid w:val="00B73B76"/>
    <w:rsid w:val="00B82B4E"/>
    <w:rsid w:val="00B8420E"/>
    <w:rsid w:val="00B84691"/>
    <w:rsid w:val="00B86605"/>
    <w:rsid w:val="00B90CE1"/>
    <w:rsid w:val="00BA1A23"/>
    <w:rsid w:val="00BA7D97"/>
    <w:rsid w:val="00BB7A52"/>
    <w:rsid w:val="00BB7D77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F17F2"/>
    <w:rsid w:val="00C00404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7044"/>
    <w:rsid w:val="00C94D17"/>
    <w:rsid w:val="00CA2007"/>
    <w:rsid w:val="00CA5A56"/>
    <w:rsid w:val="00CB27C6"/>
    <w:rsid w:val="00CB463B"/>
    <w:rsid w:val="00CB5B82"/>
    <w:rsid w:val="00CB782D"/>
    <w:rsid w:val="00CC54E0"/>
    <w:rsid w:val="00CC65A8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4498"/>
    <w:rsid w:val="00D1582D"/>
    <w:rsid w:val="00D2569D"/>
    <w:rsid w:val="00D267BD"/>
    <w:rsid w:val="00D3427F"/>
    <w:rsid w:val="00D36857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B3737"/>
    <w:rsid w:val="00DC0320"/>
    <w:rsid w:val="00DC2340"/>
    <w:rsid w:val="00DC30DA"/>
    <w:rsid w:val="00DC4F7B"/>
    <w:rsid w:val="00DC5620"/>
    <w:rsid w:val="00DD47BB"/>
    <w:rsid w:val="00DE287B"/>
    <w:rsid w:val="00DF129D"/>
    <w:rsid w:val="00DF4371"/>
    <w:rsid w:val="00DF625F"/>
    <w:rsid w:val="00DF74DB"/>
    <w:rsid w:val="00E01841"/>
    <w:rsid w:val="00E126C1"/>
    <w:rsid w:val="00E21473"/>
    <w:rsid w:val="00E22935"/>
    <w:rsid w:val="00E22C67"/>
    <w:rsid w:val="00E34F46"/>
    <w:rsid w:val="00E375D2"/>
    <w:rsid w:val="00E43E04"/>
    <w:rsid w:val="00E50799"/>
    <w:rsid w:val="00E63251"/>
    <w:rsid w:val="00E70C40"/>
    <w:rsid w:val="00E710C7"/>
    <w:rsid w:val="00E842D8"/>
    <w:rsid w:val="00E95ED3"/>
    <w:rsid w:val="00EA2627"/>
    <w:rsid w:val="00EA7542"/>
    <w:rsid w:val="00EB7DDA"/>
    <w:rsid w:val="00EC1621"/>
    <w:rsid w:val="00EC662E"/>
    <w:rsid w:val="00EC6804"/>
    <w:rsid w:val="00ED1F6B"/>
    <w:rsid w:val="00EE049D"/>
    <w:rsid w:val="00EE25BE"/>
    <w:rsid w:val="00EE2721"/>
    <w:rsid w:val="00EE2A0B"/>
    <w:rsid w:val="00EF6029"/>
    <w:rsid w:val="00F022FD"/>
    <w:rsid w:val="00F16DA0"/>
    <w:rsid w:val="00F21C4E"/>
    <w:rsid w:val="00F23554"/>
    <w:rsid w:val="00F241DA"/>
    <w:rsid w:val="00F24740"/>
    <w:rsid w:val="00F258A3"/>
    <w:rsid w:val="00F30571"/>
    <w:rsid w:val="00F335CB"/>
    <w:rsid w:val="00F35DB1"/>
    <w:rsid w:val="00F36D0F"/>
    <w:rsid w:val="00F4144F"/>
    <w:rsid w:val="00F42294"/>
    <w:rsid w:val="00F42F7B"/>
    <w:rsid w:val="00F459EB"/>
    <w:rsid w:val="00F47445"/>
    <w:rsid w:val="00F52C9C"/>
    <w:rsid w:val="00F6336A"/>
    <w:rsid w:val="00F72065"/>
    <w:rsid w:val="00F775C0"/>
    <w:rsid w:val="00F81CDB"/>
    <w:rsid w:val="00F84284"/>
    <w:rsid w:val="00F849BE"/>
    <w:rsid w:val="00F940F2"/>
    <w:rsid w:val="00F94A4B"/>
    <w:rsid w:val="00F94FAE"/>
    <w:rsid w:val="00F97AD4"/>
    <w:rsid w:val="00FB0917"/>
    <w:rsid w:val="00FB3BCE"/>
    <w:rsid w:val="00FB59FB"/>
    <w:rsid w:val="00FB72A0"/>
    <w:rsid w:val="00FC35C5"/>
    <w:rsid w:val="00FC7DBF"/>
    <w:rsid w:val="00FE4FE6"/>
    <w:rsid w:val="00FF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uiPriority="9" w:unhideWhenUsed="0" w:qFormat="1"/>
    <w:lsdException w:name="heading 2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9" w:unhideWhenUsed="0" w:qFormat="1"/>
    <w:lsdException w:name="Default Paragraph Font" w:uiPriority="1"/>
    <w:lsdException w:name="Subtitle" w:uiPriority="9" w:unhideWhenUsed="0" w:qFormat="1"/>
    <w:lsdException w:name="Strong" w:uiPriority="9" w:unhideWhenUsed="0" w:qFormat="1"/>
    <w:lsdException w:name="Emphasis" w:uiPriority="9" w:unhideWhenUsed="0" w:qFormat="1"/>
    <w:lsdException w:name="Table Grid" w:semiHidden="0" w:uiPriority="39" w:unhideWhenUsed="0"/>
    <w:lsdException w:name="Placeholder Text" w:unhideWhenUsed="0"/>
    <w:lsdException w:name="No Spacing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9" w:unhideWhenUsed="0" w:qFormat="1"/>
    <w:lsdException w:name="Quote" w:uiPriority="9" w:unhideWhenUsed="0" w:qFormat="1"/>
    <w:lsdException w:name="Intense Quote" w:uiPriority="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9" w:unhideWhenUsed="0" w:qFormat="1"/>
    <w:lsdException w:name="Intense Emphasis" w:uiPriority="9" w:unhideWhenUsed="0" w:qFormat="1"/>
    <w:lsdException w:name="Subtle Reference" w:uiPriority="9" w:unhideWhenUsed="0" w:qFormat="1"/>
    <w:lsdException w:name="Intense Reference" w:uiPriority="9" w:unhideWhenUsed="0" w:qFormat="1"/>
    <w:lsdException w:name="Book Title" w:uiPriority="9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99"/>
    <w:semiHidden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customStyle="1" w:styleId="GridTableLight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uiPriority="9" w:unhideWhenUsed="0" w:qFormat="1"/>
    <w:lsdException w:name="heading 2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9" w:unhideWhenUsed="0" w:qFormat="1"/>
    <w:lsdException w:name="Default Paragraph Font" w:uiPriority="1"/>
    <w:lsdException w:name="Subtitle" w:uiPriority="9" w:unhideWhenUsed="0" w:qFormat="1"/>
    <w:lsdException w:name="Strong" w:uiPriority="9" w:unhideWhenUsed="0" w:qFormat="1"/>
    <w:lsdException w:name="Emphasis" w:uiPriority="9" w:unhideWhenUsed="0" w:qFormat="1"/>
    <w:lsdException w:name="Table Grid" w:semiHidden="0" w:uiPriority="39" w:unhideWhenUsed="0"/>
    <w:lsdException w:name="Placeholder Text" w:unhideWhenUsed="0"/>
    <w:lsdException w:name="No Spacing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9" w:unhideWhenUsed="0" w:qFormat="1"/>
    <w:lsdException w:name="Quote" w:uiPriority="9" w:unhideWhenUsed="0" w:qFormat="1"/>
    <w:lsdException w:name="Intense Quote" w:uiPriority="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9" w:unhideWhenUsed="0" w:qFormat="1"/>
    <w:lsdException w:name="Intense Emphasis" w:uiPriority="9" w:unhideWhenUsed="0" w:qFormat="1"/>
    <w:lsdException w:name="Subtle Reference" w:uiPriority="9" w:unhideWhenUsed="0" w:qFormat="1"/>
    <w:lsdException w:name="Intense Reference" w:uiPriority="9" w:unhideWhenUsed="0" w:qFormat="1"/>
    <w:lsdException w:name="Book Title" w:uiPriority="9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99"/>
    <w:semiHidden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customStyle="1" w:styleId="GridTableLight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28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ger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98128-0E0B-477B-AD1D-0F93307A1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WD_KV_KL2.dotm</Template>
  <TotalTime>0</TotalTime>
  <Pages>1</Pages>
  <Words>52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KLETT</Company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</dc:creator>
  <cp:keywords/>
  <dc:description/>
  <cp:lastModifiedBy>Hager, Gabriele</cp:lastModifiedBy>
  <cp:revision>12</cp:revision>
  <cp:lastPrinted>2018-07-10T06:47:00Z</cp:lastPrinted>
  <dcterms:created xsi:type="dcterms:W3CDTF">2018-01-18T16:20:00Z</dcterms:created>
  <dcterms:modified xsi:type="dcterms:W3CDTF">2018-07-10T06:47:00Z</dcterms:modified>
</cp:coreProperties>
</file>