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76742C">
            <w:pPr>
              <w:pageBreakBefore/>
              <w:jc w:val="center"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D87199">
            <w:pPr>
              <w:pStyle w:val="ekvkvnummer"/>
            </w:pPr>
            <w:r w:rsidRPr="005446D6">
              <w:t>KV</w:t>
            </w:r>
            <w:r w:rsidR="004322CC">
              <w:t xml:space="preserve"> 15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35528F"/>
        </w:tc>
      </w:tr>
    </w:tbl>
    <w:p w:rsidR="00CD7D9F" w:rsidRDefault="0035528F" w:rsidP="0035528F">
      <w:pPr>
        <w:pStyle w:val="ekvue1arial"/>
      </w:pPr>
      <w:bookmarkStart w:id="0" w:name="bmStart"/>
      <w:bookmarkEnd w:id="0"/>
      <w:r>
        <w:t>Doppelte Mitlaute 1</w:t>
      </w:r>
    </w:p>
    <w:p w:rsidR="0035528F" w:rsidRDefault="0035528F" w:rsidP="00005AE2"/>
    <w:p w:rsidR="00CC44B8" w:rsidRPr="00D3427F" w:rsidRDefault="00CC44B8" w:rsidP="00CC44B8">
      <w:pPr>
        <w:pStyle w:val="ekvnummerierung"/>
        <w:framePr w:wrap="around"/>
      </w:pPr>
      <w:r>
        <w:t>1</w:t>
      </w:r>
    </w:p>
    <w:p w:rsidR="00016F60" w:rsidRPr="00287B24" w:rsidRDefault="00016F60" w:rsidP="00016F6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4B8" w:rsidRDefault="00CC44B8" w:rsidP="00CC44B8">
      <w:r>
        <w:t>Setze die Silbenbögen.</w:t>
      </w:r>
    </w:p>
    <w:p w:rsidR="00CC44B8" w:rsidRDefault="00CC44B8" w:rsidP="00CC44B8">
      <w:r>
        <w:t xml:space="preserve">Färbe </w:t>
      </w:r>
      <w:r w:rsidR="00A12478">
        <w:t>den</w:t>
      </w:r>
      <w:r>
        <w:t xml:space="preserve"> Selbstlaut</w:t>
      </w:r>
      <w:r w:rsidR="00A12478">
        <w:t xml:space="preserve"> oder </w:t>
      </w:r>
      <w:r>
        <w:t>Umlaut in der ersten Silbe.</w:t>
      </w:r>
    </w:p>
    <w:p w:rsidR="009D5DC7" w:rsidRDefault="009D5DC7" w:rsidP="009D5DC7">
      <w:pPr>
        <w:pStyle w:val="ekvgrundtexthalbe"/>
      </w:pPr>
    </w:p>
    <w:p w:rsidR="009D5DC7" w:rsidRDefault="009D5DC7" w:rsidP="009D5DC7">
      <w:pPr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5D282B8" wp14:editId="37EDA449">
                <wp:simplePos x="0" y="0"/>
                <wp:positionH relativeFrom="column">
                  <wp:posOffset>-1905</wp:posOffset>
                </wp:positionH>
                <wp:positionV relativeFrom="paragraph">
                  <wp:posOffset>89840</wp:posOffset>
                </wp:positionV>
                <wp:extent cx="5948401" cy="595814"/>
                <wp:effectExtent l="0" t="0" r="14605" b="0"/>
                <wp:wrapNone/>
                <wp:docPr id="182" name="Gruppieren 1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183" name="Gruppieren 183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8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86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7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88" name="Gruppieren 188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8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91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2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3" name="Gruppieren 193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9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9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96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97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8" name="Gruppieren 198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9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0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01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2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8DA565D" id="Gruppieren 182" o:spid="_x0000_s1026" style="position:absolute;margin-left:-.15pt;margin-top:7.05pt;width:468.4pt;height:46.9pt;z-index:251659264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">
                <v:group id="Gruppieren 183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" strokeweight=".5pt"/>
                  </v:group>
                </v:group>
                <v:group id="Gruppieren 188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g/b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4Ivz8gEev4LAAD//wMAUEsBAi0AFAAGAAgAAAAhANvh9svuAAAAhQEAABMAAAAAAAAA&#10;AAAAAAAAAAAAAFtDb250ZW50X1R5cGVzXS54bWxQSwECLQAUAAYACAAAACEAWvQsW78AAAAVAQAA&#10;CwAAAAAAAAAAAAAAAAAfAQAAX3JlbHMvLnJlbHNQSwECLQAUAAYACAAAACEAo84P28YAAADcAAAA&#10;DwAAAAAAAAAAAAAAAAAHAgAAZHJzL2Rvd25yZXYueG1sUEsFBgAAAAADAAMAtwAAAPoCAAAAAA==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" strokeweight=".5pt"/>
                  </v:group>
                </v:group>
                <v:group id="Gruppieren 193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JGs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f0vh9ky4QC6vAAAA//8DAFBLAQItABQABgAIAAAAIQDb4fbL7gAAAIUBAAATAAAAAAAAAAAA&#10;AAAAAAAAAABbQ29udGVudF9UeXBlc10ueG1sUEsBAi0AFAAGAAgAAAAhAFr0LFu/AAAAFQEAAAsA&#10;AAAAAAAAAAAAAAAAHwEAAF9yZWxzLy5yZWxzUEsBAi0AFAAGAAgAAAAhAFMckazEAAAA3AAAAA8A&#10;AAAAAAAAAAAAAAAABwIAAGRycy9kb3ducmV2LnhtbFBLBQYAAAAAAwADALcAAAD4AgAAAAA=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xD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nFP6eCRfI5S8AAAD//wMAUEsBAi0AFAAGAAgAAAAhANvh9svuAAAAhQEAABMAAAAAAAAAAAAA&#10;AAAAAAAAAFtDb250ZW50X1R5cGVzXS54bWxQSwECLQAUAAYACAAAACEAWvQsW78AAAAVAQAACwAA&#10;AAAAAAAAAAAAAAAfAQAAX3JlbHMvLnJlbHNQSwECLQAUAAYACAAAACEAs7msQ8MAAADcAAAADwAA&#10;AAAAAAAAAAAAAAAHAgAAZHJzL2Rvd25yZXYueG1sUEsFBgAAAAADAAMAtwAAAPcCAAAAAA==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" strokeweight=".5pt"/>
                  </v:group>
                </v:group>
                <v:group id="Gruppieren 198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" strokeweight=".5pt"/>
                  </v:group>
                </v:group>
              </v:group>
            </w:pict>
          </mc:Fallback>
        </mc:AlternateContent>
      </w:r>
    </w:p>
    <w:p w:rsidR="009D5DC7" w:rsidRDefault="009D5DC7" w:rsidP="009D5DC7">
      <w:pPr>
        <w:tabs>
          <w:tab w:val="clear" w:pos="340"/>
          <w:tab w:val="clear" w:pos="595"/>
          <w:tab w:val="clear" w:pos="851"/>
          <w:tab w:val="center" w:pos="1134"/>
          <w:tab w:val="center" w:pos="3544"/>
          <w:tab w:val="center" w:pos="5954"/>
          <w:tab w:val="center" w:pos="8222"/>
        </w:tabs>
      </w:pPr>
      <w:r>
        <w:tab/>
        <w:t>Kanne</w:t>
      </w:r>
      <w:r>
        <w:tab/>
        <w:t>Qualle</w:t>
      </w:r>
      <w:r>
        <w:tab/>
        <w:t>bitter</w:t>
      </w:r>
      <w:r>
        <w:tab/>
        <w:t>Lippe</w:t>
      </w:r>
    </w:p>
    <w:p w:rsidR="009D5DC7" w:rsidRPr="00AE4BBB" w:rsidRDefault="009D5DC7" w:rsidP="009D5DC7">
      <w:pPr>
        <w:tabs>
          <w:tab w:val="center" w:pos="1134"/>
        </w:tabs>
        <w:rPr>
          <w:color w:val="FF0000"/>
        </w:rPr>
      </w:pPr>
    </w:p>
    <w:p w:rsidR="009D5DC7" w:rsidRDefault="009D5DC7" w:rsidP="009D5DC7">
      <w:pPr>
        <w:tabs>
          <w:tab w:val="center" w:pos="1134"/>
        </w:tabs>
        <w:rPr>
          <w:color w:val="FF0000"/>
        </w:rPr>
      </w:pPr>
    </w:p>
    <w:p w:rsidR="009D5DC7" w:rsidRDefault="009D5DC7" w:rsidP="009D5DC7">
      <w:pPr>
        <w:tabs>
          <w:tab w:val="center" w:pos="1134"/>
        </w:tabs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5D282B8" wp14:editId="37EDA449">
                <wp:simplePos x="0" y="0"/>
                <wp:positionH relativeFrom="column">
                  <wp:posOffset>-1905</wp:posOffset>
                </wp:positionH>
                <wp:positionV relativeFrom="paragraph">
                  <wp:posOffset>89840</wp:posOffset>
                </wp:positionV>
                <wp:extent cx="5948401" cy="595814"/>
                <wp:effectExtent l="0" t="0" r="14605" b="0"/>
                <wp:wrapNone/>
                <wp:docPr id="6" name="Gruppieren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7" name="Gruppieren 7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0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1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2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4" name="Gruppieren 14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7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8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9" name="Gruppieren 19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0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1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2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3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24" name="Gruppieren 24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25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27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8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757711" id="Gruppieren 6" o:spid="_x0000_s1026" style="position:absolute;margin-left:-.15pt;margin-top:7.05pt;width:468.4pt;height:46.9pt;z-index:251661312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">
                <v:group id="Gruppieren 7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" strokeweight=".5pt"/>
                  </v:group>
                </v:group>
                <v:group id="Gruppieren 14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" strokeweight=".5pt"/>
                  </v:group>
                </v:group>
                <v:group id="Gruppieren 19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" strokeweight=".5pt"/>
                  </v:group>
                </v:group>
                <v:group id="Gruppieren 24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" strokeweight=".5pt"/>
                  </v:group>
                </v:group>
              </v:group>
            </w:pict>
          </mc:Fallback>
        </mc:AlternateContent>
      </w:r>
    </w:p>
    <w:p w:rsidR="009D5DC7" w:rsidRDefault="009D5DC7" w:rsidP="009D5DC7">
      <w:pPr>
        <w:tabs>
          <w:tab w:val="clear" w:pos="340"/>
          <w:tab w:val="clear" w:pos="595"/>
          <w:tab w:val="clear" w:pos="851"/>
          <w:tab w:val="center" w:pos="1134"/>
          <w:tab w:val="center" w:pos="3544"/>
          <w:tab w:val="center" w:pos="5954"/>
          <w:tab w:val="center" w:pos="8222"/>
        </w:tabs>
      </w:pPr>
      <w:r>
        <w:tab/>
        <w:t>Nüsse</w:t>
      </w:r>
      <w:r>
        <w:tab/>
        <w:t>Pfanne</w:t>
      </w:r>
      <w:r>
        <w:tab/>
        <w:t>Rippe</w:t>
      </w:r>
      <w:r>
        <w:tab/>
        <w:t>Butter</w:t>
      </w:r>
    </w:p>
    <w:p w:rsidR="009D5DC7" w:rsidRPr="00AE4BBB" w:rsidRDefault="009D5DC7" w:rsidP="009D5DC7">
      <w:pPr>
        <w:tabs>
          <w:tab w:val="center" w:pos="1134"/>
        </w:tabs>
        <w:rPr>
          <w:color w:val="FF0000"/>
        </w:rPr>
      </w:pPr>
    </w:p>
    <w:p w:rsidR="009D5DC7" w:rsidRDefault="009D5DC7" w:rsidP="009D5DC7">
      <w:pPr>
        <w:tabs>
          <w:tab w:val="center" w:pos="1134"/>
        </w:tabs>
        <w:rPr>
          <w:color w:val="FF0000"/>
        </w:rPr>
      </w:pPr>
    </w:p>
    <w:p w:rsidR="009D5DC7" w:rsidRDefault="009D5DC7" w:rsidP="009D5DC7">
      <w:pPr>
        <w:tabs>
          <w:tab w:val="center" w:pos="1134"/>
        </w:tabs>
        <w:rPr>
          <w:color w:val="FF0000"/>
        </w:rPr>
      </w:pPr>
      <w:r>
        <w:rPr>
          <w:color w:val="FF0000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45D282B8" wp14:editId="37EDA449">
                <wp:simplePos x="0" y="0"/>
                <wp:positionH relativeFrom="column">
                  <wp:posOffset>-1905</wp:posOffset>
                </wp:positionH>
                <wp:positionV relativeFrom="paragraph">
                  <wp:posOffset>89840</wp:posOffset>
                </wp:positionV>
                <wp:extent cx="5948401" cy="595814"/>
                <wp:effectExtent l="0" t="0" r="14605" b="0"/>
                <wp:wrapNone/>
                <wp:docPr id="29" name="Gruppieren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401" cy="595814"/>
                          <a:chOff x="0" y="0"/>
                          <a:chExt cx="5948401" cy="595814"/>
                        </a:xfrm>
                      </wpg:grpSpPr>
                      <wpg:grpSp>
                        <wpg:cNvPr id="30" name="Gruppieren 30"/>
                        <wpg:cNvGrpSpPr/>
                        <wpg:grpSpPr>
                          <a:xfrm>
                            <a:off x="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31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61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2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3" name="Gruppieren 163"/>
                        <wpg:cNvGrpSpPr/>
                        <wpg:grpSpPr>
                          <a:xfrm>
                            <a:off x="1528877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6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6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66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7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68" name="Gruppieren 168"/>
                        <wpg:cNvGrpSpPr/>
                        <wpg:grpSpPr>
                          <a:xfrm>
                            <a:off x="3050439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69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0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71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2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  <wpg:grpSp>
                        <wpg:cNvPr id="173" name="Gruppieren 173"/>
                        <wpg:cNvGrpSpPr/>
                        <wpg:grpSpPr>
                          <a:xfrm>
                            <a:off x="4572000" y="0"/>
                            <a:ext cx="1376401" cy="595814"/>
                            <a:chOff x="0" y="0"/>
                            <a:chExt cx="1376401" cy="595814"/>
                          </a:xfrm>
                        </wpg:grpSpPr>
                        <wps:wsp>
                          <wps:cNvPr id="174" name="Rectangle 27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343814"/>
                              <a:ext cx="1376401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85000"/>
                                <a:lumOff val="0"/>
                              </a:schemeClr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7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7316" y="0"/>
                              <a:ext cx="1368425" cy="341757"/>
                              <a:chOff x="1706" y="14178"/>
                              <a:chExt cx="2875" cy="856"/>
                            </a:xfrm>
                          </wpg:grpSpPr>
                          <wps:wsp>
                            <wps:cNvPr id="176" name="AutoShape 17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4178"/>
                                <a:ext cx="0" cy="85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7" name="AutoShape 18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1706" y="15034"/>
                                <a:ext cx="28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2BF831" id="Gruppieren 29" o:spid="_x0000_s1026" style="position:absolute;margin-left:-.15pt;margin-top:7.05pt;width:468.4pt;height:46.9pt;z-index:251663360;mso-height-relative:margin" coordsize="59484,5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">
                <v:group id="Gruppieren 30" o:spid="_x0000_s1027" style="position:absolute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rect id="Rectangle 27" o:spid="_x0000_s102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" fillcolor="#d8d8d8 [2732]" stroked="f"/>
                  <v:group id="Group 8" o:spid="_x0000_s102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  <v:shape id="AutoShape 17" o:spid="_x0000_s103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" strokeweight=".5pt"/>
                    <v:shape id="AutoShape 18" o:spid="_x0000_s103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" strokeweight=".5pt"/>
                  </v:group>
                </v:group>
                <v:group id="Gruppieren 163" o:spid="_x0000_s1032" style="position:absolute;left:15288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">
                  <v:rect id="Rectangle 27" o:spid="_x0000_s103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" fillcolor="#d8d8d8 [2732]" stroked="f"/>
                  <v:group id="Group 8" o:spid="_x0000_s103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">
                    <v:shape id="AutoShape 17" o:spid="_x0000_s103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" strokeweight=".5pt"/>
                    <v:shape id="AutoShape 18" o:spid="_x0000_s103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" strokeweight=".5pt"/>
                  </v:group>
                </v:group>
                <v:group id="Gruppieren 168" o:spid="_x0000_s1037" style="position:absolute;left:30504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XP6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0Irz8gEOv8FAAD//wMAUEsBAi0AFAAGAAgAAAAhANvh9svuAAAAhQEAABMAAAAAAAAA&#10;AAAAAAAAAAAAAFtDb250ZW50X1R5cGVzXS54bWxQSwECLQAUAAYACAAAACEAWvQsW78AAAAVAQAA&#10;CwAAAAAAAAAAAAAAAAAfAQAAX3JlbHMvLnJlbHNQSwECLQAUAAYACAAAACEAaG1z+sYAAADcAAAA&#10;DwAAAAAAAAAAAAAAAAAHAgAAZHJzL2Rvd25yZXYueG1sUEsFBgAAAAADAAMAtwAAAPoCAAAAAA==&#10;">
                  <v:rect id="Rectangle 27" o:spid="_x0000_s1038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" fillcolor="#d8d8d8 [2732]" stroked="f"/>
                  <v:group id="Group 8" o:spid="_x0000_s1039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">
                    <v:shape id="AutoShape 17" o:spid="_x0000_s1040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" strokeweight=".5pt"/>
                    <v:shape id="AutoShape 18" o:spid="_x0000_s1041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" strokeweight=".5pt"/>
                  </v:group>
                </v:group>
                <v:group id="Gruppieren 173" o:spid="_x0000_s1042" style="position:absolute;left:45720;width:13764;height:5958" coordsize="13764,5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">
                  <v:rect id="Rectangle 27" o:spid="_x0000_s1043" style="position:absolute;top:3438;width:13764;height:2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" fillcolor="#d8d8d8 [2732]" stroked="f"/>
                  <v:group id="Group 8" o:spid="_x0000_s1044" style="position:absolute;left:73;width:13684;height:3417" coordorigin="1706,14178" coordsize="2875,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">
                    <v:shape id="AutoShape 17" o:spid="_x0000_s1045" type="#_x0000_t32" style="position:absolute;left:1706;top:14178;width:0;height:8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" strokeweight=".5pt"/>
                    <v:shape id="AutoShape 18" o:spid="_x0000_s1046" type="#_x0000_t32" style="position:absolute;left:1706;top:15034;width:287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" strokeweight=".5pt"/>
                  </v:group>
                </v:group>
              </v:group>
            </w:pict>
          </mc:Fallback>
        </mc:AlternateContent>
      </w:r>
    </w:p>
    <w:p w:rsidR="009D5DC7" w:rsidRDefault="009D5DC7" w:rsidP="009D5DC7">
      <w:pPr>
        <w:tabs>
          <w:tab w:val="clear" w:pos="340"/>
          <w:tab w:val="clear" w:pos="595"/>
          <w:tab w:val="clear" w:pos="851"/>
          <w:tab w:val="center" w:pos="1134"/>
          <w:tab w:val="center" w:pos="3544"/>
          <w:tab w:val="center" w:pos="5954"/>
          <w:tab w:val="center" w:pos="8222"/>
        </w:tabs>
      </w:pPr>
      <w:r>
        <w:tab/>
        <w:t>Falle</w:t>
      </w:r>
      <w:r>
        <w:tab/>
        <w:t>Küsse</w:t>
      </w:r>
      <w:r>
        <w:tab/>
        <w:t>Mutter</w:t>
      </w:r>
      <w:r>
        <w:tab/>
        <w:t>Ritter</w:t>
      </w:r>
    </w:p>
    <w:p w:rsidR="009D5DC7" w:rsidRPr="00AE4BBB" w:rsidRDefault="009D5DC7" w:rsidP="009D5DC7">
      <w:pPr>
        <w:tabs>
          <w:tab w:val="center" w:pos="1134"/>
        </w:tabs>
        <w:rPr>
          <w:color w:val="FF0000"/>
        </w:rPr>
      </w:pPr>
    </w:p>
    <w:p w:rsidR="009D5DC7" w:rsidRDefault="009D5DC7" w:rsidP="009D5DC7">
      <w:pPr>
        <w:tabs>
          <w:tab w:val="center" w:pos="1134"/>
        </w:tabs>
        <w:rPr>
          <w:color w:val="FF0000"/>
        </w:rPr>
      </w:pPr>
    </w:p>
    <w:p w:rsidR="009D5DC7" w:rsidRDefault="009D5DC7" w:rsidP="00A12478">
      <w:pPr>
        <w:pStyle w:val="ekvgrundtexthalbe"/>
      </w:pPr>
    </w:p>
    <w:p w:rsidR="009926BD" w:rsidRDefault="009926BD" w:rsidP="00016F60"/>
    <w:p w:rsidR="009926BD" w:rsidRPr="00D3427F" w:rsidRDefault="009926BD" w:rsidP="009926BD">
      <w:pPr>
        <w:pStyle w:val="ekvnummerierung"/>
        <w:framePr w:wrap="around"/>
      </w:pPr>
      <w:r>
        <w:t>2</w:t>
      </w:r>
    </w:p>
    <w:p w:rsidR="00016F60" w:rsidRPr="00287B24" w:rsidRDefault="00016F60" w:rsidP="00016F6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4B8" w:rsidRDefault="009926BD" w:rsidP="009926BD">
      <w:r>
        <w:t>Klingt der Selbstlaut</w:t>
      </w:r>
      <w:r w:rsidR="00652FC7">
        <w:t xml:space="preserve"> </w:t>
      </w:r>
      <w:r w:rsidR="00A12478">
        <w:t>oder</w:t>
      </w:r>
      <w:r w:rsidR="00652FC7">
        <w:t xml:space="preserve"> Umlaut</w:t>
      </w:r>
      <w:r>
        <w:t xml:space="preserve"> kurz oder lang?</w:t>
      </w:r>
    </w:p>
    <w:bookmarkStart w:id="1" w:name="_Hlk513100092"/>
    <w:p w:rsidR="00362BFD" w:rsidRDefault="00362BFD" w:rsidP="00362BFD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2DB48F86" wp14:editId="02F2C5A6">
                <wp:simplePos x="0" y="0"/>
                <wp:positionH relativeFrom="column">
                  <wp:posOffset>610870</wp:posOffset>
                </wp:positionH>
                <wp:positionV relativeFrom="paragraph">
                  <wp:posOffset>93980</wp:posOffset>
                </wp:positionV>
                <wp:extent cx="53975" cy="53975"/>
                <wp:effectExtent l="0" t="0" r="3175" b="3175"/>
                <wp:wrapNone/>
                <wp:docPr id="228" name="Ellipse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3975" cy="53975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0C1E0CC" id="Ellipse 228" o:spid="_x0000_s1026" style="position:absolute;margin-left:48.1pt;margin-top:7.4pt;width:4.25pt;height:4.25pt;rotation:90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" fillcolor="black" stroked="f"/>
            </w:pict>
          </mc:Fallback>
        </mc:AlternateContent>
      </w:r>
      <w:r>
        <w:t xml:space="preserve">Markiere  </w:t>
      </w:r>
      <w:r>
        <w:rPr>
          <w:rStyle w:val="ekvsymbol"/>
          <w:rFonts w:cs="Arial"/>
          <w:b/>
        </w:rPr>
        <w:t xml:space="preserve"> </w:t>
      </w:r>
      <w:r>
        <w:t xml:space="preserve"> oder –.</w:t>
      </w:r>
    </w:p>
    <w:bookmarkEnd w:id="1"/>
    <w:p w:rsidR="00CC44B8" w:rsidRDefault="00CC44B8" w:rsidP="00005AE2"/>
    <w:p w:rsidR="00CC44B8" w:rsidRDefault="009926BD" w:rsidP="009926BD">
      <w:pPr>
        <w:pStyle w:val="ekvnummerierung"/>
        <w:framePr w:wrap="around"/>
      </w:pPr>
      <w:r>
        <w:t>3</w:t>
      </w:r>
    </w:p>
    <w:p w:rsidR="00016F60" w:rsidRPr="00287B24" w:rsidRDefault="00016F60" w:rsidP="00016F60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6BD" w:rsidRDefault="009926BD" w:rsidP="00005AE2">
      <w:r>
        <w:t>F</w:t>
      </w:r>
      <w:r w:rsidR="00CF5EB6">
        <w:t>ärbe die doppelten Mitlaute</w:t>
      </w:r>
      <w:r w:rsidR="00457ADE">
        <w:t xml:space="preserve"> grün</w:t>
      </w:r>
      <w:r>
        <w:t>.</w:t>
      </w:r>
    </w:p>
    <w:p w:rsidR="009926BD" w:rsidRDefault="009926BD" w:rsidP="00005AE2"/>
    <w:p w:rsidR="00CC44B8" w:rsidRDefault="009926BD" w:rsidP="009926BD">
      <w:pPr>
        <w:pStyle w:val="ekvnummerierung"/>
        <w:framePr w:wrap="around"/>
      </w:pPr>
      <w:r>
        <w:t>4</w:t>
      </w:r>
    </w:p>
    <w:p w:rsidR="00553E37" w:rsidRPr="00287B24" w:rsidRDefault="00553E37" w:rsidP="00553E3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3E37" w:rsidRDefault="00553E37" w:rsidP="00553E37">
      <w:r>
        <w:t>Finde</w:t>
      </w:r>
      <w:r w:rsidR="004322CC">
        <w:t xml:space="preserve"> </w:t>
      </w:r>
      <w:r w:rsidR="0035528F">
        <w:t>zwei weitere</w:t>
      </w:r>
      <w:r w:rsidR="004322CC">
        <w:t xml:space="preserve"> Reimpaare </w:t>
      </w:r>
      <w:r>
        <w:t xml:space="preserve">aus Aufgabe 1. Schreibe so: </w:t>
      </w:r>
      <w:r w:rsidRPr="00553E37">
        <w:rPr>
          <w:i/>
        </w:rPr>
        <w:t>K</w:t>
      </w:r>
      <w:r w:rsidRPr="00362BFD">
        <w:rPr>
          <w:i/>
          <w:bdr w:val="single" w:sz="6" w:space="0" w:color="auto"/>
        </w:rPr>
        <w:t>anne</w:t>
      </w:r>
      <w:r w:rsidRPr="00553E37">
        <w:rPr>
          <w:i/>
        </w:rPr>
        <w:t xml:space="preserve"> </w:t>
      </w:r>
      <w:r w:rsidR="003670C3">
        <w:rPr>
          <w:i/>
        </w:rPr>
        <w:t>–</w:t>
      </w:r>
      <w:r w:rsidRPr="00553E37">
        <w:rPr>
          <w:i/>
        </w:rPr>
        <w:t xml:space="preserve"> Pf</w:t>
      </w:r>
      <w:r w:rsidRPr="00362BFD">
        <w:rPr>
          <w:i/>
          <w:bdr w:val="single" w:sz="6" w:space="0" w:color="auto"/>
        </w:rPr>
        <w:t>anne</w:t>
      </w:r>
      <w:r w:rsidR="003670C3">
        <w:t>, …</w:t>
      </w:r>
    </w:p>
    <w:p w:rsidR="004322CC" w:rsidRDefault="004322CC" w:rsidP="00553E37"/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553E37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553E37" w:rsidRPr="001F1E3D" w:rsidRDefault="00553E37" w:rsidP="001F1E3D">
            <w:pPr>
              <w:pStyle w:val="ekvlinie"/>
            </w:pPr>
          </w:p>
        </w:tc>
      </w:tr>
      <w:tr w:rsidR="00553E37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553E37" w:rsidRPr="001F1E3D" w:rsidRDefault="00553E37" w:rsidP="001F1E3D">
            <w:pPr>
              <w:pStyle w:val="ekvlinie"/>
            </w:pPr>
          </w:p>
        </w:tc>
      </w:tr>
      <w:tr w:rsidR="00553E37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553E37" w:rsidRPr="001F1E3D" w:rsidRDefault="00553E37" w:rsidP="001F1E3D">
            <w:pPr>
              <w:pStyle w:val="ekvlinie"/>
            </w:pPr>
          </w:p>
        </w:tc>
      </w:tr>
    </w:tbl>
    <w:p w:rsidR="00553E37" w:rsidRDefault="00553E37" w:rsidP="00DB4D98">
      <w:pPr>
        <w:pStyle w:val="ekvgrundtexthalbe"/>
      </w:pPr>
    </w:p>
    <w:p w:rsidR="00553E37" w:rsidRDefault="00553E37" w:rsidP="00553E37"/>
    <w:p w:rsidR="009926BD" w:rsidRPr="00D3427F" w:rsidRDefault="009926BD" w:rsidP="009926BD">
      <w:pPr>
        <w:pStyle w:val="ekvnummerierung"/>
        <w:framePr w:wrap="around"/>
      </w:pPr>
      <w:r>
        <w:t>5</w:t>
      </w:r>
    </w:p>
    <w:p w:rsidR="00553E37" w:rsidRPr="00287B24" w:rsidRDefault="00553E37" w:rsidP="00553E3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0103" w:rsidRDefault="00553E37" w:rsidP="00005AE2">
      <w:r>
        <w:t>Finde</w:t>
      </w:r>
      <w:r w:rsidR="00CF5EB6">
        <w:t xml:space="preserve"> Reimwörter</w:t>
      </w:r>
      <w:r>
        <w:t xml:space="preserve"> mit doppeltem Mitlaut.</w:t>
      </w:r>
    </w:p>
    <w:p w:rsidR="00553E37" w:rsidRPr="00DB4D98" w:rsidRDefault="00CF5EB6" w:rsidP="00553E37">
      <w:r>
        <w:t>Umrahme die Reimbausteine.</w:t>
      </w:r>
      <w:bookmarkStart w:id="2" w:name="_Hlk513101263"/>
      <w:r w:rsidR="00847264" w:rsidRPr="00847264">
        <w:rPr>
          <w:lang w:eastAsia="de-DE"/>
        </w:rPr>
        <w:t xml:space="preserve"> </w:t>
      </w:r>
    </w:p>
    <w:p w:rsidR="00CF5EB6" w:rsidRDefault="00CF5EB6" w:rsidP="00005AE2"/>
    <w:tbl>
      <w:tblPr>
        <w:tblW w:w="9356" w:type="dxa"/>
        <w:tblLayout w:type="fixed"/>
        <w:tblCellMar>
          <w:left w:w="113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19"/>
        <w:gridCol w:w="3119"/>
      </w:tblGrid>
      <w:tr w:rsidR="00DE5A48" w:rsidRPr="00FB3BCE" w:rsidTr="006E13D8">
        <w:trPr>
          <w:trHeight w:val="397"/>
        </w:trPr>
        <w:tc>
          <w:tcPr>
            <w:tcW w:w="3118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tcMar>
              <w:right w:w="113" w:type="dxa"/>
            </w:tcMar>
            <w:vAlign w:val="center"/>
          </w:tcPr>
          <w:p w:rsidR="00DE5A48" w:rsidRPr="00FB3BCE" w:rsidRDefault="008711DC" w:rsidP="006E13D8">
            <w:pPr>
              <w:pStyle w:val="ekvtabelle"/>
              <w:jc w:val="center"/>
            </w:pPr>
            <w:r>
              <w:t>Kl</w:t>
            </w:r>
            <w:bookmarkStart w:id="3" w:name="_GoBack"/>
            <w:bookmarkEnd w:id="3"/>
            <w:r w:rsidR="00DE5A48" w:rsidRPr="00362BFD">
              <w:rPr>
                <w:bdr w:val="single" w:sz="6" w:space="0" w:color="auto"/>
              </w:rPr>
              <w:t>asse</w:t>
            </w:r>
          </w:p>
        </w:tc>
        <w:tc>
          <w:tcPr>
            <w:tcW w:w="3119" w:type="dxa"/>
            <w:tcBorders>
              <w:bottom w:val="single" w:sz="12" w:space="0" w:color="333333"/>
              <w:right w:val="single" w:sz="4" w:space="0" w:color="auto"/>
            </w:tcBorders>
            <w:shd w:val="clear" w:color="auto" w:fill="D9D9D9"/>
            <w:tcMar>
              <w:right w:w="113" w:type="dxa"/>
            </w:tcMar>
            <w:vAlign w:val="center"/>
          </w:tcPr>
          <w:p w:rsidR="00DE5A48" w:rsidRPr="00FB3BCE" w:rsidRDefault="00DE5A48" w:rsidP="006E13D8">
            <w:pPr>
              <w:pStyle w:val="ekvtabelle"/>
              <w:jc w:val="center"/>
            </w:pPr>
            <w:r>
              <w:t>Z</w:t>
            </w:r>
            <w:r w:rsidRPr="00362BFD">
              <w:rPr>
                <w:bdr w:val="single" w:sz="6" w:space="0" w:color="auto"/>
              </w:rPr>
              <w:t>oll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12" w:space="0" w:color="333333"/>
            </w:tcBorders>
            <w:shd w:val="clear" w:color="auto" w:fill="D9D9D9"/>
            <w:tcMar>
              <w:right w:w="113" w:type="dxa"/>
            </w:tcMar>
            <w:vAlign w:val="center"/>
          </w:tcPr>
          <w:p w:rsidR="00DE5A48" w:rsidRPr="00FB3BCE" w:rsidRDefault="00DE5A48" w:rsidP="006E13D8">
            <w:pPr>
              <w:pStyle w:val="ekvtabelle"/>
              <w:jc w:val="center"/>
            </w:pPr>
            <w:r>
              <w:t>Br</w:t>
            </w:r>
            <w:r w:rsidRPr="00362BFD">
              <w:rPr>
                <w:bdr w:val="single" w:sz="6" w:space="0" w:color="auto"/>
              </w:rPr>
              <w:t>ett</w:t>
            </w:r>
          </w:p>
        </w:tc>
      </w:tr>
      <w:tr w:rsidR="00DE5A48" w:rsidRPr="00FB3BCE" w:rsidTr="00847264">
        <w:trPr>
          <w:trHeight w:val="284"/>
        </w:trPr>
        <w:tc>
          <w:tcPr>
            <w:tcW w:w="3118" w:type="dxa"/>
            <w:tcBorders>
              <w:top w:val="single" w:sz="12" w:space="0" w:color="333333"/>
              <w:right w:val="single" w:sz="4" w:space="0" w:color="auto"/>
            </w:tcBorders>
            <w:tcMar>
              <w:left w:w="28" w:type="dxa"/>
              <w:right w:w="227" w:type="dxa"/>
            </w:tcMar>
          </w:tcPr>
          <w:p w:rsidR="00DE5A48" w:rsidRDefault="00847264" w:rsidP="00DE5A48">
            <w:r w:rsidRPr="00847264"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ECDB314" wp14:editId="245BE01B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512445</wp:posOffset>
                      </wp:positionV>
                      <wp:extent cx="901700" cy="469900"/>
                      <wp:effectExtent l="0" t="0" r="12700" b="6350"/>
                      <wp:wrapNone/>
                      <wp:docPr id="249" name="Textfeld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47264" w:rsidRPr="006C1975" w:rsidRDefault="00847264" w:rsidP="006C1975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6C1975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ECDB31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249" o:spid="_x0000_s1026" type="#_x0000_t202" style="position:absolute;margin-left:-.75pt;margin-top:40.35pt;width:71pt;height:3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" filled="f" stroked="f" strokeweight=".5pt">
                      <v:textbox inset="1mm,,0">
                        <w:txbxContent>
                          <w:p w:rsidR="00847264" w:rsidRPr="006C1975" w:rsidRDefault="00847264" w:rsidP="006C1975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C1975"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EF395F8" wp14:editId="71CD2109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67310</wp:posOffset>
                      </wp:positionV>
                      <wp:extent cx="901700" cy="469900"/>
                      <wp:effectExtent l="0" t="0" r="12700" b="6350"/>
                      <wp:wrapNone/>
                      <wp:docPr id="225" name="Textfeld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362BFD" w:rsidRPr="006C1975" w:rsidRDefault="00DE5A48" w:rsidP="00DE5A48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6C1975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395F8" id="Textfeld 225" o:spid="_x0000_s1027" type="#_x0000_t202" style="position:absolute;margin-left:-.65pt;margin-top:5.3pt;width:71pt;height:3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" filled="f" stroked="f" strokeweight=".5pt">
                      <v:textbox inset="1mm,,0">
                        <w:txbxContent>
                          <w:p w:rsidR="00362BFD" w:rsidRPr="006C1975" w:rsidRDefault="00DE5A48" w:rsidP="00DE5A48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C1975"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pPr w:leftFromText="141" w:rightFromText="141" w:vertAnchor="text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DE5A48" w:rsidRPr="002C50E2" w:rsidTr="00847264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DE5A48" w:rsidRPr="002C50E2" w:rsidRDefault="00DE5A48" w:rsidP="00847264">
                  <w:pPr>
                    <w:pStyle w:val="ekvlinie"/>
                  </w:pPr>
                </w:p>
              </w:tc>
            </w:tr>
            <w:tr w:rsidR="00DE5A48" w:rsidRPr="002C50E2" w:rsidTr="00847264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DE5A48" w:rsidRPr="002C50E2" w:rsidRDefault="00DE5A48" w:rsidP="00847264">
                  <w:pPr>
                    <w:pStyle w:val="ekvlinie"/>
                  </w:pPr>
                </w:p>
              </w:tc>
            </w:tr>
            <w:tr w:rsidR="00DE5A48" w:rsidRPr="002C50E2" w:rsidTr="00847264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DE5A48" w:rsidRPr="002C50E2" w:rsidRDefault="00DE5A48" w:rsidP="00847264">
                  <w:pPr>
                    <w:pStyle w:val="ekvlinie"/>
                  </w:pPr>
                </w:p>
              </w:tc>
            </w:tr>
          </w:tbl>
          <w:p w:rsidR="00847264" w:rsidRDefault="00847264" w:rsidP="00847264">
            <w:pPr>
              <w:pStyle w:val="ekvgrundtexthalbe"/>
            </w:pPr>
          </w:p>
          <w:tbl>
            <w:tblPr>
              <w:tblpPr w:leftFromText="141" w:rightFromText="141" w:vertAnchor="text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847264" w:rsidRPr="002C50E2" w:rsidTr="008D06D8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847264" w:rsidRPr="002C50E2" w:rsidRDefault="00847264" w:rsidP="00847264">
                  <w:pPr>
                    <w:pStyle w:val="ekvlinie"/>
                  </w:pPr>
                </w:p>
              </w:tc>
            </w:tr>
            <w:tr w:rsidR="00847264" w:rsidRPr="002C50E2" w:rsidTr="008D06D8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847264" w:rsidRPr="002C50E2" w:rsidRDefault="00847264" w:rsidP="00847264">
                  <w:pPr>
                    <w:pStyle w:val="ekvlinie"/>
                  </w:pPr>
                </w:p>
              </w:tc>
            </w:tr>
            <w:tr w:rsidR="00847264" w:rsidRPr="002C50E2" w:rsidTr="008D06D8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847264" w:rsidRPr="002C50E2" w:rsidRDefault="00847264" w:rsidP="00847264">
                  <w:pPr>
                    <w:pStyle w:val="ekvlinie"/>
                  </w:pPr>
                </w:p>
              </w:tc>
            </w:tr>
          </w:tbl>
          <w:p w:rsidR="00DE5A48" w:rsidRDefault="00DE5A48" w:rsidP="00DE5A48">
            <w:pPr>
              <w:pStyle w:val="ekvgrundtexthalbe"/>
            </w:pPr>
          </w:p>
          <w:p w:rsidR="00DE5A48" w:rsidRPr="00FB3BCE" w:rsidRDefault="00DE5A48" w:rsidP="00847264">
            <w:pPr>
              <w:pStyle w:val="ekvgrundtexthalbe"/>
            </w:pPr>
          </w:p>
        </w:tc>
        <w:tc>
          <w:tcPr>
            <w:tcW w:w="3119" w:type="dxa"/>
            <w:tcBorders>
              <w:top w:val="single" w:sz="12" w:space="0" w:color="333333"/>
              <w:right w:val="single" w:sz="4" w:space="0" w:color="auto"/>
            </w:tcBorders>
            <w:tcMar>
              <w:right w:w="113" w:type="dxa"/>
            </w:tcMar>
          </w:tcPr>
          <w:p w:rsidR="00DE5A48" w:rsidRDefault="00847264" w:rsidP="00DE5A48">
            <w:pPr>
              <w:pStyle w:val="ekvtabelle"/>
              <w:jc w:val="center"/>
            </w:pPr>
            <w:r w:rsidRPr="00847264"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1907112" wp14:editId="4D4EB43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68580</wp:posOffset>
                      </wp:positionV>
                      <wp:extent cx="901700" cy="469900"/>
                      <wp:effectExtent l="0" t="0" r="12700" b="6350"/>
                      <wp:wrapNone/>
                      <wp:docPr id="253" name="Textfeld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47264" w:rsidRPr="006C1975" w:rsidRDefault="00847264" w:rsidP="006C1975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6C1975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907112" id="Textfeld 253" o:spid="_x0000_s1028" type="#_x0000_t202" style="position:absolute;left:0;text-align:left;margin-left:-.7pt;margin-top:5.4pt;width:71pt;height:3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" filled="f" stroked="f" strokeweight=".5pt">
                      <v:textbox inset="1mm,,0">
                        <w:txbxContent>
                          <w:p w:rsidR="00847264" w:rsidRPr="006C1975" w:rsidRDefault="00847264" w:rsidP="006C1975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C1975"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7264"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E5397AE" wp14:editId="77EECCEB">
                      <wp:simplePos x="0" y="0"/>
                      <wp:positionH relativeFrom="column">
                        <wp:posOffset>1969135</wp:posOffset>
                      </wp:positionH>
                      <wp:positionV relativeFrom="paragraph">
                        <wp:posOffset>68580</wp:posOffset>
                      </wp:positionV>
                      <wp:extent cx="901700" cy="469900"/>
                      <wp:effectExtent l="0" t="0" r="12700" b="6350"/>
                      <wp:wrapNone/>
                      <wp:docPr id="34" name="Textfeld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47264" w:rsidRPr="006C1975" w:rsidRDefault="00847264" w:rsidP="006C1975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6C1975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5397AE" id="Textfeld 34" o:spid="_x0000_s1029" type="#_x0000_t202" style="position:absolute;left:0;text-align:left;margin-left:155.05pt;margin-top:5.4pt;width:71pt;height:3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" filled="f" stroked="f" strokeweight=".5pt">
                      <v:textbox inset="1mm,,0">
                        <w:txbxContent>
                          <w:p w:rsidR="00847264" w:rsidRPr="006C1975" w:rsidRDefault="00847264" w:rsidP="006C1975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C1975"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DE5A48" w:rsidRPr="002C50E2" w:rsidTr="008D06D8">
              <w:trPr>
                <w:trHeight w:hRule="exact" w:val="170"/>
              </w:trPr>
              <w:tc>
                <w:tcPr>
                  <w:tcW w:w="2891" w:type="dxa"/>
                  <w:noWrap/>
                  <w:vAlign w:val="center"/>
                </w:tcPr>
                <w:p w:rsidR="00DE5A48" w:rsidRPr="002C50E2" w:rsidRDefault="00DE5A48" w:rsidP="00DE5A48">
                  <w:pPr>
                    <w:pStyle w:val="ekvlinie"/>
                    <w:jc w:val="center"/>
                  </w:pPr>
                </w:p>
              </w:tc>
            </w:tr>
            <w:tr w:rsidR="00DE5A48" w:rsidRPr="002C50E2" w:rsidTr="008D06D8">
              <w:trPr>
                <w:trHeight w:hRule="exact" w:val="198"/>
              </w:trPr>
              <w:tc>
                <w:tcPr>
                  <w:tcW w:w="289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DE5A48" w:rsidRPr="002C50E2" w:rsidRDefault="00DE5A48" w:rsidP="00DE5A48">
                  <w:pPr>
                    <w:pStyle w:val="ekvlinie"/>
                    <w:jc w:val="center"/>
                  </w:pPr>
                </w:p>
              </w:tc>
            </w:tr>
            <w:tr w:rsidR="00DE5A48" w:rsidRPr="002C50E2" w:rsidTr="008D06D8">
              <w:trPr>
                <w:trHeight w:hRule="exact" w:val="170"/>
              </w:trPr>
              <w:tc>
                <w:tcPr>
                  <w:tcW w:w="289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DE5A48" w:rsidRPr="002C50E2" w:rsidRDefault="00DE5A48" w:rsidP="00DE5A48">
                  <w:pPr>
                    <w:pStyle w:val="ekvlinie"/>
                    <w:jc w:val="center"/>
                  </w:pPr>
                </w:p>
              </w:tc>
            </w:tr>
          </w:tbl>
          <w:p w:rsidR="00DE5A48" w:rsidRDefault="006C1975" w:rsidP="00DE5A48">
            <w:pPr>
              <w:pStyle w:val="ekvgrundtexthalbe"/>
            </w:pPr>
            <w:r w:rsidRPr="00847264"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AA18BC4" wp14:editId="427B94FA">
                      <wp:simplePos x="0" y="0"/>
                      <wp:positionH relativeFrom="column">
                        <wp:posOffset>-2540</wp:posOffset>
                      </wp:positionH>
                      <wp:positionV relativeFrom="paragraph">
                        <wp:posOffset>-3810</wp:posOffset>
                      </wp:positionV>
                      <wp:extent cx="901700" cy="469900"/>
                      <wp:effectExtent l="0" t="0" r="12700" b="6350"/>
                      <wp:wrapNone/>
                      <wp:docPr id="254" name="Textfeld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47264" w:rsidRPr="006C1975" w:rsidRDefault="00847264" w:rsidP="006C1975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0"/>
                                      <w:szCs w:val="40"/>
                                    </w:rPr>
                                  </w:pPr>
                                  <w:r w:rsidRPr="006C1975">
                                    <w:rPr>
                                      <w:rStyle w:val="ekvhandschrift"/>
                                      <w:color w:val="000000" w:themeColor="text1" w:themeShade="A6"/>
                                      <w:sz w:val="40"/>
                                      <w:szCs w:val="40"/>
                                    </w:rP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18BC4" id="Textfeld 254" o:spid="_x0000_s1030" type="#_x0000_t202" style="position:absolute;margin-left:-.2pt;margin-top:-.3pt;width:71pt;height:3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" filled="f" stroked="f" strokeweight=".5pt">
                      <v:textbox inset="1mm,,0">
                        <w:txbxContent>
                          <w:p w:rsidR="00847264" w:rsidRPr="006C1975" w:rsidRDefault="00847264" w:rsidP="006C1975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C1975">
                              <w:rPr>
                                <w:rStyle w:val="ekvhandschrift"/>
                                <w:color w:val="000000" w:themeColor="text1" w:themeShade="A6"/>
                                <w:sz w:val="40"/>
                                <w:szCs w:val="40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v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W w:w="2891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891"/>
            </w:tblGrid>
            <w:tr w:rsidR="00DE5A48" w:rsidRPr="002C50E2" w:rsidTr="008D06D8">
              <w:trPr>
                <w:trHeight w:hRule="exact" w:val="170"/>
              </w:trPr>
              <w:tc>
                <w:tcPr>
                  <w:tcW w:w="2891" w:type="dxa"/>
                  <w:noWrap/>
                  <w:vAlign w:val="center"/>
                </w:tcPr>
                <w:p w:rsidR="00DE5A48" w:rsidRPr="002C50E2" w:rsidRDefault="00DE5A48" w:rsidP="00DE5A48">
                  <w:pPr>
                    <w:pStyle w:val="ekvlinie"/>
                    <w:jc w:val="center"/>
                  </w:pPr>
                </w:p>
              </w:tc>
            </w:tr>
            <w:tr w:rsidR="00DE5A48" w:rsidRPr="002C50E2" w:rsidTr="008D06D8">
              <w:trPr>
                <w:trHeight w:hRule="exact" w:val="198"/>
              </w:trPr>
              <w:tc>
                <w:tcPr>
                  <w:tcW w:w="2891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DE5A48" w:rsidRPr="002C50E2" w:rsidRDefault="00DE5A48" w:rsidP="00DE5A48">
                  <w:pPr>
                    <w:pStyle w:val="ekvlinie"/>
                    <w:jc w:val="center"/>
                  </w:pPr>
                </w:p>
              </w:tc>
            </w:tr>
            <w:tr w:rsidR="00DE5A48" w:rsidRPr="002C50E2" w:rsidTr="008D06D8">
              <w:trPr>
                <w:trHeight w:hRule="exact" w:val="170"/>
              </w:trPr>
              <w:tc>
                <w:tcPr>
                  <w:tcW w:w="2891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DE5A48" w:rsidRPr="002C50E2" w:rsidRDefault="00DE5A48" w:rsidP="00DE5A48">
                  <w:pPr>
                    <w:pStyle w:val="ekvlinie"/>
                    <w:jc w:val="center"/>
                  </w:pPr>
                </w:p>
              </w:tc>
            </w:tr>
          </w:tbl>
          <w:p w:rsidR="00DE5A48" w:rsidRPr="00FB3BCE" w:rsidRDefault="00DE5A48" w:rsidP="00DE5A48">
            <w:pPr>
              <w:pStyle w:val="ekvtabelle"/>
            </w:pPr>
          </w:p>
        </w:tc>
        <w:tc>
          <w:tcPr>
            <w:tcW w:w="3119" w:type="dxa"/>
            <w:tcBorders>
              <w:top w:val="single" w:sz="12" w:space="0" w:color="333333"/>
              <w:left w:val="single" w:sz="4" w:space="0" w:color="auto"/>
            </w:tcBorders>
            <w:tcMar>
              <w:right w:w="28" w:type="dxa"/>
            </w:tcMar>
            <w:vAlign w:val="center"/>
          </w:tcPr>
          <w:p w:rsidR="00DE5A48" w:rsidRDefault="00847264" w:rsidP="00847264">
            <w:pPr>
              <w:pStyle w:val="ekvtabelle"/>
              <w:jc w:val="right"/>
            </w:pPr>
            <w:r w:rsidRPr="00847264"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951B0C" wp14:editId="0F3B88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410845</wp:posOffset>
                      </wp:positionV>
                      <wp:extent cx="901700" cy="469900"/>
                      <wp:effectExtent l="0" t="0" r="12700" b="6350"/>
                      <wp:wrapNone/>
                      <wp:docPr id="255" name="Textfeld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1700" cy="4699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847264" w:rsidRPr="006C1975" w:rsidRDefault="00847264" w:rsidP="006C1975">
                                  <w:pPr>
                                    <w:pStyle w:val="ekvaufgabenwortkarte"/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</w:pPr>
                                  <w:r w:rsidRPr="006C1975">
                                    <w:rPr>
                                      <w:rStyle w:val="ekvhandschrift"/>
                                      <w:color w:val="000000" w:themeColor="text1" w:themeShade="A6"/>
                                      <w:sz w:val="44"/>
                                      <w:szCs w:val="44"/>
                                    </w:rPr>
                                    <w:t>f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45720" rIns="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951B0C" id="Textfeld 255" o:spid="_x0000_s1031" type="#_x0000_t202" style="position:absolute;left:0;text-align:left;margin-left:0;margin-top:32.35pt;width:71pt;height:37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" filled="f" stroked="f" strokeweight=".5pt">
                      <v:textbox inset="1mm,,0">
                        <w:txbxContent>
                          <w:p w:rsidR="00847264" w:rsidRPr="006C1975" w:rsidRDefault="00847264" w:rsidP="006C1975">
                            <w:pPr>
                              <w:pStyle w:val="ekvaufgabenwortkarte"/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6C1975">
                              <w:rPr>
                                <w:rStyle w:val="ekvhandschrift"/>
                                <w:color w:val="000000" w:themeColor="text1" w:themeShade="A6"/>
                                <w:sz w:val="44"/>
                                <w:szCs w:val="44"/>
                                <w14:textFill>
                                  <w14:solidFill>
                                    <w14:schemeClr w14:val="tx1">
                                      <w14:lumMod w14:val="65000"/>
                                      <w14:lumMod w14:val="65000"/>
                                    </w14:schemeClr>
                                  </w14:solidFill>
                                </w14:textFill>
                              </w:rPr>
                              <w:t>f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pPr w:leftFromText="141" w:rightFromText="141" w:vertAnchor="text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DE5A48" w:rsidRPr="002C50E2" w:rsidTr="00847264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DE5A48" w:rsidRPr="002C50E2" w:rsidRDefault="00DE5A48" w:rsidP="00847264">
                  <w:pPr>
                    <w:pStyle w:val="ekvlinie"/>
                    <w:jc w:val="right"/>
                  </w:pPr>
                </w:p>
              </w:tc>
            </w:tr>
            <w:tr w:rsidR="00DE5A48" w:rsidRPr="002C50E2" w:rsidTr="00847264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DE5A48" w:rsidRPr="002C50E2" w:rsidRDefault="00DE5A48" w:rsidP="00847264">
                  <w:pPr>
                    <w:pStyle w:val="ekvlinie"/>
                    <w:jc w:val="right"/>
                  </w:pPr>
                </w:p>
              </w:tc>
            </w:tr>
            <w:tr w:rsidR="00DE5A48" w:rsidRPr="002C50E2" w:rsidTr="00847264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DE5A48" w:rsidRPr="002C50E2" w:rsidRDefault="00DE5A48" w:rsidP="00847264">
                  <w:pPr>
                    <w:pStyle w:val="ekvlinie"/>
                    <w:jc w:val="right"/>
                  </w:pPr>
                </w:p>
              </w:tc>
            </w:tr>
          </w:tbl>
          <w:p w:rsidR="00847264" w:rsidRDefault="00847264" w:rsidP="00847264">
            <w:pPr>
              <w:pStyle w:val="ekvgrundtexthalbe"/>
            </w:pPr>
          </w:p>
          <w:tbl>
            <w:tblPr>
              <w:tblpPr w:leftFromText="141" w:rightFromText="141" w:vertAnchor="text" w:tblpY="1"/>
              <w:tblOverlap w:val="never"/>
              <w:tblW w:w="2948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948"/>
            </w:tblGrid>
            <w:tr w:rsidR="00847264" w:rsidRPr="002C50E2" w:rsidTr="008D06D8">
              <w:trPr>
                <w:trHeight w:hRule="exact" w:val="170"/>
              </w:trPr>
              <w:tc>
                <w:tcPr>
                  <w:tcW w:w="2948" w:type="dxa"/>
                  <w:noWrap/>
                  <w:vAlign w:val="center"/>
                </w:tcPr>
                <w:p w:rsidR="00847264" w:rsidRPr="002C50E2" w:rsidRDefault="00847264" w:rsidP="00847264">
                  <w:pPr>
                    <w:pStyle w:val="ekvlinie"/>
                    <w:jc w:val="right"/>
                  </w:pPr>
                </w:p>
              </w:tc>
            </w:tr>
            <w:tr w:rsidR="00847264" w:rsidRPr="002C50E2" w:rsidTr="008D06D8">
              <w:trPr>
                <w:trHeight w:hRule="exact" w:val="198"/>
              </w:trPr>
              <w:tc>
                <w:tcPr>
                  <w:tcW w:w="2948" w:type="dxa"/>
                  <w:tcBorders>
                    <w:bottom w:val="single" w:sz="6" w:space="0" w:color="auto"/>
                  </w:tcBorders>
                  <w:shd w:val="clear" w:color="auto" w:fill="D9D9D9"/>
                  <w:noWrap/>
                  <w:vAlign w:val="center"/>
                </w:tcPr>
                <w:p w:rsidR="00847264" w:rsidRPr="002C50E2" w:rsidRDefault="00847264" w:rsidP="00847264">
                  <w:pPr>
                    <w:pStyle w:val="ekvlinie"/>
                    <w:jc w:val="right"/>
                  </w:pPr>
                </w:p>
              </w:tc>
            </w:tr>
            <w:tr w:rsidR="00847264" w:rsidRPr="002C50E2" w:rsidTr="008D06D8">
              <w:trPr>
                <w:trHeight w:hRule="exact" w:val="170"/>
              </w:trPr>
              <w:tc>
                <w:tcPr>
                  <w:tcW w:w="2948" w:type="dxa"/>
                  <w:tcBorders>
                    <w:top w:val="single" w:sz="6" w:space="0" w:color="auto"/>
                  </w:tcBorders>
                  <w:noWrap/>
                  <w:vAlign w:val="center"/>
                </w:tcPr>
                <w:p w:rsidR="00847264" w:rsidRPr="002C50E2" w:rsidRDefault="00847264" w:rsidP="00847264">
                  <w:pPr>
                    <w:pStyle w:val="ekvlinie"/>
                    <w:jc w:val="right"/>
                  </w:pPr>
                </w:p>
              </w:tc>
            </w:tr>
          </w:tbl>
          <w:p w:rsidR="00DE5A48" w:rsidRPr="00FB3BCE" w:rsidRDefault="00DE5A48" w:rsidP="00847264">
            <w:pPr>
              <w:pStyle w:val="ekvtabelle"/>
            </w:pPr>
          </w:p>
        </w:tc>
      </w:tr>
    </w:tbl>
    <w:p w:rsidR="00DE5A48" w:rsidRDefault="00DE5A48" w:rsidP="00DB4D98">
      <w:pPr>
        <w:pStyle w:val="ekvgrundtexthalbe"/>
      </w:pPr>
    </w:p>
    <w:bookmarkEnd w:id="2"/>
    <w:p w:rsidR="00362BFD" w:rsidRDefault="00362BFD" w:rsidP="00005AE2"/>
    <w:p w:rsidR="00CF5EB6" w:rsidRPr="00D3427F" w:rsidRDefault="00CF5EB6" w:rsidP="00CF5EB6">
      <w:pPr>
        <w:pStyle w:val="ekvnummerierung"/>
        <w:framePr w:wrap="around"/>
      </w:pPr>
      <w:r>
        <w:t>6</w:t>
      </w:r>
    </w:p>
    <w:p w:rsidR="00553E37" w:rsidRPr="00287B24" w:rsidRDefault="00553E37" w:rsidP="00553E37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5EB6" w:rsidRDefault="00CF5EB6" w:rsidP="00CF5EB6">
      <w:r>
        <w:t>Markiere den kurzen Selbstlaut.</w:t>
      </w:r>
      <w:r w:rsidR="00E17C3A">
        <w:t xml:space="preserve"> </w:t>
      </w:r>
      <w:r>
        <w:t>Färbe die doppelten Mitlaute</w:t>
      </w:r>
      <w:r w:rsidR="00457ADE">
        <w:t xml:space="preserve"> grün</w:t>
      </w:r>
      <w:r>
        <w:t>.</w:t>
      </w:r>
    </w:p>
    <w:sectPr w:rsidR="00CF5EB6" w:rsidSect="008D5A1A">
      <w:footerReference w:type="default" r:id="rId8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7F95" w:rsidRDefault="007D7F95" w:rsidP="003C599D">
      <w:pPr>
        <w:spacing w:line="240" w:lineRule="auto"/>
      </w:pPr>
      <w:r>
        <w:separator/>
      </w:r>
    </w:p>
  </w:endnote>
  <w:endnote w:type="continuationSeparator" w:id="0">
    <w:p w:rsidR="007D7F95" w:rsidRDefault="007D7F95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S Klett GSV">
    <w:panose1 w:val="02000506040000020004"/>
    <w:charset w:val="00"/>
    <w:family w:val="modern"/>
    <w:notTrueType/>
    <w:pitch w:val="variable"/>
    <w:sig w:usb0="A00000AF" w:usb1="4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201</w:t>
          </w:r>
          <w:r w:rsidR="00B8374B">
            <w:t>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B8374B" w:rsidRDefault="00B8374B" w:rsidP="00370A70">
          <w:pPr>
            <w:pStyle w:val="ekvpagina"/>
          </w:pPr>
        </w:p>
        <w:p w:rsidR="00B8374B" w:rsidRPr="00B8374B" w:rsidRDefault="00B8374B" w:rsidP="00370A70">
          <w:pPr>
            <w:pStyle w:val="ekvpagina"/>
            <w:rPr>
              <w:rStyle w:val="ekvfett"/>
            </w:rPr>
          </w:pPr>
          <w:r w:rsidRPr="00B8374B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67717F" w:rsidRDefault="00193A18" w:rsidP="0067717F">
          <w:pPr>
            <w:pStyle w:val="ekvquelle"/>
          </w:pPr>
          <w:r w:rsidRPr="00005AE2">
            <w:t>Textquellen</w:t>
          </w:r>
          <w:r w:rsidRPr="0067717F">
            <w:rPr>
              <w:b/>
            </w:rPr>
            <w:t>:</w:t>
          </w:r>
          <w:r w:rsidR="007945AD" w:rsidRPr="0067717F">
            <w:rPr>
              <w:b/>
            </w:rPr>
            <w:t xml:space="preserve"> </w:t>
          </w:r>
          <w:r w:rsidR="0067717F">
            <w:t>Imke Bünstorf, Syke</w:t>
          </w:r>
        </w:p>
        <w:p w:rsidR="00193A18" w:rsidRPr="00025140" w:rsidRDefault="00193A18" w:rsidP="00005AE2">
          <w:pPr>
            <w:pStyle w:val="ekvquelle"/>
          </w:pP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7F95" w:rsidRDefault="007D7F95" w:rsidP="003C599D">
      <w:pPr>
        <w:spacing w:line="240" w:lineRule="auto"/>
      </w:pPr>
      <w:r>
        <w:separator/>
      </w:r>
    </w:p>
  </w:footnote>
  <w:footnote w:type="continuationSeparator" w:id="0">
    <w:p w:rsidR="007D7F95" w:rsidRDefault="007D7F95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199"/>
    <w:rsid w:val="000040E2"/>
    <w:rsid w:val="00005AE2"/>
    <w:rsid w:val="000101D7"/>
    <w:rsid w:val="00016F60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097D"/>
    <w:rsid w:val="0006258C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C093E"/>
    <w:rsid w:val="001C3792"/>
    <w:rsid w:val="001D2674"/>
    <w:rsid w:val="001D39FD"/>
    <w:rsid w:val="001D4886"/>
    <w:rsid w:val="001E07BA"/>
    <w:rsid w:val="001E485B"/>
    <w:rsid w:val="001F03BC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581E"/>
    <w:rsid w:val="00271367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17CE7"/>
    <w:rsid w:val="00320087"/>
    <w:rsid w:val="00321063"/>
    <w:rsid w:val="0032667B"/>
    <w:rsid w:val="00331234"/>
    <w:rsid w:val="0033469B"/>
    <w:rsid w:val="003367A2"/>
    <w:rsid w:val="003373EF"/>
    <w:rsid w:val="003411BC"/>
    <w:rsid w:val="0034417F"/>
    <w:rsid w:val="0035528F"/>
    <w:rsid w:val="00362B02"/>
    <w:rsid w:val="00362BFD"/>
    <w:rsid w:val="0036404C"/>
    <w:rsid w:val="003670C3"/>
    <w:rsid w:val="00370A70"/>
    <w:rsid w:val="00372FC2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22CC"/>
    <w:rsid w:val="004341AE"/>
    <w:rsid w:val="00436C24"/>
    <w:rsid w:val="004372DD"/>
    <w:rsid w:val="0044079F"/>
    <w:rsid w:val="00441088"/>
    <w:rsid w:val="00441724"/>
    <w:rsid w:val="00451CC2"/>
    <w:rsid w:val="004522B7"/>
    <w:rsid w:val="00454148"/>
    <w:rsid w:val="00457ADE"/>
    <w:rsid w:val="004621B3"/>
    <w:rsid w:val="0047471A"/>
    <w:rsid w:val="004763D2"/>
    <w:rsid w:val="00483A7A"/>
    <w:rsid w:val="00483D65"/>
    <w:rsid w:val="00486B3D"/>
    <w:rsid w:val="00490692"/>
    <w:rsid w:val="004925F2"/>
    <w:rsid w:val="004A66C3"/>
    <w:rsid w:val="004A66CF"/>
    <w:rsid w:val="004B4520"/>
    <w:rsid w:val="004D6182"/>
    <w:rsid w:val="00501528"/>
    <w:rsid w:val="005069C1"/>
    <w:rsid w:val="00514229"/>
    <w:rsid w:val="005156EC"/>
    <w:rsid w:val="00515887"/>
    <w:rsid w:val="005168A4"/>
    <w:rsid w:val="005201DB"/>
    <w:rsid w:val="0052117E"/>
    <w:rsid w:val="00521B91"/>
    <w:rsid w:val="005252D2"/>
    <w:rsid w:val="00530C92"/>
    <w:rsid w:val="00535AD8"/>
    <w:rsid w:val="00542DA6"/>
    <w:rsid w:val="005446D6"/>
    <w:rsid w:val="00547103"/>
    <w:rsid w:val="00553E37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2FC7"/>
    <w:rsid w:val="00653F68"/>
    <w:rsid w:val="006556A5"/>
    <w:rsid w:val="0066479D"/>
    <w:rsid w:val="0067717F"/>
    <w:rsid w:val="006802C4"/>
    <w:rsid w:val="006816BC"/>
    <w:rsid w:val="0068429A"/>
    <w:rsid w:val="00685FDD"/>
    <w:rsid w:val="00687BAD"/>
    <w:rsid w:val="00693676"/>
    <w:rsid w:val="00695168"/>
    <w:rsid w:val="006A3BA7"/>
    <w:rsid w:val="006A3E76"/>
    <w:rsid w:val="006A549D"/>
    <w:rsid w:val="006B01F9"/>
    <w:rsid w:val="006B292C"/>
    <w:rsid w:val="006B2D23"/>
    <w:rsid w:val="006B6247"/>
    <w:rsid w:val="006B7F87"/>
    <w:rsid w:val="006C1975"/>
    <w:rsid w:val="006C4E52"/>
    <w:rsid w:val="006C563C"/>
    <w:rsid w:val="006C6A77"/>
    <w:rsid w:val="006D49F0"/>
    <w:rsid w:val="006E13D8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375B"/>
    <w:rsid w:val="00745BC6"/>
    <w:rsid w:val="007507F9"/>
    <w:rsid w:val="00751B0E"/>
    <w:rsid w:val="00752795"/>
    <w:rsid w:val="007603D2"/>
    <w:rsid w:val="00760C41"/>
    <w:rsid w:val="00766405"/>
    <w:rsid w:val="0076691A"/>
    <w:rsid w:val="00766EEA"/>
    <w:rsid w:val="0076742C"/>
    <w:rsid w:val="007715D8"/>
    <w:rsid w:val="00772DA9"/>
    <w:rsid w:val="00782506"/>
    <w:rsid w:val="00787700"/>
    <w:rsid w:val="007945AD"/>
    <w:rsid w:val="00794C12"/>
    <w:rsid w:val="007A2F5A"/>
    <w:rsid w:val="007A5AA1"/>
    <w:rsid w:val="007B656B"/>
    <w:rsid w:val="007B7D0B"/>
    <w:rsid w:val="007D186F"/>
    <w:rsid w:val="007D7F95"/>
    <w:rsid w:val="007E4DDC"/>
    <w:rsid w:val="007E5E71"/>
    <w:rsid w:val="007E68A0"/>
    <w:rsid w:val="007F6B3B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182F"/>
    <w:rsid w:val="008443FA"/>
    <w:rsid w:val="00844602"/>
    <w:rsid w:val="00845881"/>
    <w:rsid w:val="00845AEA"/>
    <w:rsid w:val="00847264"/>
    <w:rsid w:val="008478B1"/>
    <w:rsid w:val="00850EC8"/>
    <w:rsid w:val="00851354"/>
    <w:rsid w:val="00854D77"/>
    <w:rsid w:val="008576F6"/>
    <w:rsid w:val="00857713"/>
    <w:rsid w:val="00862C21"/>
    <w:rsid w:val="00866C85"/>
    <w:rsid w:val="008711DC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6BD"/>
    <w:rsid w:val="00992B92"/>
    <w:rsid w:val="009A056D"/>
    <w:rsid w:val="009A17FC"/>
    <w:rsid w:val="009A50D4"/>
    <w:rsid w:val="009A7614"/>
    <w:rsid w:val="009B7E8B"/>
    <w:rsid w:val="009C26DF"/>
    <w:rsid w:val="009C2A7B"/>
    <w:rsid w:val="009C3C75"/>
    <w:rsid w:val="009C5BF4"/>
    <w:rsid w:val="009D5DC7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2478"/>
    <w:rsid w:val="00A170E5"/>
    <w:rsid w:val="00A2146F"/>
    <w:rsid w:val="00A23E76"/>
    <w:rsid w:val="00A26B32"/>
    <w:rsid w:val="00A27593"/>
    <w:rsid w:val="00A31A0E"/>
    <w:rsid w:val="00A35787"/>
    <w:rsid w:val="00A370D6"/>
    <w:rsid w:val="00A41DA3"/>
    <w:rsid w:val="00A43B4C"/>
    <w:rsid w:val="00A478DC"/>
    <w:rsid w:val="00A62C82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18CA"/>
    <w:rsid w:val="00AB4C7D"/>
    <w:rsid w:val="00AB4D62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0103"/>
    <w:rsid w:val="00B112CF"/>
    <w:rsid w:val="00B14B45"/>
    <w:rsid w:val="00B155E8"/>
    <w:rsid w:val="00B15F75"/>
    <w:rsid w:val="00B2194E"/>
    <w:rsid w:val="00B31F29"/>
    <w:rsid w:val="00B32DAF"/>
    <w:rsid w:val="00B37E68"/>
    <w:rsid w:val="00B468CC"/>
    <w:rsid w:val="00B54655"/>
    <w:rsid w:val="00B54814"/>
    <w:rsid w:val="00B6045F"/>
    <w:rsid w:val="00B65ABF"/>
    <w:rsid w:val="00B661D9"/>
    <w:rsid w:val="00B7242A"/>
    <w:rsid w:val="00B73B76"/>
    <w:rsid w:val="00B82B4E"/>
    <w:rsid w:val="00B8374B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542D"/>
    <w:rsid w:val="00BD6E66"/>
    <w:rsid w:val="00BE1620"/>
    <w:rsid w:val="00BE1962"/>
    <w:rsid w:val="00BE4821"/>
    <w:rsid w:val="00BF02DB"/>
    <w:rsid w:val="00BF17F2"/>
    <w:rsid w:val="00BF5473"/>
    <w:rsid w:val="00C00404"/>
    <w:rsid w:val="00C172AE"/>
    <w:rsid w:val="00C2115F"/>
    <w:rsid w:val="00C226FA"/>
    <w:rsid w:val="00C24816"/>
    <w:rsid w:val="00C2699A"/>
    <w:rsid w:val="00C27484"/>
    <w:rsid w:val="00C343F5"/>
    <w:rsid w:val="00C40555"/>
    <w:rsid w:val="00C40D51"/>
    <w:rsid w:val="00C429A6"/>
    <w:rsid w:val="00C504F8"/>
    <w:rsid w:val="00C52A99"/>
    <w:rsid w:val="00C727B3"/>
    <w:rsid w:val="00C72BA2"/>
    <w:rsid w:val="00C774D9"/>
    <w:rsid w:val="00C842ED"/>
    <w:rsid w:val="00C84E4C"/>
    <w:rsid w:val="00C87044"/>
    <w:rsid w:val="00C94D17"/>
    <w:rsid w:val="00CA2007"/>
    <w:rsid w:val="00CA5A56"/>
    <w:rsid w:val="00CB27C6"/>
    <w:rsid w:val="00CB463B"/>
    <w:rsid w:val="00CB5B82"/>
    <w:rsid w:val="00CB782D"/>
    <w:rsid w:val="00CC44B8"/>
    <w:rsid w:val="00CC54E0"/>
    <w:rsid w:val="00CC65A8"/>
    <w:rsid w:val="00CD6369"/>
    <w:rsid w:val="00CD6FE3"/>
    <w:rsid w:val="00CD7D9F"/>
    <w:rsid w:val="00CE2A37"/>
    <w:rsid w:val="00CF2E1A"/>
    <w:rsid w:val="00CF5EB6"/>
    <w:rsid w:val="00CF715C"/>
    <w:rsid w:val="00CF7255"/>
    <w:rsid w:val="00D022EC"/>
    <w:rsid w:val="00D05217"/>
    <w:rsid w:val="00D06182"/>
    <w:rsid w:val="00D12661"/>
    <w:rsid w:val="00D1582D"/>
    <w:rsid w:val="00D2569D"/>
    <w:rsid w:val="00D267BD"/>
    <w:rsid w:val="00D33520"/>
    <w:rsid w:val="00D3427F"/>
    <w:rsid w:val="00D36857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56B0"/>
    <w:rsid w:val="00D77D4C"/>
    <w:rsid w:val="00D830E8"/>
    <w:rsid w:val="00D86A30"/>
    <w:rsid w:val="00D87199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B4D98"/>
    <w:rsid w:val="00DC2340"/>
    <w:rsid w:val="00DC30DA"/>
    <w:rsid w:val="00DC4F7B"/>
    <w:rsid w:val="00DC5620"/>
    <w:rsid w:val="00DD47BB"/>
    <w:rsid w:val="00DE287B"/>
    <w:rsid w:val="00DE5A48"/>
    <w:rsid w:val="00DF129D"/>
    <w:rsid w:val="00DF4371"/>
    <w:rsid w:val="00DF625F"/>
    <w:rsid w:val="00DF74DB"/>
    <w:rsid w:val="00E01841"/>
    <w:rsid w:val="00E126C1"/>
    <w:rsid w:val="00E17C3A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7542"/>
    <w:rsid w:val="00EB5E1A"/>
    <w:rsid w:val="00EB7DDA"/>
    <w:rsid w:val="00EC1621"/>
    <w:rsid w:val="00EC1945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9B3646"/>
  <w15:chartTrackingRefBased/>
  <w15:docId w15:val="{7E000341-2E9F-45EB-A9DA-5C6E71734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  <w:style w:type="paragraph" w:customStyle="1" w:styleId="gsvzebratext14pt">
    <w:name w:val="gsv.zebra.text 14 pt"/>
    <w:basedOn w:val="Standard"/>
    <w:uiPriority w:val="99"/>
    <w:rsid w:val="00362BFD"/>
    <w:pPr>
      <w:tabs>
        <w:tab w:val="clear" w:pos="340"/>
        <w:tab w:val="clear" w:pos="595"/>
        <w:tab w:val="clear" w:pos="851"/>
      </w:tabs>
      <w:autoSpaceDE w:val="0"/>
      <w:autoSpaceDN w:val="0"/>
      <w:adjustRightInd w:val="0"/>
      <w:spacing w:line="380" w:lineRule="atLeast"/>
      <w:textAlignment w:val="center"/>
    </w:pPr>
    <w:rPr>
      <w:rFonts w:eastAsia="Times New Roman" w:cs="FS Klett GSV"/>
      <w:noProof w:val="0"/>
      <w:color w:val="000000"/>
      <w:sz w:val="28"/>
      <w:szCs w:val="2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793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89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</dc:creator>
  <cp:keywords/>
  <dc:description/>
  <cp:lastModifiedBy>Annett Berger</cp:lastModifiedBy>
  <cp:revision>22</cp:revision>
  <cp:lastPrinted>2018-05-03T08:38:00Z</cp:lastPrinted>
  <dcterms:created xsi:type="dcterms:W3CDTF">2018-01-18T16:29:00Z</dcterms:created>
  <dcterms:modified xsi:type="dcterms:W3CDTF">2018-07-03T13:08:00Z</dcterms:modified>
</cp:coreProperties>
</file>