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B94531">
            <w:pPr>
              <w:pStyle w:val="ekvkvnummer"/>
            </w:pPr>
            <w:r w:rsidRPr="005446D6">
              <w:t>KV</w:t>
            </w:r>
            <w:r w:rsidR="001A73D3">
              <w:t xml:space="preserve"> 16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4859F1"/>
        </w:tc>
      </w:tr>
    </w:tbl>
    <w:p w:rsidR="00CD7D9F" w:rsidRDefault="004859F1" w:rsidP="004859F1">
      <w:pPr>
        <w:pStyle w:val="ekvue1arial"/>
      </w:pPr>
      <w:bookmarkStart w:id="0" w:name="bmStart"/>
      <w:bookmarkEnd w:id="0"/>
      <w:r>
        <w:t>Doppelte Mitlaute 2</w:t>
      </w:r>
    </w:p>
    <w:p w:rsidR="004859F1" w:rsidRDefault="004859F1" w:rsidP="00005AE2"/>
    <w:p w:rsidR="000D6900" w:rsidRPr="00D3427F" w:rsidRDefault="000D6900" w:rsidP="000D6900">
      <w:pPr>
        <w:pStyle w:val="ekvnummerierung"/>
        <w:framePr w:wrap="around"/>
      </w:pPr>
      <w:r>
        <w:t>1</w:t>
      </w:r>
    </w:p>
    <w:p w:rsidR="00FA4FA3" w:rsidRPr="00287B24" w:rsidRDefault="00FA4FA3" w:rsidP="00FA4FA3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900" w:rsidRDefault="00917CF4" w:rsidP="00005AE2">
      <w:r>
        <w:t>Färbe</w:t>
      </w:r>
      <w:r w:rsidR="00082270">
        <w:t xml:space="preserve"> die Felder mit den passenden</w:t>
      </w:r>
      <w:r w:rsidR="000D6900">
        <w:t xml:space="preserve"> Silben.</w:t>
      </w:r>
      <w:r w:rsidR="00F25CDA">
        <w:t xml:space="preserve"> </w:t>
      </w:r>
    </w:p>
    <w:p w:rsidR="000D6900" w:rsidRPr="00F25CDA" w:rsidRDefault="000D6900" w:rsidP="00F25CDA">
      <w:pPr>
        <w:rPr>
          <w:color w:val="FF0000"/>
          <w:sz w:val="18"/>
          <w:szCs w:val="18"/>
        </w:rPr>
      </w:pPr>
      <w:bookmarkStart w:id="1" w:name="_Hlk513103758"/>
    </w:p>
    <w:tbl>
      <w:tblPr>
        <w:tblW w:w="4078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684"/>
        <w:gridCol w:w="682"/>
        <w:gridCol w:w="1729"/>
        <w:gridCol w:w="1588"/>
        <w:gridCol w:w="679"/>
        <w:gridCol w:w="673"/>
      </w:tblGrid>
      <w:tr w:rsidR="00A139A5" w:rsidRPr="00FB3BCE" w:rsidTr="00A139A5">
        <w:trPr>
          <w:trHeight w:val="567"/>
        </w:trPr>
        <w:tc>
          <w:tcPr>
            <w:tcW w:w="10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39A5" w:rsidRPr="00A139A5" w:rsidRDefault="00917CF4" w:rsidP="00A139A5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-64135</wp:posOffset>
                  </wp:positionV>
                  <wp:extent cx="873125" cy="897890"/>
                  <wp:effectExtent l="0" t="0" r="3175" b="0"/>
                  <wp:wrapNone/>
                  <wp:docPr id="6" name="Grafik 6" descr="E:\_Annett\Klett Verlag 2018\Hager\270941 Zebra 2 KV\Dateneingang\nachträgl. Illus\Rest\Rest\KV 16\S537300201_Ket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16\S537300201_Ket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125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Kas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ne</w:t>
            </w:r>
          </w:p>
        </w:tc>
        <w:tc>
          <w:tcPr>
            <w:tcW w:w="1134" w:type="pct"/>
            <w:tcBorders>
              <w:left w:val="single" w:sz="4" w:space="0" w:color="333333"/>
            </w:tcBorders>
          </w:tcPr>
          <w:p w:rsidR="00A139A5" w:rsidRPr="00F25CDA" w:rsidRDefault="00A139A5" w:rsidP="00F25CD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1" w:type="pct"/>
            <w:vMerge w:val="restart"/>
            <w:tcBorders>
              <w:left w:val="nil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917CF4" w:rsidP="00F25CDA">
            <w:pPr>
              <w:jc w:val="center"/>
            </w:pPr>
            <w:r>
              <w:rPr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-102235</wp:posOffset>
                  </wp:positionH>
                  <wp:positionV relativeFrom="paragraph">
                    <wp:posOffset>118745</wp:posOffset>
                  </wp:positionV>
                  <wp:extent cx="923290" cy="700405"/>
                  <wp:effectExtent l="0" t="0" r="0" b="4445"/>
                  <wp:wrapNone/>
                  <wp:docPr id="8" name="Grafik 8" descr="E:\_Annett\Klett Verlag 2018\Hager\270941 Zebra 2 KV\Dateneingang\nachträgl. Illus\Rest\Rest\KV 16\S537300540_Hamm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_Annett\Klett Verlag 2018\Hager\270941 Zebra 2 KV\Dateneingang\nachträgl. Illus\Rest\Rest\KV 16\S537300540_Hamm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Hum</w:t>
            </w:r>
          </w:p>
        </w:tc>
        <w:tc>
          <w:tcPr>
            <w:tcW w:w="442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mel</w:t>
            </w:r>
          </w:p>
        </w:tc>
      </w:tr>
      <w:tr w:rsidR="00A139A5" w:rsidRPr="00FB3BCE" w:rsidTr="00A139A5">
        <w:trPr>
          <w:trHeight w:val="567"/>
        </w:trPr>
        <w:tc>
          <w:tcPr>
            <w:tcW w:w="1043" w:type="pct"/>
            <w:vMerge/>
            <w:tcBorders>
              <w:right w:val="single" w:sz="4" w:space="0" w:color="auto"/>
            </w:tcBorders>
          </w:tcPr>
          <w:p w:rsidR="00A139A5" w:rsidRPr="00F25CDA" w:rsidRDefault="00A139A5" w:rsidP="00F25CD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Ket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se</w:t>
            </w:r>
          </w:p>
        </w:tc>
        <w:tc>
          <w:tcPr>
            <w:tcW w:w="1134" w:type="pct"/>
            <w:tcBorders>
              <w:lef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1041" w:type="pct"/>
            <w:vMerge/>
            <w:tcBorders>
              <w:left w:val="nil"/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Ham</w:t>
            </w:r>
          </w:p>
        </w:tc>
        <w:tc>
          <w:tcPr>
            <w:tcW w:w="442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mer</w:t>
            </w:r>
          </w:p>
        </w:tc>
      </w:tr>
      <w:tr w:rsidR="00A139A5" w:rsidRPr="00FB3BCE" w:rsidTr="00A139A5">
        <w:trPr>
          <w:trHeight w:val="567"/>
        </w:trPr>
        <w:tc>
          <w:tcPr>
            <w:tcW w:w="1043" w:type="pct"/>
            <w:vMerge/>
            <w:tcBorders>
              <w:right w:val="single" w:sz="4" w:space="0" w:color="auto"/>
            </w:tcBorders>
          </w:tcPr>
          <w:p w:rsidR="00A139A5" w:rsidRPr="00F25CDA" w:rsidRDefault="00A139A5" w:rsidP="00F25CD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Kan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te</w:t>
            </w:r>
          </w:p>
        </w:tc>
        <w:tc>
          <w:tcPr>
            <w:tcW w:w="1134" w:type="pct"/>
            <w:tcBorders>
              <w:lef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1041" w:type="pct"/>
            <w:vMerge/>
            <w:tcBorders>
              <w:left w:val="nil"/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Him</w:t>
            </w:r>
          </w:p>
        </w:tc>
        <w:tc>
          <w:tcPr>
            <w:tcW w:w="442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men</w:t>
            </w:r>
          </w:p>
        </w:tc>
      </w:tr>
    </w:tbl>
    <w:p w:rsidR="000D6900" w:rsidRDefault="000D6900" w:rsidP="00F25CDA">
      <w:pPr>
        <w:jc w:val="center"/>
      </w:pPr>
    </w:p>
    <w:tbl>
      <w:tblPr>
        <w:tblW w:w="4077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678"/>
        <w:gridCol w:w="678"/>
        <w:gridCol w:w="1730"/>
        <w:gridCol w:w="1589"/>
        <w:gridCol w:w="678"/>
        <w:gridCol w:w="677"/>
      </w:tblGrid>
      <w:tr w:rsidR="00A139A5" w:rsidRPr="00FB3BCE" w:rsidTr="00A139A5">
        <w:trPr>
          <w:trHeight w:val="567"/>
        </w:trPr>
        <w:tc>
          <w:tcPr>
            <w:tcW w:w="1044" w:type="pct"/>
            <w:vMerge w:val="restart"/>
            <w:tcBorders>
              <w:right w:val="single" w:sz="4" w:space="0" w:color="333333"/>
            </w:tcBorders>
            <w:shd w:val="clear" w:color="auto" w:fill="auto"/>
            <w:vAlign w:val="center"/>
          </w:tcPr>
          <w:p w:rsidR="00A139A5" w:rsidRPr="00F25CDA" w:rsidRDefault="00917CF4" w:rsidP="00F25CDA">
            <w:pPr>
              <w:jc w:val="center"/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-9525</wp:posOffset>
                  </wp:positionV>
                  <wp:extent cx="827405" cy="715010"/>
                  <wp:effectExtent l="0" t="0" r="0" b="8890"/>
                  <wp:wrapNone/>
                  <wp:docPr id="7" name="Grafik 7" descr="E:\_Annett\Klett Verlag 2018\Hager\270941 Zebra 2 KV\Dateneingang\nachträgl. Illus\Rest\Rest\KV 16\S537300541_Kas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_Annett\Klett Verlag 2018\Hager\270941 Zebra 2 KV\Dateneingang\nachträgl. Illus\Rest\Rest\KV 16\S537300541_Kas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Kas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ne</w:t>
            </w:r>
          </w:p>
        </w:tc>
        <w:tc>
          <w:tcPr>
            <w:tcW w:w="1135" w:type="pct"/>
            <w:tcBorders>
              <w:left w:val="single" w:sz="4" w:space="0" w:color="333333"/>
            </w:tcBorders>
          </w:tcPr>
          <w:p w:rsidR="00A139A5" w:rsidRPr="00F25CDA" w:rsidRDefault="00A139A5" w:rsidP="00F25CD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2" w:type="pct"/>
            <w:vMerge w:val="restart"/>
            <w:tcBorders>
              <w:left w:val="nil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25CDA" w:rsidRDefault="00917CF4" w:rsidP="00F25CDA">
            <w:pPr>
              <w:jc w:val="center"/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-290195</wp:posOffset>
                  </wp:positionH>
                  <wp:positionV relativeFrom="paragraph">
                    <wp:posOffset>-46355</wp:posOffset>
                  </wp:positionV>
                  <wp:extent cx="1180465" cy="789940"/>
                  <wp:effectExtent l="0" t="0" r="635" b="0"/>
                  <wp:wrapNone/>
                  <wp:docPr id="9" name="Grafik 9" descr="E:\_Annett\Klett Verlag 2018\Hager\270941 Zebra 2 KV\Dateneingang\nachträgl. Illus\Rest\Rest\KV 16\S537270838_Himm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_Annett\Klett Verlag 2018\Hager\270941 Zebra 2 KV\Dateneingang\nachträgl. Illus\Rest\Rest\KV 16\S537270838_Himm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Hum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:rsidR="00A139A5" w:rsidRPr="00FB3BCE" w:rsidRDefault="00A139A5" w:rsidP="00F25CDA">
            <w:pPr>
              <w:jc w:val="center"/>
            </w:pPr>
            <w:r>
              <w:t>mel</w:t>
            </w:r>
          </w:p>
        </w:tc>
      </w:tr>
      <w:tr w:rsidR="00A139A5" w:rsidRPr="00FB3BCE" w:rsidTr="00A139A5">
        <w:trPr>
          <w:trHeight w:val="567"/>
        </w:trPr>
        <w:tc>
          <w:tcPr>
            <w:tcW w:w="1044" w:type="pct"/>
            <w:vMerge/>
            <w:tcBorders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Ket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se</w:t>
            </w:r>
          </w:p>
        </w:tc>
        <w:tc>
          <w:tcPr>
            <w:tcW w:w="1135" w:type="pct"/>
            <w:tcBorders>
              <w:lef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1042" w:type="pct"/>
            <w:vMerge/>
            <w:tcBorders>
              <w:left w:val="nil"/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Ham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mer</w:t>
            </w:r>
          </w:p>
        </w:tc>
      </w:tr>
      <w:tr w:rsidR="00A139A5" w:rsidRPr="00FB3BCE" w:rsidTr="00A139A5">
        <w:trPr>
          <w:trHeight w:val="567"/>
        </w:trPr>
        <w:tc>
          <w:tcPr>
            <w:tcW w:w="1044" w:type="pct"/>
            <w:vMerge/>
            <w:tcBorders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Kan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te</w:t>
            </w:r>
          </w:p>
        </w:tc>
        <w:tc>
          <w:tcPr>
            <w:tcW w:w="1135" w:type="pct"/>
            <w:tcBorders>
              <w:lef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1042" w:type="pct"/>
            <w:vMerge/>
            <w:tcBorders>
              <w:left w:val="nil"/>
              <w:right w:val="single" w:sz="4" w:space="0" w:color="333333"/>
            </w:tcBorders>
          </w:tcPr>
          <w:p w:rsidR="00A139A5" w:rsidRPr="00FB3BCE" w:rsidRDefault="00A139A5" w:rsidP="00F25CDA">
            <w:pPr>
              <w:jc w:val="center"/>
            </w:pP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Him</w:t>
            </w:r>
          </w:p>
        </w:tc>
        <w:tc>
          <w:tcPr>
            <w:tcW w:w="445" w:type="pc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</w:tcPr>
          <w:p w:rsidR="00A139A5" w:rsidRPr="00FB3BCE" w:rsidRDefault="00A139A5" w:rsidP="00F25CDA">
            <w:pPr>
              <w:jc w:val="center"/>
            </w:pPr>
            <w:r>
              <w:t>men</w:t>
            </w:r>
          </w:p>
        </w:tc>
      </w:tr>
    </w:tbl>
    <w:p w:rsidR="000D6900" w:rsidRDefault="000D6900" w:rsidP="00A139A5">
      <w:pPr>
        <w:pStyle w:val="ekvgrundtexthalbe"/>
      </w:pPr>
    </w:p>
    <w:p w:rsidR="00A139A5" w:rsidRDefault="00A139A5" w:rsidP="00005AE2"/>
    <w:bookmarkEnd w:id="1"/>
    <w:p w:rsidR="00082270" w:rsidRPr="00D3427F" w:rsidRDefault="00082270" w:rsidP="00082270">
      <w:pPr>
        <w:pStyle w:val="ekvnummerierung"/>
        <w:framePr w:wrap="around"/>
      </w:pPr>
      <w:r>
        <w:t>2</w:t>
      </w:r>
    </w:p>
    <w:p w:rsidR="00FA4FA3" w:rsidRPr="00287B24" w:rsidRDefault="00FA4FA3" w:rsidP="00FA4FA3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318" w:rsidRDefault="00F3389D" w:rsidP="00FA4FA3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E66F7" wp14:editId="26E0DB9D">
                <wp:simplePos x="0" y="0"/>
                <wp:positionH relativeFrom="column">
                  <wp:posOffset>1953466</wp:posOffset>
                </wp:positionH>
                <wp:positionV relativeFrom="paragraph">
                  <wp:posOffset>181610</wp:posOffset>
                </wp:positionV>
                <wp:extent cx="35560" cy="35560"/>
                <wp:effectExtent l="0" t="0" r="2540" b="2540"/>
                <wp:wrapNone/>
                <wp:docPr id="247" name="Ellips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5560" cy="355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B14E56" id="Ellipse 247" o:spid="_x0000_s1026" style="position:absolute;margin-left:153.8pt;margin-top:14.3pt;width:2.8pt;height:2.8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" fillcolor="black" stroked="f"/>
            </w:pict>
          </mc:Fallback>
        </mc:AlternateContent>
      </w:r>
      <w:r w:rsidR="007402F9"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1837261</wp:posOffset>
                </wp:positionH>
                <wp:positionV relativeFrom="paragraph">
                  <wp:posOffset>192405</wp:posOffset>
                </wp:positionV>
                <wp:extent cx="334645" cy="66201"/>
                <wp:effectExtent l="0" t="0" r="27305" b="10160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645" cy="66201"/>
                          <a:chOff x="0" y="0"/>
                          <a:chExt cx="731520" cy="203835"/>
                        </a:xfrm>
                      </wpg:grpSpPr>
                      <wps:wsp>
                        <wps:cNvPr id="10" name="Freihandform: Form 10"/>
                        <wps:cNvSpPr>
                          <a:spLocks/>
                        </wps:cNvSpPr>
                        <wps:spPr bwMode="auto">
                          <a:xfrm flipH="1" flipV="1">
                            <a:off x="0" y="3810"/>
                            <a:ext cx="482317" cy="200025"/>
                          </a:xfrm>
                          <a:custGeom>
                            <a:avLst/>
                            <a:gdLst>
                              <a:gd name="G0" fmla="+- 21598 0 0"/>
                              <a:gd name="G1" fmla="+- 21600 0 0"/>
                              <a:gd name="G2" fmla="+- 21600 0 0"/>
                              <a:gd name="T0" fmla="*/ 0 w 43198"/>
                              <a:gd name="T1" fmla="*/ 21336 h 21600"/>
                              <a:gd name="T2" fmla="*/ 43198 w 43198"/>
                              <a:gd name="T3" fmla="*/ 21600 h 21600"/>
                              <a:gd name="T4" fmla="*/ 21598 w 43198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8" h="21600" fill="none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</a:path>
                              <a:path w="43198" h="21600" stroke="0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  <a:lnTo>
                                  <a:pt x="2159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ihandform: Form 11"/>
                        <wps:cNvSpPr>
                          <a:spLocks/>
                        </wps:cNvSpPr>
                        <wps:spPr bwMode="auto">
                          <a:xfrm flipH="1" flipV="1">
                            <a:off x="480060" y="0"/>
                            <a:ext cx="251460" cy="200025"/>
                          </a:xfrm>
                          <a:custGeom>
                            <a:avLst/>
                            <a:gdLst>
                              <a:gd name="G0" fmla="+- 21598 0 0"/>
                              <a:gd name="G1" fmla="+- 21600 0 0"/>
                              <a:gd name="G2" fmla="+- 21600 0 0"/>
                              <a:gd name="T0" fmla="*/ 0 w 43198"/>
                              <a:gd name="T1" fmla="*/ 21336 h 21600"/>
                              <a:gd name="T2" fmla="*/ 43198 w 43198"/>
                              <a:gd name="T3" fmla="*/ 21600 h 21600"/>
                              <a:gd name="T4" fmla="*/ 21598 w 43198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8" h="21600" fill="none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</a:path>
                              <a:path w="43198" h="21600" stroke="0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  <a:lnTo>
                                  <a:pt x="2159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F9439" id="Gruppieren 13" o:spid="_x0000_s1026" style="position:absolute;margin-left:144.65pt;margin-top:15.15pt;width:26.35pt;height:5.2pt;z-index:251667456;mso-width-relative:margin;mso-height-relative:margin" coordsize="7315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">
                <v:shape id="Freihandform: Form 10" o:spid="_x0000_s1027" style="position:absolute;top:38;width:4823;height:2000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" path="m-1,21335nfc144,9510,9771,,21598,,33527,,43198,9670,43198,21600em-1,21335nsc144,9510,9771,,21598,,33527,,43198,9670,43198,21600r-21600,l-1,21335xe" filled="f">
                  <v:path arrowok="t" o:extrusionok="f" o:connecttype="custom" o:connectlocs="0,197580;482317,200025;241147,200025" o:connectangles="0,0,0"/>
                </v:shape>
                <v:shape id="Freihandform: Form 11" o:spid="_x0000_s1028" style="position:absolute;left:4800;width:2515;height:2000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" path="m-1,21335nfc144,9510,9771,,21598,,33527,,43198,9670,43198,21600em-1,21335nsc144,9510,9771,,21598,,33527,,43198,9670,43198,21600r-21600,l-1,21335xe" filled="f">
                  <v:path arrowok="t" o:extrusionok="f" o:connecttype="custom" o:connectlocs="0,197580;251460,200025;125724,200025" o:connectangles="0,0,0"/>
                </v:shape>
              </v:group>
            </w:pict>
          </mc:Fallback>
        </mc:AlternateContent>
      </w:r>
      <w:r w:rsidR="00C80318">
        <w:t xml:space="preserve">Schreibe </w:t>
      </w:r>
      <w:r>
        <w:t>alle</w:t>
      </w:r>
      <w:r w:rsidR="00C80318">
        <w:t xml:space="preserve"> Wörter so auf: </w:t>
      </w:r>
      <w:r w:rsidR="00C80318" w:rsidRPr="00FA4FA3">
        <w:rPr>
          <w:rStyle w:val="ekvkursiv"/>
        </w:rPr>
        <w:t>Kette</w:t>
      </w:r>
      <w:r>
        <w:rPr>
          <w:rStyle w:val="ekvkursiv"/>
        </w:rPr>
        <w:t>, …</w:t>
      </w:r>
    </w:p>
    <w:p w:rsidR="00C80318" w:rsidRDefault="00C80318" w:rsidP="00A139A5">
      <w:pPr>
        <w:pStyle w:val="ekvgrundtexthalbe"/>
      </w:pPr>
    </w:p>
    <w:p w:rsidR="000659C6" w:rsidRDefault="000659C6" w:rsidP="00A139A5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0659C6" w:rsidRPr="002C50E2" w:rsidTr="000659C6">
        <w:trPr>
          <w:trHeight w:hRule="exact" w:val="170"/>
        </w:trPr>
        <w:tc>
          <w:tcPr>
            <w:tcW w:w="9354" w:type="dxa"/>
            <w:noWrap/>
            <w:vAlign w:val="center"/>
          </w:tcPr>
          <w:p w:rsidR="000659C6" w:rsidRPr="002C50E2" w:rsidRDefault="000659C6" w:rsidP="008D06D8">
            <w:pPr>
              <w:pStyle w:val="ekvlinie"/>
            </w:pPr>
          </w:p>
        </w:tc>
      </w:tr>
      <w:tr w:rsidR="000659C6" w:rsidRPr="002C50E2" w:rsidTr="000659C6">
        <w:trPr>
          <w:trHeight w:hRule="exact" w:val="198"/>
        </w:trPr>
        <w:tc>
          <w:tcPr>
            <w:tcW w:w="935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59C6" w:rsidRPr="002C50E2" w:rsidRDefault="000659C6" w:rsidP="008D06D8">
            <w:pPr>
              <w:pStyle w:val="ekvlinie"/>
            </w:pPr>
          </w:p>
        </w:tc>
      </w:tr>
      <w:tr w:rsidR="000659C6" w:rsidRPr="002C50E2" w:rsidTr="000659C6">
        <w:trPr>
          <w:trHeight w:hRule="exact" w:val="170"/>
        </w:trPr>
        <w:tc>
          <w:tcPr>
            <w:tcW w:w="9354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0659C6" w:rsidRPr="002C50E2" w:rsidRDefault="000659C6" w:rsidP="008D06D8">
            <w:pPr>
              <w:pStyle w:val="ekvlinie"/>
            </w:pPr>
          </w:p>
        </w:tc>
      </w:tr>
      <w:tr w:rsidR="000659C6" w:rsidRPr="002C50E2" w:rsidTr="000659C6">
        <w:trPr>
          <w:trHeight w:hRule="exact" w:val="397"/>
        </w:trPr>
        <w:tc>
          <w:tcPr>
            <w:tcW w:w="9354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noWrap/>
            <w:vAlign w:val="center"/>
          </w:tcPr>
          <w:p w:rsidR="000659C6" w:rsidRPr="002C50E2" w:rsidRDefault="000659C6" w:rsidP="008D06D8">
            <w:pPr>
              <w:pStyle w:val="ekvlinie"/>
            </w:pPr>
          </w:p>
        </w:tc>
      </w:tr>
    </w:tbl>
    <w:p w:rsidR="006C0943" w:rsidRPr="006C0943" w:rsidRDefault="006C0943" w:rsidP="006C0943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6C0943" w:rsidRPr="002C50E2" w:rsidTr="008D06D8">
        <w:trPr>
          <w:trHeight w:hRule="exact" w:val="170"/>
        </w:trPr>
        <w:tc>
          <w:tcPr>
            <w:tcW w:w="9354" w:type="dxa"/>
            <w:noWrap/>
            <w:vAlign w:val="center"/>
          </w:tcPr>
          <w:p w:rsidR="006C0943" w:rsidRPr="002C50E2" w:rsidRDefault="006C0943" w:rsidP="008D06D8">
            <w:pPr>
              <w:pStyle w:val="ekvlinie"/>
            </w:pPr>
          </w:p>
        </w:tc>
      </w:tr>
      <w:tr w:rsidR="006C0943" w:rsidRPr="002C50E2" w:rsidTr="008D06D8">
        <w:trPr>
          <w:trHeight w:hRule="exact" w:val="198"/>
        </w:trPr>
        <w:tc>
          <w:tcPr>
            <w:tcW w:w="935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C0943" w:rsidRPr="002C50E2" w:rsidRDefault="006C0943" w:rsidP="008D06D8">
            <w:pPr>
              <w:pStyle w:val="ekvlinie"/>
            </w:pPr>
          </w:p>
        </w:tc>
      </w:tr>
      <w:tr w:rsidR="006C0943" w:rsidRPr="002C50E2" w:rsidTr="008D06D8">
        <w:trPr>
          <w:trHeight w:hRule="exact" w:val="170"/>
        </w:trPr>
        <w:tc>
          <w:tcPr>
            <w:tcW w:w="9354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6C0943" w:rsidRPr="002C50E2" w:rsidRDefault="006C0943" w:rsidP="008D06D8">
            <w:pPr>
              <w:pStyle w:val="ekvlinie"/>
            </w:pPr>
          </w:p>
        </w:tc>
      </w:tr>
      <w:tr w:rsidR="006C0943" w:rsidRPr="002C50E2" w:rsidTr="008D06D8">
        <w:trPr>
          <w:trHeight w:hRule="exact" w:val="397"/>
        </w:trPr>
        <w:tc>
          <w:tcPr>
            <w:tcW w:w="9354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noWrap/>
            <w:vAlign w:val="center"/>
          </w:tcPr>
          <w:p w:rsidR="006C0943" w:rsidRPr="002C50E2" w:rsidRDefault="006C0943" w:rsidP="008D06D8">
            <w:pPr>
              <w:pStyle w:val="ekvlinie"/>
            </w:pPr>
          </w:p>
        </w:tc>
      </w:tr>
    </w:tbl>
    <w:p w:rsidR="006C0943" w:rsidRDefault="006C0943" w:rsidP="006C0943">
      <w:pPr>
        <w:pStyle w:val="ekvgrundtexthalbe"/>
      </w:pPr>
    </w:p>
    <w:p w:rsidR="006C0943" w:rsidRDefault="006C0943" w:rsidP="00303FFA"/>
    <w:p w:rsidR="00AD3F7A" w:rsidRPr="00D3427F" w:rsidRDefault="00082270" w:rsidP="00AD3F7A">
      <w:pPr>
        <w:pStyle w:val="ekvnummerierung"/>
        <w:framePr w:wrap="around"/>
      </w:pPr>
      <w:r>
        <w:t>3</w:t>
      </w:r>
    </w:p>
    <w:p w:rsidR="00BB4B72" w:rsidRPr="00287B24" w:rsidRDefault="00BB4B72" w:rsidP="00BB4B7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943" w:rsidRDefault="00FA4FA3" w:rsidP="006C0943">
      <w:r>
        <w:t xml:space="preserve">Finde die drei Reimpaare. Schreibe so: </w:t>
      </w:r>
      <w:r w:rsidR="00C36540" w:rsidRPr="00C36540">
        <w:rPr>
          <w:i/>
        </w:rPr>
        <w:t>B</w:t>
      </w:r>
      <w:r w:rsidR="00F3389D">
        <w:rPr>
          <w:i/>
          <w:bdr w:val="single" w:sz="6" w:space="0" w:color="auto"/>
        </w:rPr>
        <w:t>ut</w:t>
      </w:r>
      <w:r w:rsidR="00C36540">
        <w:rPr>
          <w:i/>
          <w:bdr w:val="single" w:sz="6" w:space="0" w:color="auto"/>
        </w:rPr>
        <w:t>ter</w:t>
      </w:r>
      <w:r w:rsidR="00C36540">
        <w:rPr>
          <w:i/>
        </w:rPr>
        <w:t xml:space="preserve"> </w:t>
      </w:r>
      <w:r w:rsidR="006C0943" w:rsidRPr="00D60EEC">
        <w:rPr>
          <w:rStyle w:val="ekvkursiv"/>
        </w:rPr>
        <w:t>–</w:t>
      </w:r>
      <w:r w:rsidR="00C36540">
        <w:rPr>
          <w:i/>
        </w:rPr>
        <w:t xml:space="preserve"> M</w:t>
      </w:r>
      <w:r w:rsidR="00F3389D">
        <w:rPr>
          <w:i/>
          <w:bdr w:val="single" w:sz="6" w:space="0" w:color="auto"/>
        </w:rPr>
        <w:t>ut</w:t>
      </w:r>
      <w:r w:rsidR="00C36540">
        <w:rPr>
          <w:i/>
          <w:bdr w:val="single" w:sz="6" w:space="0" w:color="auto"/>
        </w:rPr>
        <w:t>ter</w:t>
      </w:r>
      <w:bookmarkStart w:id="2" w:name="_GoBack"/>
      <w:bookmarkEnd w:id="2"/>
    </w:p>
    <w:p w:rsidR="006C0943" w:rsidRDefault="006C0943" w:rsidP="006C0943">
      <w:pPr>
        <w:rPr>
          <w:rStyle w:val="ekvkursiv"/>
        </w:rPr>
      </w:pPr>
    </w:p>
    <w:p w:rsidR="006C0943" w:rsidRDefault="00917CF4" w:rsidP="006C0943">
      <w:pPr>
        <w:rPr>
          <w:rStyle w:val="ekvkursiv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191465</wp:posOffset>
            </wp:positionV>
            <wp:extent cx="805180" cy="714375"/>
            <wp:effectExtent l="0" t="0" r="0" b="9525"/>
            <wp:wrapNone/>
            <wp:docPr id="18" name="Grafik 18" descr="E:\_Annett\Klett Verlag 2018\Hager\270941 Zebra 2 KV\Dateneingang\nachträgl. Illus\Rest\Rest\KV 16\S537300565_Kan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_Annett\Klett Verlag 2018\Hager\270941 Zebra 2 KV\Dateneingang\nachträgl. Illus\Rest\Rest\KV 16\S537300565_Kann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3947312</wp:posOffset>
            </wp:positionH>
            <wp:positionV relativeFrom="paragraph">
              <wp:posOffset>33655</wp:posOffset>
            </wp:positionV>
            <wp:extent cx="731420" cy="885088"/>
            <wp:effectExtent l="0" t="0" r="0" b="0"/>
            <wp:wrapNone/>
            <wp:docPr id="16" name="Grafik 16" descr="E:\_Annett\Klett Verlag 2018\Hager\270941 Zebra 2 KV\Dateneingang\nachträgl. Illus\Rest\Rest\KV 16\S537300540_Tan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_Annett\Klett Verlag 2018\Hager\270941 Zebra 2 KV\Dateneingang\nachträgl. Illus\Rest\Rest\KV 16\S537300540_Tann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20" cy="88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152705</wp:posOffset>
            </wp:positionV>
            <wp:extent cx="1084580" cy="806450"/>
            <wp:effectExtent l="0" t="0" r="1270" b="0"/>
            <wp:wrapNone/>
            <wp:docPr id="17" name="Grafik 17" descr="E:\_Annett\Klett Verlag 2018\Hager\270941 Zebra 2 KV\Dateneingang\nachträgl. Illus\Rest\Rest\KV 16\S537300541_Su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_Annett\Klett Verlag 2018\Hager\270941 Zebra 2 KV\Dateneingang\nachträgl. Illus\Rest\Rest\KV 16\S537300541_Supp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0943" w:rsidRDefault="00917CF4" w:rsidP="006C0943">
      <w:pPr>
        <w:rPr>
          <w:rStyle w:val="ekvkursiv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2175129</wp:posOffset>
            </wp:positionH>
            <wp:positionV relativeFrom="paragraph">
              <wp:posOffset>149160</wp:posOffset>
            </wp:positionV>
            <wp:extent cx="746150" cy="519367"/>
            <wp:effectExtent l="0" t="0" r="0" b="0"/>
            <wp:wrapNone/>
            <wp:docPr id="15" name="Grafik 15" descr="E:\_Annett\Klett Verlag 2018\Hager\270941 Zebra 2 KV\Dateneingang\nachträgl. Illus\Rest\Rest\KV 16\S537300540_Schuessel_pf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_Annett\Klett Verlag 2018\Hager\270941 Zebra 2 KV\Dateneingang\nachträgl. Illus\Rest\Rest\KV 16\S537300540_Schuessel_pfa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149" cy="52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3096667</wp:posOffset>
            </wp:positionH>
            <wp:positionV relativeFrom="paragraph">
              <wp:posOffset>34290</wp:posOffset>
            </wp:positionV>
            <wp:extent cx="651053" cy="632573"/>
            <wp:effectExtent l="0" t="0" r="0" b="0"/>
            <wp:wrapNone/>
            <wp:docPr id="12" name="Grafik 12" descr="E:\_Annett\Klett Verlag 2018\Hager\270941 Zebra 2 KV\Dateneingang\nachträgl. Illus\Rest\Rest\KV 16\S537161040_Puppe_Pf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_Annett\Klett Verlag 2018\Hager\270941 Zebra 2 KV\Dateneingang\nachträgl. Illus\Rest\Rest\KV 16\S537161040_Puppe_Pfa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53" cy="63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4820133</wp:posOffset>
            </wp:positionH>
            <wp:positionV relativeFrom="paragraph">
              <wp:posOffset>54610</wp:posOffset>
            </wp:positionV>
            <wp:extent cx="741485" cy="613943"/>
            <wp:effectExtent l="0" t="0" r="1905" b="0"/>
            <wp:wrapNone/>
            <wp:docPr id="14" name="Grafik 14" descr="E:\_Annett\Klett Verlag 2018\Hager\270941 Zebra 2 KV\Dateneingang\nachträgl. Illus\Rest\Rest\KV 16\S537300206_Schluess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_Annett\Klett Verlag 2018\Hager\270941 Zebra 2 KV\Dateneingang\nachträgl. Illus\Rest\Rest\KV 16\S537300206_Schluessel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485" cy="61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3F7A" w:rsidRDefault="00AD3F7A" w:rsidP="00AD3F7A">
      <w:pPr>
        <w:rPr>
          <w:color w:val="FF0000"/>
          <w:sz w:val="18"/>
          <w:szCs w:val="18"/>
        </w:rPr>
      </w:pPr>
    </w:p>
    <w:p w:rsidR="00917CF4" w:rsidRDefault="00917CF4" w:rsidP="00AD3F7A"/>
    <w:p w:rsidR="006C0943" w:rsidRDefault="006C0943" w:rsidP="00AD3F7A"/>
    <w:p w:rsidR="006C0943" w:rsidRDefault="006C0943" w:rsidP="00AD3F7A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FA4FA3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  <w:tr w:rsidR="00FA4FA3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  <w:tr w:rsidR="00FA4FA3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</w:tbl>
    <w:p w:rsidR="001A73D3" w:rsidRDefault="001A73D3" w:rsidP="006C0943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FA4FA3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  <w:tr w:rsidR="00FA4FA3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  <w:tr w:rsidR="00FA4FA3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FA4FA3" w:rsidRPr="001F1E3D" w:rsidRDefault="00FA4FA3" w:rsidP="001F1E3D">
            <w:pPr>
              <w:pStyle w:val="ekvlinie"/>
            </w:pPr>
          </w:p>
        </w:tc>
      </w:tr>
    </w:tbl>
    <w:p w:rsidR="00AD3F7A" w:rsidRDefault="00AD3F7A" w:rsidP="006C0943">
      <w:pPr>
        <w:pStyle w:val="ekvgrundtexthalbe"/>
      </w:pPr>
    </w:p>
    <w:p w:rsidR="006C0943" w:rsidRDefault="006C0943" w:rsidP="00AD3F7A">
      <w:pPr>
        <w:tabs>
          <w:tab w:val="clear" w:pos="340"/>
          <w:tab w:val="clear" w:pos="595"/>
          <w:tab w:val="clear" w:pos="851"/>
          <w:tab w:val="left" w:pos="2445"/>
        </w:tabs>
      </w:pPr>
    </w:p>
    <w:p w:rsidR="000D6900" w:rsidRPr="00D3427F" w:rsidRDefault="00082270" w:rsidP="000D6900">
      <w:pPr>
        <w:pStyle w:val="ekvnummerierung"/>
        <w:framePr w:wrap="around"/>
      </w:pPr>
      <w:r>
        <w:t>4</w:t>
      </w:r>
    </w:p>
    <w:p w:rsidR="00BB4B72" w:rsidRPr="00287B24" w:rsidRDefault="00BB4B72" w:rsidP="00BB4B7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F7A" w:rsidRDefault="000D6900" w:rsidP="00AD3F7A">
      <w:pPr>
        <w:tabs>
          <w:tab w:val="clear" w:pos="340"/>
          <w:tab w:val="clear" w:pos="595"/>
          <w:tab w:val="clear" w:pos="851"/>
          <w:tab w:val="left" w:pos="2445"/>
        </w:tabs>
      </w:pPr>
      <w:r>
        <w:t>Färbe die doppelten Mitlaute.</w:t>
      </w:r>
    </w:p>
    <w:sectPr w:rsidR="00AD3F7A" w:rsidSect="008D5A1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FFF" w:rsidRDefault="00F50FFF" w:rsidP="003C599D">
      <w:pPr>
        <w:spacing w:line="240" w:lineRule="auto"/>
      </w:pPr>
      <w:r>
        <w:separator/>
      </w:r>
    </w:p>
  </w:endnote>
  <w:endnote w:type="continuationSeparator" w:id="0">
    <w:p w:rsidR="00F50FFF" w:rsidRDefault="00F50FF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DA7" w:rsidRDefault="00835D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835DA7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835DA7" w:rsidRDefault="00835DA7" w:rsidP="00370A70">
          <w:pPr>
            <w:pStyle w:val="ekvpagina"/>
          </w:pPr>
        </w:p>
        <w:p w:rsidR="00835DA7" w:rsidRPr="00835DA7" w:rsidRDefault="00835DA7" w:rsidP="00370A70">
          <w:pPr>
            <w:pStyle w:val="ekvpagina"/>
            <w:rPr>
              <w:rStyle w:val="ekvfett"/>
            </w:rPr>
          </w:pPr>
          <w:r w:rsidRPr="00835DA7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835DA7">
            <w:t xml:space="preserve"> Karin Schramm, Gießen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Illustratoren:</w:t>
          </w:r>
          <w:r w:rsidRPr="00917CF4">
            <w:t xml:space="preserve"> </w:t>
          </w:r>
          <w:r w:rsidR="00917CF4" w:rsidRPr="00917CF4">
            <w:t>Anke Fröhlich, Leipzig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DA7" w:rsidRDefault="00835D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FFF" w:rsidRDefault="00F50FFF" w:rsidP="003C599D">
      <w:pPr>
        <w:spacing w:line="240" w:lineRule="auto"/>
      </w:pPr>
      <w:r>
        <w:separator/>
      </w:r>
    </w:p>
  </w:footnote>
  <w:footnote w:type="continuationSeparator" w:id="0">
    <w:p w:rsidR="00F50FFF" w:rsidRDefault="00F50FFF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DA7" w:rsidRDefault="00835D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DA7" w:rsidRDefault="00835DA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DA7" w:rsidRDefault="00835DA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31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59C6"/>
    <w:rsid w:val="00073C70"/>
    <w:rsid w:val="00077DAF"/>
    <w:rsid w:val="000812E6"/>
    <w:rsid w:val="00082270"/>
    <w:rsid w:val="0008320C"/>
    <w:rsid w:val="000832B9"/>
    <w:rsid w:val="00090735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D6900"/>
    <w:rsid w:val="000E343E"/>
    <w:rsid w:val="000F21E8"/>
    <w:rsid w:val="000F7910"/>
    <w:rsid w:val="00103057"/>
    <w:rsid w:val="00107D77"/>
    <w:rsid w:val="001210F4"/>
    <w:rsid w:val="00124062"/>
    <w:rsid w:val="00127C41"/>
    <w:rsid w:val="0013113E"/>
    <w:rsid w:val="00131417"/>
    <w:rsid w:val="00136D02"/>
    <w:rsid w:val="001524C9"/>
    <w:rsid w:val="00153B1C"/>
    <w:rsid w:val="00153C26"/>
    <w:rsid w:val="001641FA"/>
    <w:rsid w:val="0016475A"/>
    <w:rsid w:val="00165ECC"/>
    <w:rsid w:val="001750C3"/>
    <w:rsid w:val="00180613"/>
    <w:rsid w:val="00182050"/>
    <w:rsid w:val="00182B7D"/>
    <w:rsid w:val="001845AC"/>
    <w:rsid w:val="00185997"/>
    <w:rsid w:val="00186866"/>
    <w:rsid w:val="00190B65"/>
    <w:rsid w:val="00193A18"/>
    <w:rsid w:val="00193BBE"/>
    <w:rsid w:val="001A73D3"/>
    <w:rsid w:val="001C0027"/>
    <w:rsid w:val="001C2E95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2387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3FFA"/>
    <w:rsid w:val="00304833"/>
    <w:rsid w:val="00313596"/>
    <w:rsid w:val="00313FD8"/>
    <w:rsid w:val="0031412E"/>
    <w:rsid w:val="00315EA9"/>
    <w:rsid w:val="00320087"/>
    <w:rsid w:val="00321063"/>
    <w:rsid w:val="00323874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3E14"/>
    <w:rsid w:val="00454148"/>
    <w:rsid w:val="004621B3"/>
    <w:rsid w:val="0047471A"/>
    <w:rsid w:val="004763D2"/>
    <w:rsid w:val="00483A7A"/>
    <w:rsid w:val="00483D65"/>
    <w:rsid w:val="004859F1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0943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02F9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6D4F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7F6614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5DA7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1217"/>
    <w:rsid w:val="008C27FD"/>
    <w:rsid w:val="008C672C"/>
    <w:rsid w:val="008D3CE0"/>
    <w:rsid w:val="008D46C7"/>
    <w:rsid w:val="008D53AA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17CF4"/>
    <w:rsid w:val="009215E3"/>
    <w:rsid w:val="00936CF0"/>
    <w:rsid w:val="009412B1"/>
    <w:rsid w:val="00942106"/>
    <w:rsid w:val="0094260D"/>
    <w:rsid w:val="0094411A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96F75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39A5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3F7A"/>
    <w:rsid w:val="00AD4D22"/>
    <w:rsid w:val="00AE53A6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94531"/>
    <w:rsid w:val="00BA1A23"/>
    <w:rsid w:val="00BB4B72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36540"/>
    <w:rsid w:val="00C40555"/>
    <w:rsid w:val="00C40D51"/>
    <w:rsid w:val="00C429A6"/>
    <w:rsid w:val="00C504F8"/>
    <w:rsid w:val="00C52A99"/>
    <w:rsid w:val="00C727B3"/>
    <w:rsid w:val="00C72BA2"/>
    <w:rsid w:val="00C80318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0EEC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16CC8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427D"/>
    <w:rsid w:val="00EA6F9E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25CDA"/>
    <w:rsid w:val="00F30571"/>
    <w:rsid w:val="00F335CB"/>
    <w:rsid w:val="00F3389D"/>
    <w:rsid w:val="00F35DB1"/>
    <w:rsid w:val="00F36D0F"/>
    <w:rsid w:val="00F4144F"/>
    <w:rsid w:val="00F42294"/>
    <w:rsid w:val="00F42F7B"/>
    <w:rsid w:val="00F459EB"/>
    <w:rsid w:val="00F50FFF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39B7"/>
    <w:rsid w:val="00FA4FA3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EAB6B"/>
  <w15:chartTrackingRefBased/>
  <w15:docId w15:val="{C7114F35-3A48-47A4-8228-E63948D2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56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21</cp:revision>
  <cp:lastPrinted>2018-02-02T13:37:00Z</cp:lastPrinted>
  <dcterms:created xsi:type="dcterms:W3CDTF">2018-01-18T16:50:00Z</dcterms:created>
  <dcterms:modified xsi:type="dcterms:W3CDTF">2018-07-03T13:10:00Z</dcterms:modified>
</cp:coreProperties>
</file>