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99100A">
              <w:t>18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E320D4"/>
        </w:tc>
      </w:tr>
    </w:tbl>
    <w:p w:rsidR="00CD7D9F" w:rsidRDefault="00E320D4" w:rsidP="00E320D4">
      <w:pPr>
        <w:pStyle w:val="ekvue1arial"/>
      </w:pPr>
      <w:bookmarkStart w:id="0" w:name="bmStart"/>
      <w:bookmarkEnd w:id="0"/>
      <w:r>
        <w:t>Nomen</w:t>
      </w:r>
    </w:p>
    <w:p w:rsidR="00E320D4" w:rsidRDefault="00E320D4" w:rsidP="00005AE2"/>
    <w:p w:rsidR="0099100A" w:rsidRPr="00D3427F" w:rsidRDefault="0099100A" w:rsidP="0099100A">
      <w:pPr>
        <w:pStyle w:val="ekvnummerierung"/>
        <w:framePr w:wrap="around"/>
      </w:pPr>
      <w:r>
        <w:t>1</w:t>
      </w:r>
    </w:p>
    <w:p w:rsidR="0099100A" w:rsidRPr="00287B24" w:rsidRDefault="0099100A" w:rsidP="0099100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00A" w:rsidRDefault="0099100A" w:rsidP="00005AE2">
      <w:r w:rsidRPr="0099100A">
        <w:t xml:space="preserve">Ergänze die Wörter: </w:t>
      </w:r>
      <w:r w:rsidRPr="0086302E">
        <w:rPr>
          <w:i/>
        </w:rPr>
        <w:t>Menschen</w:t>
      </w:r>
      <w:r w:rsidRPr="0099100A">
        <w:t xml:space="preserve">, </w:t>
      </w:r>
      <w:r w:rsidRPr="0086302E">
        <w:rPr>
          <w:i/>
        </w:rPr>
        <w:t>Tiere</w:t>
      </w:r>
      <w:r w:rsidRPr="0099100A">
        <w:t xml:space="preserve">, </w:t>
      </w:r>
      <w:r w:rsidRPr="0086302E">
        <w:rPr>
          <w:i/>
        </w:rPr>
        <w:t>Pflanzen</w:t>
      </w:r>
      <w:r w:rsidRPr="0099100A">
        <w:t xml:space="preserve"> </w:t>
      </w:r>
      <w:r w:rsidR="0086302E">
        <w:t>und</w:t>
      </w:r>
      <w:r w:rsidRPr="0099100A">
        <w:t xml:space="preserve"> </w:t>
      </w:r>
      <w:r w:rsidRPr="0086302E">
        <w:rPr>
          <w:i/>
        </w:rPr>
        <w:t>Dinge</w:t>
      </w:r>
      <w:r w:rsidRPr="0099100A">
        <w:t>.</w:t>
      </w:r>
    </w:p>
    <w:p w:rsidR="0099100A" w:rsidRDefault="001B02A6" w:rsidP="00005AE2">
      <w:pPr>
        <w:rPr>
          <w:sz w:val="19"/>
        </w:rPr>
      </w:pPr>
      <w:r w:rsidRPr="001B02A6">
        <w:rPr>
          <w:rFonts w:eastAsia="Times New Roman" w:cs="Times New Roman"/>
          <w:sz w:val="20"/>
          <w:szCs w:val="20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26422</wp:posOffset>
            </wp:positionV>
            <wp:extent cx="5939790" cy="6461511"/>
            <wp:effectExtent l="0" t="0" r="3810" b="0"/>
            <wp:wrapNone/>
            <wp:docPr id="2" name="Grafik 2" descr="Umri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mris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461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02A6" w:rsidRDefault="001B02A6" w:rsidP="00005AE2"/>
    <w:p w:rsidR="001B02A6" w:rsidRDefault="001B02A6" w:rsidP="00005AE2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C242F8" wp14:editId="3C900BF2">
                <wp:simplePos x="0" y="0"/>
                <wp:positionH relativeFrom="column">
                  <wp:posOffset>3578087</wp:posOffset>
                </wp:positionH>
                <wp:positionV relativeFrom="paragraph">
                  <wp:posOffset>41275</wp:posOffset>
                </wp:positionV>
                <wp:extent cx="1900362" cy="469900"/>
                <wp:effectExtent l="0" t="0" r="5080" b="63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0362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02A6" w:rsidRPr="00DE5A48" w:rsidRDefault="001B02A6" w:rsidP="001B02A6">
                            <w:pPr>
                              <w:pStyle w:val="ekvaufgabenwortkart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2268"/>
                              </w:tabs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T</w:t>
                            </w:r>
                            <w:r w:rsidRPr="001B02A6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1B02A6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242F8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281.75pt;margin-top:3.25pt;width:149.65pt;height:3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" filled="f" stroked="f" strokeweight=".5pt">
                <v:textbox inset="1mm,,0">
                  <w:txbxContent>
                    <w:p w:rsidR="001B02A6" w:rsidRPr="00DE5A48" w:rsidRDefault="001B02A6" w:rsidP="001B02A6">
                      <w:pPr>
                        <w:pStyle w:val="ekvaufgabenwortkarte"/>
                        <w:tabs>
                          <w:tab w:val="clear" w:pos="340"/>
                          <w:tab w:val="clear" w:pos="595"/>
                          <w:tab w:val="clear" w:pos="851"/>
                          <w:tab w:val="left" w:pos="2268"/>
                        </w:tabs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T</w:t>
                      </w:r>
                      <w:r w:rsidRPr="001B02A6"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1B02A6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sz w:val="52"/>
                          <w:szCs w:val="5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07B675" wp14:editId="23EF9ADF">
                <wp:simplePos x="0" y="0"/>
                <wp:positionH relativeFrom="column">
                  <wp:posOffset>684778</wp:posOffset>
                </wp:positionH>
                <wp:positionV relativeFrom="paragraph">
                  <wp:posOffset>42545</wp:posOffset>
                </wp:positionV>
                <wp:extent cx="1900362" cy="469900"/>
                <wp:effectExtent l="0" t="0" r="5080" b="6350"/>
                <wp:wrapNone/>
                <wp:docPr id="248" name="Textfeld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0362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02A6" w:rsidRPr="001B02A6" w:rsidRDefault="001B02A6" w:rsidP="001B02A6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2410"/>
                              </w:tabs>
                              <w:rPr>
                                <w:sz w:val="48"/>
                                <w:szCs w:val="48"/>
                              </w:rPr>
                            </w:pPr>
                            <w:r w:rsidRPr="001B02A6">
                              <w:rPr>
                                <w:sz w:val="48"/>
                                <w:szCs w:val="48"/>
                              </w:rPr>
                              <w:t>M</w:t>
                            </w:r>
                            <w:r w:rsidRPr="001B02A6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1B02A6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1B02A6">
                              <w:rPr>
                                <w:sz w:val="48"/>
                                <w:szCs w:val="48"/>
                              </w:rPr>
                              <w:tab/>
                            </w:r>
                            <w:r w:rsidRPr="001B02A6">
                              <w:rPr>
                                <w:sz w:val="48"/>
                                <w:szCs w:val="48"/>
                              </w:rPr>
                              <w:tab/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7B675" id="Textfeld 248" o:spid="_x0000_s1027" type="#_x0000_t202" style="position:absolute;margin-left:53.9pt;margin-top:3.35pt;width:149.65pt;height:3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" filled="f" stroked="f" strokeweight=".5pt">
                <v:textbox inset="1mm,,0">
                  <w:txbxContent>
                    <w:p w:rsidR="001B02A6" w:rsidRPr="001B02A6" w:rsidRDefault="001B02A6" w:rsidP="001B02A6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left" w:pos="2410"/>
                        </w:tabs>
                        <w:rPr>
                          <w:sz w:val="48"/>
                          <w:szCs w:val="48"/>
                        </w:rPr>
                      </w:pPr>
                      <w:r w:rsidRPr="001B02A6">
                        <w:rPr>
                          <w:sz w:val="48"/>
                          <w:szCs w:val="48"/>
                        </w:rPr>
                        <w:t>M</w:t>
                      </w:r>
                      <w:r w:rsidRPr="001B02A6"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1B02A6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 w:rsidRPr="001B02A6">
                        <w:rPr>
                          <w:sz w:val="48"/>
                          <w:szCs w:val="48"/>
                        </w:rPr>
                        <w:tab/>
                      </w:r>
                      <w:r w:rsidRPr="001B02A6">
                        <w:rPr>
                          <w:sz w:val="48"/>
                          <w:szCs w:val="48"/>
                        </w:rPr>
                        <w:tab/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>
      <w:r w:rsidRPr="001B02A6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21C877" wp14:editId="7E1480A7">
                <wp:simplePos x="0" y="0"/>
                <wp:positionH relativeFrom="column">
                  <wp:posOffset>556260</wp:posOffset>
                </wp:positionH>
                <wp:positionV relativeFrom="paragraph">
                  <wp:posOffset>99364</wp:posOffset>
                </wp:positionV>
                <wp:extent cx="1899920" cy="469900"/>
                <wp:effectExtent l="0" t="0" r="5080" b="635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992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02A6" w:rsidRPr="001B02A6" w:rsidRDefault="001B02A6" w:rsidP="001B02A6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2552"/>
                              </w:tabs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Pfl</w:t>
                            </w:r>
                            <w:r w:rsidRPr="001B02A6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1B02A6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1B02A6">
                              <w:rPr>
                                <w:sz w:val="48"/>
                                <w:szCs w:val="48"/>
                              </w:rPr>
                              <w:tab/>
                            </w:r>
                            <w:r w:rsidRPr="001B02A6">
                              <w:rPr>
                                <w:sz w:val="48"/>
                                <w:szCs w:val="48"/>
                              </w:rPr>
                              <w:tab/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1C877" id="Textfeld 6" o:spid="_x0000_s1028" type="#_x0000_t202" style="position:absolute;margin-left:43.8pt;margin-top:7.8pt;width:149.6pt;height:3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" filled="f" stroked="f" strokeweight=".5pt">
                <v:textbox inset="1mm,,0">
                  <w:txbxContent>
                    <w:p w:rsidR="001B02A6" w:rsidRPr="001B02A6" w:rsidRDefault="001B02A6" w:rsidP="001B02A6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left" w:pos="2552"/>
                        </w:tabs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Pfl</w:t>
                      </w:r>
                      <w:r w:rsidRPr="001B02A6"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1B02A6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 w:rsidRPr="001B02A6">
                        <w:rPr>
                          <w:sz w:val="48"/>
                          <w:szCs w:val="48"/>
                        </w:rPr>
                        <w:tab/>
                      </w:r>
                      <w:r w:rsidRPr="001B02A6">
                        <w:rPr>
                          <w:sz w:val="48"/>
                          <w:szCs w:val="48"/>
                        </w:rPr>
                        <w:tab/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B02A6" w:rsidRDefault="001B02A6" w:rsidP="00005AE2"/>
    <w:p w:rsidR="001B02A6" w:rsidRDefault="001B02A6" w:rsidP="00005AE2"/>
    <w:p w:rsidR="001B02A6" w:rsidRDefault="001B02A6" w:rsidP="00005AE2"/>
    <w:p w:rsidR="001B02A6" w:rsidRDefault="00D90B0F" w:rsidP="00005AE2">
      <w:r w:rsidRPr="001B02A6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308524" wp14:editId="4F709337">
                <wp:simplePos x="0" y="0"/>
                <wp:positionH relativeFrom="column">
                  <wp:posOffset>3496945</wp:posOffset>
                </wp:positionH>
                <wp:positionV relativeFrom="paragraph">
                  <wp:posOffset>33986</wp:posOffset>
                </wp:positionV>
                <wp:extent cx="1899920" cy="469900"/>
                <wp:effectExtent l="0" t="0" r="5080" b="635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992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02A6" w:rsidRPr="00DE5A48" w:rsidRDefault="001B02A6" w:rsidP="001B02A6">
                            <w:pPr>
                              <w:pStyle w:val="ekvaufgabenwortkart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2268"/>
                              </w:tabs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D</w:t>
                            </w:r>
                            <w:r w:rsidRPr="001B02A6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1B02A6">
                              <w:rPr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08524" id="Textfeld 7" o:spid="_x0000_s1029" type="#_x0000_t202" style="position:absolute;margin-left:275.35pt;margin-top:2.7pt;width:149.6pt;height:3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" filled="f" stroked="f" strokeweight=".5pt">
                <v:textbox inset="1mm,,0">
                  <w:txbxContent>
                    <w:p w:rsidR="001B02A6" w:rsidRPr="00DE5A48" w:rsidRDefault="001B02A6" w:rsidP="001B02A6">
                      <w:pPr>
                        <w:pStyle w:val="ekvaufgabenwortkarte"/>
                        <w:tabs>
                          <w:tab w:val="clear" w:pos="340"/>
                          <w:tab w:val="clear" w:pos="595"/>
                          <w:tab w:val="clear" w:pos="851"/>
                          <w:tab w:val="left" w:pos="2268"/>
                        </w:tabs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D</w:t>
                      </w:r>
                      <w:r w:rsidRPr="001B02A6"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1B02A6">
                        <w:rPr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sz w:val="52"/>
                          <w:szCs w:val="5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005AE2"/>
    <w:p w:rsidR="001B02A6" w:rsidRDefault="001B02A6" w:rsidP="001B02A6">
      <w:pPr>
        <w:pStyle w:val="ekvgrundtexthalbe"/>
      </w:pPr>
    </w:p>
    <w:p w:rsidR="0099100A" w:rsidRPr="00D3427F" w:rsidRDefault="0099100A" w:rsidP="0099100A">
      <w:pPr>
        <w:pStyle w:val="ekvnummerierung"/>
        <w:framePr w:wrap="around"/>
      </w:pPr>
      <w:r>
        <w:t>2</w:t>
      </w:r>
    </w:p>
    <w:p w:rsidR="0099100A" w:rsidRPr="00287B24" w:rsidRDefault="0099100A" w:rsidP="0099100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00A" w:rsidRDefault="0099100A" w:rsidP="001B02A6">
      <w:r>
        <w:t>Schreibe die Wörter in die richtigen Zeilen.</w:t>
      </w:r>
    </w:p>
    <w:p w:rsidR="0099100A" w:rsidRDefault="0099100A" w:rsidP="001B02A6">
      <w:pPr>
        <w:pStyle w:val="ekvgrundtexthalbe"/>
      </w:pPr>
    </w:p>
    <w:p w:rsidR="0099100A" w:rsidRDefault="0099100A" w:rsidP="001B02A6">
      <w:r>
        <w:t xml:space="preserve">die Rose, die Oma, der Frosch, der Löwe, die Palme, der Zug, </w:t>
      </w:r>
    </w:p>
    <w:p w:rsidR="0099100A" w:rsidRDefault="0099100A" w:rsidP="001B02A6">
      <w:r>
        <w:t>der Freund, das Bild, die Eiche, das Haus, das Zebra, die Lehrerin</w:t>
      </w:r>
    </w:p>
    <w:p w:rsidR="0099100A" w:rsidRDefault="0099100A" w:rsidP="001B02A6">
      <w:pPr>
        <w:pStyle w:val="ekvgrundtexthalbe"/>
      </w:pPr>
    </w:p>
    <w:p w:rsidR="001B02A6" w:rsidRDefault="001B02A6" w:rsidP="001B02A6">
      <w:pPr>
        <w:pStyle w:val="ekvgrundtexthalbe"/>
      </w:pPr>
    </w:p>
    <w:p w:rsidR="0099100A" w:rsidRPr="00D3427F" w:rsidRDefault="0099100A" w:rsidP="0099100A">
      <w:pPr>
        <w:pStyle w:val="ekvnummerierung"/>
        <w:framePr w:wrap="around"/>
      </w:pPr>
      <w:r>
        <w:t>3</w:t>
      </w:r>
    </w:p>
    <w:p w:rsidR="0099100A" w:rsidRPr="00287B24" w:rsidRDefault="0099100A" w:rsidP="0099100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00A" w:rsidRDefault="0099100A" w:rsidP="0099100A">
      <w:r>
        <w:t xml:space="preserve">Färbe die </w:t>
      </w:r>
      <w:r w:rsidR="00987C48">
        <w:t xml:space="preserve">großen </w:t>
      </w:r>
      <w:r>
        <w:t>Anfangsbuchstaben.</w:t>
      </w:r>
    </w:p>
    <w:sectPr w:rsidR="0099100A" w:rsidSect="008D5A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BDB" w:rsidRDefault="00840BDB" w:rsidP="003C599D">
      <w:pPr>
        <w:spacing w:line="240" w:lineRule="auto"/>
      </w:pPr>
      <w:r>
        <w:separator/>
      </w:r>
    </w:p>
  </w:endnote>
  <w:endnote w:type="continuationSeparator" w:id="0">
    <w:p w:rsidR="00840BDB" w:rsidRDefault="00840BD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8AC" w:rsidRDefault="005948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99100A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99100A" w:rsidRDefault="0099100A" w:rsidP="00370A70">
          <w:pPr>
            <w:pStyle w:val="ekvpagina"/>
          </w:pPr>
        </w:p>
        <w:p w:rsidR="0099100A" w:rsidRPr="0099100A" w:rsidRDefault="0099100A" w:rsidP="00370A70">
          <w:pPr>
            <w:pStyle w:val="ekvpagina"/>
            <w:rPr>
              <w:rStyle w:val="ekvfett"/>
            </w:rPr>
          </w:pPr>
          <w:r w:rsidRPr="0099100A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957376" w:rsidRDefault="00193A18" w:rsidP="00005AE2">
          <w:pPr>
            <w:pStyle w:val="ekvquelle"/>
          </w:pPr>
          <w:r w:rsidRPr="00005AE2">
            <w:t>Textquellen</w:t>
          </w:r>
          <w:r w:rsidRPr="00957376">
            <w:t>:</w:t>
          </w:r>
          <w:r w:rsidR="0099100A" w:rsidRPr="00957376">
            <w:t xml:space="preserve"> </w:t>
          </w:r>
          <w:r w:rsidR="00957376" w:rsidRPr="00957376">
            <w:t>Karin Eschenbach, Staig</w:t>
          </w:r>
        </w:p>
        <w:p w:rsidR="0099100A" w:rsidRPr="0086302E" w:rsidRDefault="00193A18" w:rsidP="0099100A">
          <w:pPr>
            <w:pStyle w:val="ekvquelle"/>
          </w:pPr>
          <w:bookmarkStart w:id="1" w:name="_GoBack"/>
          <w:r w:rsidRPr="0086302E">
            <w:t xml:space="preserve">Illustratoren: </w:t>
          </w:r>
          <w:r w:rsidR="0086302E" w:rsidRPr="0086302E">
            <w:t>Friederike Ablang, Berlin</w:t>
          </w:r>
        </w:p>
        <w:bookmarkEnd w:id="1"/>
        <w:p w:rsidR="00193A18" w:rsidRPr="00025140" w:rsidRDefault="00193A18" w:rsidP="00005AE2">
          <w:pPr>
            <w:pStyle w:val="ekvquelle"/>
          </w:pP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8AC" w:rsidRDefault="005948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BDB" w:rsidRDefault="00840BDB" w:rsidP="003C599D">
      <w:pPr>
        <w:spacing w:line="240" w:lineRule="auto"/>
      </w:pPr>
      <w:r>
        <w:separator/>
      </w:r>
    </w:p>
  </w:footnote>
  <w:footnote w:type="continuationSeparator" w:id="0">
    <w:p w:rsidR="00840BDB" w:rsidRDefault="00840BDB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8AC" w:rsidRDefault="005948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8AC" w:rsidRDefault="005948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8AC" w:rsidRDefault="005948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00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B02A6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39E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02F8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48A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0BDB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302E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511"/>
    <w:rsid w:val="0094260D"/>
    <w:rsid w:val="00946121"/>
    <w:rsid w:val="00952B21"/>
    <w:rsid w:val="009554B1"/>
    <w:rsid w:val="00956783"/>
    <w:rsid w:val="00957248"/>
    <w:rsid w:val="00957376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87C48"/>
    <w:rsid w:val="0099100A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1DBB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336"/>
    <w:rsid w:val="00AC7B89"/>
    <w:rsid w:val="00AD2E3F"/>
    <w:rsid w:val="00AD4D22"/>
    <w:rsid w:val="00AE65F6"/>
    <w:rsid w:val="00AE6684"/>
    <w:rsid w:val="00AF053E"/>
    <w:rsid w:val="00B022FE"/>
    <w:rsid w:val="00B02991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0B0F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20D4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FFE026"/>
  <w15:chartTrackingRefBased/>
  <w15:docId w15:val="{E979387C-B1B9-4E88-BF98-D883DFC9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49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8</cp:revision>
  <cp:lastPrinted>2018-05-03T08:24:00Z</cp:lastPrinted>
  <dcterms:created xsi:type="dcterms:W3CDTF">2018-01-19T09:51:00Z</dcterms:created>
  <dcterms:modified xsi:type="dcterms:W3CDTF">2018-06-13T14:19:00Z</dcterms:modified>
</cp:coreProperties>
</file>