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02196">
              <w:t>19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6658DD"/>
        </w:tc>
      </w:tr>
    </w:tbl>
    <w:p w:rsidR="00CD7D9F" w:rsidRDefault="006658DD" w:rsidP="006658DD">
      <w:pPr>
        <w:pStyle w:val="ekvue1arial"/>
      </w:pPr>
      <w:bookmarkStart w:id="0" w:name="bmStart"/>
      <w:bookmarkEnd w:id="0"/>
      <w:r>
        <w:t>Artikel</w:t>
      </w:r>
    </w:p>
    <w:p w:rsidR="006658DD" w:rsidRDefault="006658DD" w:rsidP="00005AE2"/>
    <w:p w:rsidR="00302196" w:rsidRPr="00D3427F" w:rsidRDefault="00302196" w:rsidP="00302196">
      <w:pPr>
        <w:pStyle w:val="ekvnummerierung"/>
        <w:framePr w:wrap="around"/>
      </w:pPr>
      <w:r>
        <w:t>1</w:t>
      </w:r>
    </w:p>
    <w:p w:rsidR="000D49C1" w:rsidRPr="00287B24" w:rsidRDefault="000D49C1" w:rsidP="000D49C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96" w:rsidRDefault="00302196" w:rsidP="00005AE2">
      <w:r>
        <w:t xml:space="preserve">Schreibe die Nomen mit ihren Artikeln auf. </w:t>
      </w:r>
    </w:p>
    <w:p w:rsidR="003F1D78" w:rsidRPr="008B6657" w:rsidRDefault="00174DE8" w:rsidP="003F1D78">
      <w:pPr>
        <w:rPr>
          <w:color w:val="FF0000"/>
        </w:rPr>
      </w:pPr>
      <w:r>
        <w:rPr>
          <w:color w:val="FFFFFF" w:themeColor="background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5281295</wp:posOffset>
            </wp:positionH>
            <wp:positionV relativeFrom="paragraph">
              <wp:posOffset>146990</wp:posOffset>
            </wp:positionV>
            <wp:extent cx="656590" cy="478155"/>
            <wp:effectExtent l="0" t="0" r="0" b="0"/>
            <wp:wrapNone/>
            <wp:docPr id="21" name="Grafik 21" descr="Kro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oe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034">
        <w:rPr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EB30C2">
                <wp:simplePos x="0" y="0"/>
                <wp:positionH relativeFrom="column">
                  <wp:posOffset>5283835</wp:posOffset>
                </wp:positionH>
                <wp:positionV relativeFrom="paragraph">
                  <wp:posOffset>636270</wp:posOffset>
                </wp:positionV>
                <wp:extent cx="651510" cy="269875"/>
                <wp:effectExtent l="0" t="0" r="15240" b="15875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F1D78" w:rsidRPr="000037EA" w:rsidRDefault="003F1D78" w:rsidP="003F1D78">
                            <w:pPr>
                              <w:pStyle w:val="ekvaufgabenwortkarte"/>
                              <w:jc w:val="center"/>
                            </w:pPr>
                            <w:r>
                              <w:t>Kröte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EB30C2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416.05pt;margin-top:50.1pt;width:51.3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" filled="f" strokecolor="black [3213]" strokeweight=".5pt">
                <v:textbox>
                  <w:txbxContent>
                    <w:p w:rsidR="003F1D78" w:rsidRPr="000037EA" w:rsidRDefault="003F1D78" w:rsidP="003F1D78">
                      <w:pPr>
                        <w:pStyle w:val="ekvaufgabenwortkarte"/>
                        <w:jc w:val="center"/>
                      </w:pPr>
                      <w:r>
                        <w:t>Kröte</w:t>
                      </w:r>
                    </w:p>
                  </w:txbxContent>
                </v:textbox>
              </v:shape>
            </w:pict>
          </mc:Fallback>
        </mc:AlternateContent>
      </w:r>
      <w:r w:rsidR="00D33034">
        <w:rPr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7ADB0F" wp14:editId="2A32B0FB">
                <wp:simplePos x="0" y="0"/>
                <wp:positionH relativeFrom="column">
                  <wp:posOffset>5283200</wp:posOffset>
                </wp:positionH>
                <wp:positionV relativeFrom="paragraph">
                  <wp:posOffset>3312160</wp:posOffset>
                </wp:positionV>
                <wp:extent cx="651510" cy="269875"/>
                <wp:effectExtent l="0" t="0" r="15240" b="15875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F1D78" w:rsidRPr="000037EA" w:rsidRDefault="00D33034" w:rsidP="003F1D78">
                            <w:pPr>
                              <w:pStyle w:val="ekvaufgabenwortkarte"/>
                              <w:jc w:val="center"/>
                            </w:pPr>
                            <w:r>
                              <w:t>Fisch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ADB0F" id="Textfeld 11" o:spid="_x0000_s1027" type="#_x0000_t202" style="position:absolute;margin-left:416pt;margin-top:260.8pt;width:51.3pt;height:2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" filled="f" strokecolor="black [3213]" strokeweight=".5pt">
                <v:textbox>
                  <w:txbxContent>
                    <w:p w:rsidR="003F1D78" w:rsidRPr="000037EA" w:rsidRDefault="00D33034" w:rsidP="003F1D78">
                      <w:pPr>
                        <w:pStyle w:val="ekvaufgabenwortkarte"/>
                        <w:jc w:val="center"/>
                      </w:pPr>
                      <w:r>
                        <w:t>Fisch</w:t>
                      </w:r>
                    </w:p>
                  </w:txbxContent>
                </v:textbox>
              </v:shape>
            </w:pict>
          </mc:Fallback>
        </mc:AlternateContent>
      </w:r>
      <w:r w:rsidR="00D33034">
        <w:rPr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D2728F" wp14:editId="0781BC82">
                <wp:simplePos x="0" y="0"/>
                <wp:positionH relativeFrom="column">
                  <wp:posOffset>5282565</wp:posOffset>
                </wp:positionH>
                <wp:positionV relativeFrom="paragraph">
                  <wp:posOffset>1083945</wp:posOffset>
                </wp:positionV>
                <wp:extent cx="651510" cy="269875"/>
                <wp:effectExtent l="0" t="0" r="15240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F1D78" w:rsidRPr="000037EA" w:rsidRDefault="003F1D78" w:rsidP="003F1D78">
                            <w:pPr>
                              <w:pStyle w:val="ekvaufgabenwortkarte"/>
                              <w:jc w:val="center"/>
                            </w:pPr>
                            <w:r>
                              <w:t>Pferd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2728F" id="Textfeld 6" o:spid="_x0000_s1028" type="#_x0000_t202" style="position:absolute;margin-left:415.95pt;margin-top:85.35pt;width:51.3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" filled="f" strokecolor="black [3213]" strokeweight=".5pt">
                <v:textbox>
                  <w:txbxContent>
                    <w:p w:rsidR="003F1D78" w:rsidRPr="000037EA" w:rsidRDefault="003F1D78" w:rsidP="003F1D78">
                      <w:pPr>
                        <w:pStyle w:val="ekvaufgabenwortkarte"/>
                        <w:jc w:val="center"/>
                      </w:pPr>
                      <w:r>
                        <w:t>Pferd</w:t>
                      </w:r>
                    </w:p>
                  </w:txbxContent>
                </v:textbox>
              </v:shape>
            </w:pict>
          </mc:Fallback>
        </mc:AlternateContent>
      </w:r>
      <w:r w:rsidR="00D33034">
        <w:rPr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7ADB0F" wp14:editId="2A32B0FB">
                <wp:simplePos x="0" y="0"/>
                <wp:positionH relativeFrom="column">
                  <wp:posOffset>5283200</wp:posOffset>
                </wp:positionH>
                <wp:positionV relativeFrom="paragraph">
                  <wp:posOffset>1531620</wp:posOffset>
                </wp:positionV>
                <wp:extent cx="651510" cy="269875"/>
                <wp:effectExtent l="0" t="0" r="15240" b="15875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F1D78" w:rsidRPr="000037EA" w:rsidRDefault="003F1D78" w:rsidP="003F1D78">
                            <w:pPr>
                              <w:pStyle w:val="ekvaufgabenwortkarte"/>
                              <w:jc w:val="center"/>
                            </w:pPr>
                            <w:r>
                              <w:t>Vogel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ADB0F" id="Textfeld 7" o:spid="_x0000_s1029" type="#_x0000_t202" style="position:absolute;margin-left:416pt;margin-top:120.6pt;width:51.3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" filled="f" strokecolor="black [3213]" strokeweight=".5pt">
                <v:textbox>
                  <w:txbxContent>
                    <w:p w:rsidR="003F1D78" w:rsidRPr="000037EA" w:rsidRDefault="003F1D78" w:rsidP="003F1D78">
                      <w:pPr>
                        <w:pStyle w:val="ekvaufgabenwortkarte"/>
                        <w:jc w:val="center"/>
                      </w:pPr>
                      <w:r>
                        <w:t>Vogel</w:t>
                      </w:r>
                    </w:p>
                  </w:txbxContent>
                </v:textbox>
              </v:shape>
            </w:pict>
          </mc:Fallback>
        </mc:AlternateContent>
      </w:r>
      <w:r w:rsidR="00D33034">
        <w:rPr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7ADB0F" wp14:editId="2A32B0FB">
                <wp:simplePos x="0" y="0"/>
                <wp:positionH relativeFrom="column">
                  <wp:posOffset>5283200</wp:posOffset>
                </wp:positionH>
                <wp:positionV relativeFrom="paragraph">
                  <wp:posOffset>1976755</wp:posOffset>
                </wp:positionV>
                <wp:extent cx="651510" cy="269875"/>
                <wp:effectExtent l="0" t="0" r="15240" b="1587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F1D78" w:rsidRPr="000037EA" w:rsidRDefault="003F1D78" w:rsidP="003F1D78">
                            <w:pPr>
                              <w:pStyle w:val="ekvaufgabenwortkarte"/>
                              <w:jc w:val="center"/>
                            </w:pPr>
                            <w:r>
                              <w:t>Katze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ADB0F" id="Textfeld 8" o:spid="_x0000_s1030" type="#_x0000_t202" style="position:absolute;margin-left:416pt;margin-top:155.65pt;width:51.3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" filled="f" strokecolor="black [3213]" strokeweight=".5pt">
                <v:textbox>
                  <w:txbxContent>
                    <w:p w:rsidR="003F1D78" w:rsidRPr="000037EA" w:rsidRDefault="003F1D78" w:rsidP="003F1D78">
                      <w:pPr>
                        <w:pStyle w:val="ekvaufgabenwortkarte"/>
                        <w:jc w:val="center"/>
                      </w:pPr>
                      <w:r>
                        <w:t>Katze</w:t>
                      </w:r>
                    </w:p>
                  </w:txbxContent>
                </v:textbox>
              </v:shape>
            </w:pict>
          </mc:Fallback>
        </mc:AlternateContent>
      </w:r>
      <w:r w:rsidR="00D33034">
        <w:rPr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7ADB0F" wp14:editId="2A32B0FB">
                <wp:simplePos x="0" y="0"/>
                <wp:positionH relativeFrom="column">
                  <wp:posOffset>5283200</wp:posOffset>
                </wp:positionH>
                <wp:positionV relativeFrom="paragraph">
                  <wp:posOffset>2421890</wp:posOffset>
                </wp:positionV>
                <wp:extent cx="651510" cy="269875"/>
                <wp:effectExtent l="0" t="0" r="15240" b="15875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F1D78" w:rsidRPr="000037EA" w:rsidRDefault="003F1D78" w:rsidP="003F1D78">
                            <w:pPr>
                              <w:pStyle w:val="ekvaufgabenwortkarte"/>
                              <w:jc w:val="center"/>
                            </w:pPr>
                            <w:r>
                              <w:t>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ADB0F" id="Textfeld 9" o:spid="_x0000_s1031" type="#_x0000_t202" style="position:absolute;margin-left:416pt;margin-top:190.7pt;width:51.3pt;height: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" filled="f" strokecolor="black [3213]" strokeweight=".5pt">
                <v:textbox>
                  <w:txbxContent>
                    <w:p w:rsidR="003F1D78" w:rsidRPr="000037EA" w:rsidRDefault="003F1D78" w:rsidP="003F1D78">
                      <w:pPr>
                        <w:pStyle w:val="ekvaufgabenwortkarte"/>
                        <w:jc w:val="center"/>
                      </w:pPr>
                      <w:r>
                        <w:t>Tier</w:t>
                      </w:r>
                    </w:p>
                  </w:txbxContent>
                </v:textbox>
              </v:shape>
            </w:pict>
          </mc:Fallback>
        </mc:AlternateContent>
      </w:r>
      <w:r w:rsidR="00D33034">
        <w:rPr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7ADB0F" wp14:editId="2A32B0FB">
                <wp:simplePos x="0" y="0"/>
                <wp:positionH relativeFrom="column">
                  <wp:posOffset>5283200</wp:posOffset>
                </wp:positionH>
                <wp:positionV relativeFrom="paragraph">
                  <wp:posOffset>2867025</wp:posOffset>
                </wp:positionV>
                <wp:extent cx="651510" cy="269875"/>
                <wp:effectExtent l="0" t="0" r="15240" b="1587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F1D78" w:rsidRPr="000037EA" w:rsidRDefault="00D33034" w:rsidP="003F1D78">
                            <w:pPr>
                              <w:pStyle w:val="ekvaufgabenwortkarte"/>
                              <w:jc w:val="center"/>
                            </w:pPr>
                            <w:r>
                              <w:t>Maus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ADB0F" id="Textfeld 10" o:spid="_x0000_s1032" type="#_x0000_t202" style="position:absolute;margin-left:416pt;margin-top:225.75pt;width:51.3pt;height: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" filled="f" strokecolor="black [3213]" strokeweight=".5pt">
                <v:textbox>
                  <w:txbxContent>
                    <w:p w:rsidR="003F1D78" w:rsidRPr="000037EA" w:rsidRDefault="00D33034" w:rsidP="003F1D78">
                      <w:pPr>
                        <w:pStyle w:val="ekvaufgabenwortkarte"/>
                        <w:jc w:val="center"/>
                      </w:pPr>
                      <w:r>
                        <w:t>Maus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8080" w:type="dxa"/>
        <w:tblLayout w:type="fixed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4040"/>
        <w:gridCol w:w="4040"/>
      </w:tblGrid>
      <w:tr w:rsidR="003F1D78" w:rsidRPr="00FB3BCE" w:rsidTr="003F1D78">
        <w:trPr>
          <w:trHeight w:val="284"/>
        </w:trPr>
        <w:tc>
          <w:tcPr>
            <w:tcW w:w="4040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:rsidR="003F1D78" w:rsidRPr="00FB3BCE" w:rsidRDefault="003F1D78" w:rsidP="008D06D8">
            <w:pPr>
              <w:pStyle w:val="ekvtabelle"/>
              <w:jc w:val="center"/>
            </w:pPr>
            <w:r>
              <w:t>der, die, das</w:t>
            </w:r>
          </w:p>
        </w:tc>
        <w:tc>
          <w:tcPr>
            <w:tcW w:w="4040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:rsidR="003F1D78" w:rsidRPr="00FB3BCE" w:rsidRDefault="003F1D78" w:rsidP="008D06D8">
            <w:pPr>
              <w:pStyle w:val="ekvtabelle"/>
              <w:jc w:val="center"/>
            </w:pPr>
            <w:r>
              <w:t>ein, eine</w:t>
            </w:r>
          </w:p>
        </w:tc>
      </w:tr>
      <w:tr w:rsidR="003F1D78" w:rsidRPr="00FB3BCE" w:rsidTr="003F1D78">
        <w:trPr>
          <w:trHeight w:val="284"/>
        </w:trPr>
        <w:tc>
          <w:tcPr>
            <w:tcW w:w="4040" w:type="dxa"/>
            <w:tcBorders>
              <w:top w:val="single" w:sz="12" w:space="0" w:color="333333"/>
              <w:right w:val="single" w:sz="4" w:space="0" w:color="auto"/>
            </w:tcBorders>
          </w:tcPr>
          <w:p w:rsidR="003F1D78" w:rsidRDefault="00727F7C" w:rsidP="008D06D8">
            <w:pPr>
              <w:pStyle w:val="ekvtabelle"/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C8776F" wp14:editId="509AB883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101600</wp:posOffset>
                      </wp:positionV>
                      <wp:extent cx="2355850" cy="469900"/>
                      <wp:effectExtent l="0" t="0" r="6350" b="6350"/>
                      <wp:wrapNone/>
                      <wp:docPr id="248" name="Textfeld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585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27F7C" w:rsidRPr="00727F7C" w:rsidRDefault="00727F7C" w:rsidP="00727F7C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0"/>
                                      <w:szCs w:val="4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727F7C">
                                    <w:rPr>
                                      <w:rStyle w:val="ekvhandschrift"/>
                                      <w:color w:val="000000" w:themeColor="text1" w:themeShade="A6"/>
                                      <w:sz w:val="40"/>
                                      <w:szCs w:val="4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die Kröte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8776F" id="Textfeld 248" o:spid="_x0000_s1033" type="#_x0000_t202" style="position:absolute;left:0;text-align:left;margin-left:-.95pt;margin-top:8pt;width:185.5pt;height:3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" filled="f" stroked="f" strokeweight=".5pt">
                      <v:textbox inset="1mm,,0">
                        <w:txbxContent>
                          <w:p w:rsidR="00727F7C" w:rsidRPr="00727F7C" w:rsidRDefault="00727F7C" w:rsidP="00727F7C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0"/>
                                <w:szCs w:val="40"/>
                              </w:rPr>
                            </w:pPr>
                            <w:r w:rsidRPr="00727F7C">
                              <w:rPr>
                                <w:rStyle w:val="ekvhandschrift"/>
                                <w:color w:val="000000" w:themeColor="text1" w:themeShade="A6"/>
                                <w:sz w:val="40"/>
                                <w:szCs w:val="40"/>
                              </w:rPr>
                              <w:t>die Kröte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3F1D7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8D06D8">
                  <w:pPr>
                    <w:pStyle w:val="ekvlinie"/>
                  </w:pPr>
                </w:p>
              </w:tc>
            </w:tr>
            <w:tr w:rsidR="003F1D78" w:rsidRPr="002C50E2" w:rsidTr="003F1D7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8D06D8">
                  <w:pPr>
                    <w:pStyle w:val="ekvlinie"/>
                  </w:pPr>
                </w:p>
              </w:tc>
            </w:tr>
            <w:tr w:rsidR="003F1D78" w:rsidRPr="002C50E2" w:rsidTr="003F1D7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8D06D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Pr="003A6A06" w:rsidRDefault="003F1D78" w:rsidP="008D06D8">
            <w:pPr>
              <w:pStyle w:val="ekvgrundtexthalbe"/>
              <w:jc w:val="center"/>
            </w:pPr>
          </w:p>
        </w:tc>
        <w:tc>
          <w:tcPr>
            <w:tcW w:w="4040" w:type="dxa"/>
            <w:tcBorders>
              <w:top w:val="single" w:sz="12" w:space="0" w:color="333333"/>
              <w:left w:val="single" w:sz="4" w:space="0" w:color="auto"/>
            </w:tcBorders>
            <w:tcMar>
              <w:left w:w="284" w:type="dxa"/>
            </w:tcMar>
            <w:vAlign w:val="center"/>
          </w:tcPr>
          <w:p w:rsidR="003F1D78" w:rsidRDefault="00727F7C" w:rsidP="008D06D8">
            <w:pPr>
              <w:pStyle w:val="ekvtabelle"/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FB01F7" wp14:editId="6F873133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102235</wp:posOffset>
                      </wp:positionV>
                      <wp:extent cx="2355850" cy="469900"/>
                      <wp:effectExtent l="0" t="0" r="6350" b="6350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585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27F7C" w:rsidRPr="00727F7C" w:rsidRDefault="00727F7C" w:rsidP="00727F7C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0"/>
                                      <w:szCs w:val="4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727F7C">
                                    <w:rPr>
                                      <w:rStyle w:val="ekvhandschrift"/>
                                      <w:color w:val="000000" w:themeColor="text1" w:themeShade="A6"/>
                                      <w:sz w:val="40"/>
                                      <w:szCs w:val="4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eine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FB01F7" id="Textfeld 4" o:spid="_x0000_s1034" type="#_x0000_t202" style="position:absolute;left:0;text-align:left;margin-left:-6.45pt;margin-top:8.05pt;width:185.5pt;height:3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" filled="f" stroked="f" strokeweight=".5pt">
                      <v:textbox inset="1mm,,0">
                        <w:txbxContent>
                          <w:p w:rsidR="00727F7C" w:rsidRPr="00727F7C" w:rsidRDefault="00727F7C" w:rsidP="00727F7C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0"/>
                                <w:szCs w:val="40"/>
                              </w:rPr>
                            </w:pPr>
                            <w:r w:rsidRPr="00727F7C">
                              <w:rPr>
                                <w:rStyle w:val="ekvhandschrift"/>
                                <w:color w:val="000000" w:themeColor="text1" w:themeShade="A6"/>
                                <w:sz w:val="40"/>
                                <w:szCs w:val="40"/>
                              </w:rPr>
                              <w:t>eine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3F1D7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8D06D8">
                  <w:pPr>
                    <w:pStyle w:val="ekvlinie"/>
                  </w:pPr>
                </w:p>
              </w:tc>
            </w:tr>
            <w:tr w:rsidR="003F1D78" w:rsidRPr="002C50E2" w:rsidTr="003F1D7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8D06D8">
                  <w:pPr>
                    <w:pStyle w:val="ekvlinie"/>
                  </w:pPr>
                </w:p>
              </w:tc>
            </w:tr>
            <w:tr w:rsidR="003F1D78" w:rsidRPr="002C50E2" w:rsidTr="003F1D7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8D06D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Default="003F1D78" w:rsidP="008D06D8">
            <w:pPr>
              <w:pStyle w:val="ekvgrundtexthalbe"/>
              <w:jc w:val="center"/>
            </w:pPr>
          </w:p>
          <w:tbl>
            <w:tblPr>
              <w:tblpPr w:leftFromText="141" w:rightFromText="141" w:vertAnchor="text" w:tblpX="-6" w:tblpY="1"/>
              <w:tblOverlap w:val="never"/>
              <w:tblW w:w="38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5"/>
            </w:tblGrid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98"/>
              </w:trPr>
              <w:tc>
                <w:tcPr>
                  <w:tcW w:w="38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  <w:tr w:rsidR="003F1D78" w:rsidRPr="002C50E2" w:rsidTr="008D06D8">
              <w:trPr>
                <w:trHeight w:hRule="exact" w:val="170"/>
              </w:trPr>
              <w:tc>
                <w:tcPr>
                  <w:tcW w:w="38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3F1D78" w:rsidRPr="002C50E2" w:rsidRDefault="003F1D78" w:rsidP="003F1D78">
                  <w:pPr>
                    <w:pStyle w:val="ekvlinie"/>
                  </w:pPr>
                </w:p>
              </w:tc>
            </w:tr>
          </w:tbl>
          <w:p w:rsidR="003F1D78" w:rsidRPr="00FB3BCE" w:rsidRDefault="003F1D78" w:rsidP="008D06D8">
            <w:pPr>
              <w:pStyle w:val="ekvgrundtexthalbe"/>
              <w:jc w:val="center"/>
            </w:pPr>
          </w:p>
        </w:tc>
      </w:tr>
    </w:tbl>
    <w:p w:rsidR="00EA6EBE" w:rsidRDefault="00EA6EBE" w:rsidP="00005AE2"/>
    <w:p w:rsidR="00302196" w:rsidRDefault="000D49C1" w:rsidP="00005AE2">
      <w:r>
        <w:drawing>
          <wp:anchor distT="0" distB="0" distL="114300" distR="114300" simplePos="0" relativeHeight="251658240" behindDoc="0" locked="0" layoutInCell="1" allowOverlap="1" wp14:anchorId="3B729673">
            <wp:simplePos x="0" y="0"/>
            <wp:positionH relativeFrom="column">
              <wp:posOffset>4250353</wp:posOffset>
            </wp:positionH>
            <wp:positionV relativeFrom="paragraph">
              <wp:posOffset>10916</wp:posOffset>
            </wp:positionV>
            <wp:extent cx="1485900" cy="1298994"/>
            <wp:effectExtent l="0" t="0" r="0" b="0"/>
            <wp:wrapNone/>
            <wp:docPr id="46" name="Grafik 46" descr="C:\Users\Nina\AppData\Local\Microsoft\Windows\INetCache\Content.Word\S569270685_S95_Zebra_Blume_pf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Nina\AppData\Local\Microsoft\Windows\INetCache\Content.Word\S569270685_S95_Zebra_Blume_pf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9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2196" w:rsidRPr="00D3427F" w:rsidRDefault="00302196" w:rsidP="00302196">
      <w:pPr>
        <w:pStyle w:val="ekvnummerierung"/>
        <w:framePr w:wrap="around"/>
      </w:pPr>
      <w:r>
        <w:t>2</w:t>
      </w:r>
    </w:p>
    <w:p w:rsidR="00302196" w:rsidRPr="00287B24" w:rsidRDefault="00302196" w:rsidP="00302196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96" w:rsidRDefault="00302196" w:rsidP="00005AE2">
      <w:r>
        <w:t xml:space="preserve">Färbe die </w:t>
      </w:r>
      <w:r w:rsidR="00BA4AEE">
        <w:t>sechs</w:t>
      </w:r>
      <w:r>
        <w:t xml:space="preserve"> Nomen.</w:t>
      </w:r>
    </w:p>
    <w:p w:rsidR="00D33034" w:rsidRPr="00D33034" w:rsidRDefault="00D33034" w:rsidP="00D33034">
      <w:pPr>
        <w:pStyle w:val="ekvgrundtexthalbe"/>
        <w:rPr>
          <w:rStyle w:val="ekvhandschrift"/>
        </w:rPr>
      </w:pPr>
    </w:p>
    <w:p w:rsidR="00302196" w:rsidRDefault="00302196" w:rsidP="00005AE2">
      <w:pPr>
        <w:rPr>
          <w:color w:val="5B9BD5" w:themeColor="accent1"/>
        </w:rPr>
      </w:pPr>
    </w:p>
    <w:p w:rsidR="00D33034" w:rsidRDefault="00D33034" w:rsidP="00005AE2">
      <w:pPr>
        <w:rPr>
          <w:color w:val="5B9BD5" w:themeColor="accent1"/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05694C73" wp14:editId="33A67C91">
                <wp:extent cx="809625" cy="269875"/>
                <wp:effectExtent l="0" t="0" r="266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MAUS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694C73" id="Textfeld 19" o:spid="_x0000_s1033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dzlZX0QCAAB/BAAA&#10;DgAAAAAAAAAAAAAAAAAuAgAAZHJzL2Uyb0RvYy54bWxQSwECLQAUAAYACAAAACEAATdEu9sAAAAE&#10;AQAADwAAAAAAAAAAAAAAAACeBAAAZHJzL2Rvd25yZXYueG1sUEsFBgAAAAAEAAQA8wAAAKYFAAAA&#10;AA==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r>
                        <w:t>MAUS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694C73" wp14:editId="33A67C91">
                <wp:extent cx="809625" cy="269875"/>
                <wp:effectExtent l="0" t="0" r="26670" b="15875"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694C73" id="Textfeld 13" o:spid="_x0000_s1034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s4tnL0QCAAB/BAAA&#10;DgAAAAAAAAAAAAAAAAAuAgAAZHJzL2Uyb0RvYy54bWxQSwECLQAUAAYACAAAACEAATdEu9sAAAAE&#10;AQAADwAAAAAAAAAAAAAAAACeBAAAZHJzL2Rvd25yZXYueG1sUEsFBgAAAAAEAAQA8wAAAKYFAAAA&#10;AA==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r>
                        <w:t>DU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694C73" wp14:editId="33A67C91">
                <wp:extent cx="809625" cy="269875"/>
                <wp:effectExtent l="0" t="0" r="26670" b="15875"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MAMA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694C73" id="Textfeld 14" o:spid="_x0000_s1035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/rcnGkQCAAB/BAAA&#10;DgAAAAAAAAAAAAAAAAAuAgAAZHJzL2Uyb0RvYy54bWxQSwECLQAUAAYACAAAACEAATdEu9sAAAAE&#10;AQAADwAAAAAAAAAAAAAAAACeBAAAZHJzL2Rvd25yZXYueG1sUEsFBgAAAAAEAAQA8wAAAKYFAAAA&#10;AA==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r>
                        <w:t>MAMA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694C73" wp14:editId="33A67C91">
                <wp:extent cx="809625" cy="269875"/>
                <wp:effectExtent l="0" t="0" r="26670" b="15875"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BIST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694C73" id="Textfeld 15" o:spid="_x0000_s103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DT3lv9CAgAAgA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r>
                        <w:t>BIST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</w:t>
      </w:r>
      <w:r w:rsidR="00BA4AEE">
        <w:rPr>
          <w:color w:val="5B9BD5" w:themeColor="accent1"/>
        </w:rPr>
        <w:t xml:space="preserve"> </w:t>
      </w:r>
      <w:r w:rsidR="00BA4AEE">
        <w:rPr>
          <w:lang w:eastAsia="de-DE"/>
        </w:rPr>
        <mc:AlternateContent>
          <mc:Choice Requires="wps">
            <w:drawing>
              <wp:inline distT="0" distB="0" distL="0" distR="0" wp14:anchorId="7EA6AA8A" wp14:editId="5AE96A6A">
                <wp:extent cx="809625" cy="269875"/>
                <wp:effectExtent l="0" t="0" r="26670" b="15875"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A4AEE" w:rsidRPr="000037EA" w:rsidRDefault="00BA4AEE" w:rsidP="00BA4AEE">
                            <w:pPr>
                              <w:pStyle w:val="ekvaufgabenwortkarte"/>
                              <w:jc w:val="center"/>
                            </w:pPr>
                            <w:r>
                              <w:t>HUT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A6AA8A" id="_x0000_t202" coordsize="21600,21600" o:spt="202" path="m,l,21600r21600,l21600,xe">
                <v:stroke joinstyle="miter"/>
                <v:path gradientshapeok="t" o:connecttype="rect"/>
              </v:shapetype>
              <v:shape id="Textfeld 22" o:spid="_x0000_s1039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" filled="f" strokecolor="black [3213]" strokeweight=".5pt">
                <v:textbox>
                  <w:txbxContent>
                    <w:p w:rsidR="00BA4AEE" w:rsidRPr="000037EA" w:rsidRDefault="00BA4AEE" w:rsidP="00BA4AEE">
                      <w:pPr>
                        <w:pStyle w:val="ekvaufgabenwortkarte"/>
                        <w:jc w:val="center"/>
                      </w:pPr>
                      <w:r>
                        <w:t>HUT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A4AEE">
        <w:rPr>
          <w:color w:val="5B9BD5" w:themeColor="accent1"/>
        </w:rPr>
        <w:t xml:space="preserve">  </w:t>
      </w:r>
      <w:r w:rsidR="00BA4AEE">
        <w:rPr>
          <w:lang w:eastAsia="de-DE"/>
        </w:rPr>
        <mc:AlternateContent>
          <mc:Choice Requires="wps">
            <w:drawing>
              <wp:inline distT="0" distB="0" distL="0" distR="0" wp14:anchorId="7EA6AA8A" wp14:editId="5AE96A6A">
                <wp:extent cx="809625" cy="269875"/>
                <wp:effectExtent l="0" t="0" r="26670" b="15875"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A4AEE" w:rsidRPr="000037EA" w:rsidRDefault="00BA4AEE" w:rsidP="00BA4AEE">
                            <w:pPr>
                              <w:pStyle w:val="ekvaufgabenwortkarte"/>
                              <w:jc w:val="center"/>
                            </w:pPr>
                            <w:r>
                              <w:t>ZEBRA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A6AA8A" id="Textfeld 23" o:spid="_x0000_s1040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" filled="f" strokecolor="black [3213]" strokeweight=".5pt">
                <v:textbox>
                  <w:txbxContent>
                    <w:p w:rsidR="00BA4AEE" w:rsidRPr="000037EA" w:rsidRDefault="00BA4AEE" w:rsidP="00BA4AEE">
                      <w:pPr>
                        <w:pStyle w:val="ekvaufgabenwortkarte"/>
                        <w:jc w:val="center"/>
                      </w:pPr>
                      <w:r>
                        <w:t>ZEBRA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A4AEE">
        <w:rPr>
          <w:color w:val="5B9BD5" w:themeColor="accent1"/>
        </w:rPr>
        <w:t xml:space="preserve">     </w:t>
      </w:r>
    </w:p>
    <w:p w:rsidR="00D33034" w:rsidRDefault="00D33034" w:rsidP="00D33034">
      <w:pPr>
        <w:rPr>
          <w:color w:val="5B9BD5" w:themeColor="accent1"/>
        </w:rPr>
      </w:pPr>
    </w:p>
    <w:p w:rsidR="00D33034" w:rsidRDefault="00D33034" w:rsidP="00D33034">
      <w:pPr>
        <w:rPr>
          <w:color w:val="5B9BD5" w:themeColor="accent1"/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33E5AE07" wp14:editId="0D521651">
                <wp:extent cx="809625" cy="269875"/>
                <wp:effectExtent l="0" t="0" r="26670" b="15875"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EINFACH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E5AE07" id="Textfeld 16" o:spid="_x0000_s1037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5XsP8QwIAAIA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r>
                        <w:t>EINFACH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212ED7C0" wp14:editId="1D17AEAE">
                <wp:extent cx="809625" cy="269875"/>
                <wp:effectExtent l="0" t="0" r="26670" b="15875"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BLUME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2ED7C0" id="Textfeld 17" o:spid="_x0000_s103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bE4kQUQCAACABAAA&#10;DgAAAAAAAAAAAAAAAAAuAgAAZHJzL2Uyb0RvYy54bWxQSwECLQAUAAYACAAAACEAATdEu9sAAAAE&#10;AQAADwAAAAAAAAAAAAAAAACeBAAAZHJzL2Rvd25yZXYueG1sUEsFBgAAAAAEAAQA8wAAAKYFAAAA&#10;AA==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r>
                        <w:t>BLUME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3094F917" wp14:editId="5E24C3D1">
                <wp:extent cx="809625" cy="269875"/>
                <wp:effectExtent l="0" t="0" r="26670" b="15875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94F917" id="Textfeld 18" o:spid="_x0000_s1039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pt4qUUQCAACABAAA&#10;DgAAAAAAAAAAAAAAAAAuAgAAZHJzL2Uyb0RvYy54bWxQSwECLQAUAAYACAAAACEAATdEu9sAAAAE&#10;AQAADwAAAAAAAAAAAAAAAACeBAAAZHJzL2Rvd25yZXYueG1sUEsFBgAAAAAEAAQA8wAAAKYFAAAA&#10;AA==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r>
                        <w:t>TOR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4379084F" wp14:editId="1540A14F">
                <wp:extent cx="809625" cy="269875"/>
                <wp:effectExtent l="0" t="0" r="26670" b="15875"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33034" w:rsidRPr="000037EA" w:rsidRDefault="00D33034" w:rsidP="00D33034">
                            <w:pPr>
                              <w:pStyle w:val="ekvaufgabenwortkarte"/>
                              <w:jc w:val="center"/>
                            </w:pPr>
                            <w:r>
                              <w:t>TOLL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79084F" id="Textfeld 20" o:spid="_x0000_s1042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" filled="f" strokecolor="black [3213]" strokeweight=".5pt">
                <v:textbox>
                  <w:txbxContent>
                    <w:p w:rsidR="00D33034" w:rsidRPr="000037EA" w:rsidRDefault="00D33034" w:rsidP="00D33034">
                      <w:pPr>
                        <w:pStyle w:val="ekvaufgabenwortkarte"/>
                        <w:jc w:val="center"/>
                      </w:pPr>
                      <w:bookmarkStart w:id="2" w:name="_GoBack"/>
                      <w:r>
                        <w:t>TOLL</w:t>
                      </w:r>
                      <w:bookmarkEnd w:id="2"/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5B9BD5" w:themeColor="accent1"/>
        </w:rPr>
        <w:t xml:space="preserve"> </w:t>
      </w:r>
      <w:r w:rsidR="00BA4AEE">
        <w:rPr>
          <w:color w:val="5B9BD5" w:themeColor="accent1"/>
        </w:rPr>
        <w:t xml:space="preserve"> </w:t>
      </w:r>
      <w:r w:rsidR="00BA4AEE">
        <w:rPr>
          <w:lang w:eastAsia="de-DE"/>
        </w:rPr>
        <mc:AlternateContent>
          <mc:Choice Requires="wps">
            <w:drawing>
              <wp:inline distT="0" distB="0" distL="0" distR="0" wp14:anchorId="7EA6AA8A" wp14:editId="5AE96A6A">
                <wp:extent cx="809625" cy="269875"/>
                <wp:effectExtent l="0" t="0" r="26670" b="15875"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A4AEE" w:rsidRPr="000037EA" w:rsidRDefault="00BA4AEE" w:rsidP="00BA4AEE">
                            <w:pPr>
                              <w:pStyle w:val="ekvaufgabenwortkarte"/>
                              <w:jc w:val="center"/>
                            </w:pPr>
                            <w:r>
                              <w:t>HELL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A6AA8A" id="Textfeld 24" o:spid="_x0000_s1045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" filled="f" strokecolor="black [3213]" strokeweight=".5pt">
                <v:textbox>
                  <w:txbxContent>
                    <w:p w:rsidR="00BA4AEE" w:rsidRPr="000037EA" w:rsidRDefault="00BA4AEE" w:rsidP="00BA4AEE">
                      <w:pPr>
                        <w:pStyle w:val="ekvaufgabenwortkarte"/>
                        <w:jc w:val="center"/>
                      </w:pPr>
                      <w:r>
                        <w:t>HELL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A4AEE">
        <w:rPr>
          <w:color w:val="5B9BD5" w:themeColor="accent1"/>
        </w:rPr>
        <w:t xml:space="preserve">   </w:t>
      </w:r>
      <w:r>
        <w:rPr>
          <w:color w:val="5B9BD5" w:themeColor="accent1"/>
        </w:rPr>
        <w:t xml:space="preserve">  </w:t>
      </w:r>
    </w:p>
    <w:p w:rsidR="00302196" w:rsidRDefault="00D33034" w:rsidP="0053138E">
      <w:pPr>
        <w:jc w:val="right"/>
        <w:rPr>
          <w:color w:val="FF0000"/>
          <w:sz w:val="18"/>
          <w:szCs w:val="18"/>
          <w:lang w:val="en-US"/>
        </w:rPr>
      </w:pPr>
      <w:r w:rsidRPr="00D33034">
        <w:rPr>
          <w:color w:val="FF0000"/>
          <w:sz w:val="18"/>
          <w:szCs w:val="18"/>
          <w:lang w:val="en-US"/>
        </w:rPr>
        <w:t xml:space="preserve"> </w:t>
      </w:r>
    </w:p>
    <w:p w:rsidR="00D33034" w:rsidRPr="00D33034" w:rsidRDefault="00D33034" w:rsidP="00D33034">
      <w:pPr>
        <w:rPr>
          <w:color w:val="FF0000"/>
          <w:sz w:val="18"/>
          <w:szCs w:val="18"/>
          <w:lang w:val="en-US"/>
        </w:rPr>
      </w:pPr>
    </w:p>
    <w:p w:rsidR="00302196" w:rsidRPr="000D49C1" w:rsidRDefault="00302196" w:rsidP="00302196">
      <w:pPr>
        <w:pStyle w:val="ekvnummerierung"/>
        <w:framePr w:wrap="around"/>
        <w:rPr>
          <w:lang w:val="en-US"/>
        </w:rPr>
      </w:pPr>
      <w:r w:rsidRPr="000D49C1">
        <w:rPr>
          <w:lang w:val="en-US"/>
        </w:rPr>
        <w:t>3</w:t>
      </w:r>
    </w:p>
    <w:p w:rsidR="00302196" w:rsidRPr="00287B24" w:rsidRDefault="00302196" w:rsidP="00302196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196" w:rsidRDefault="00302196" w:rsidP="00005AE2">
      <w:pPr>
        <w:rPr>
          <w:rStyle w:val="ekvkursiv"/>
        </w:rPr>
      </w:pPr>
      <w:r>
        <w:t>Schreibe die Nomen auf. Schreibe so</w:t>
      </w:r>
      <w:r w:rsidRPr="00302196">
        <w:rPr>
          <w:rStyle w:val="ekvkursiv"/>
        </w:rPr>
        <w:t>: die Maus – eine Maus, …</w:t>
      </w:r>
    </w:p>
    <w:p w:rsidR="00302196" w:rsidRDefault="00302196" w:rsidP="00005AE2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02196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</w:tbl>
    <w:p w:rsidR="00302196" w:rsidRDefault="00302196" w:rsidP="00D3303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02196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</w:tbl>
    <w:p w:rsidR="00302196" w:rsidRDefault="00302196" w:rsidP="00D3303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02196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</w:tbl>
    <w:p w:rsidR="00302196" w:rsidRDefault="00302196" w:rsidP="00D3303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02196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302196" w:rsidRPr="001F1E3D" w:rsidRDefault="00302196" w:rsidP="001F1E3D">
            <w:pPr>
              <w:pStyle w:val="ekvlinie"/>
            </w:pPr>
          </w:p>
        </w:tc>
      </w:tr>
      <w:tr w:rsidR="00302196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1C4400" w:rsidRDefault="001C4400" w:rsidP="001F1E3D">
            <w:pPr>
              <w:pStyle w:val="ekvlinie"/>
            </w:pPr>
          </w:p>
          <w:p w:rsidR="001C4400" w:rsidRPr="001C4400" w:rsidRDefault="001C4400" w:rsidP="001C4400">
            <w:pPr>
              <w:rPr>
                <w:lang w:eastAsia="de-DE"/>
              </w:rPr>
            </w:pPr>
          </w:p>
          <w:p w:rsidR="00302196" w:rsidRPr="001C4400" w:rsidRDefault="00302196" w:rsidP="001C4400">
            <w:pPr>
              <w:rPr>
                <w:lang w:eastAsia="de-DE"/>
              </w:rPr>
            </w:pPr>
          </w:p>
        </w:tc>
      </w:tr>
    </w:tbl>
    <w:p w:rsidR="00302196" w:rsidRDefault="00302196" w:rsidP="00005AE2"/>
    <w:sectPr w:rsidR="00302196" w:rsidSect="008D5A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EDC" w:rsidRDefault="00384EDC" w:rsidP="003C599D">
      <w:pPr>
        <w:spacing w:line="240" w:lineRule="auto"/>
      </w:pPr>
      <w:r>
        <w:separator/>
      </w:r>
    </w:p>
  </w:endnote>
  <w:endnote w:type="continuationSeparator" w:id="0">
    <w:p w:rsidR="00384EDC" w:rsidRDefault="00384ED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621" w:rsidRDefault="006226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302196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302196" w:rsidRDefault="00302196" w:rsidP="00370A70">
          <w:pPr>
            <w:pStyle w:val="ekvpagina"/>
          </w:pPr>
        </w:p>
        <w:p w:rsidR="00302196" w:rsidRPr="00302196" w:rsidRDefault="00302196" w:rsidP="00370A70">
          <w:pPr>
            <w:pStyle w:val="ekvpagina"/>
            <w:rPr>
              <w:rStyle w:val="ekvfett"/>
            </w:rPr>
          </w:pPr>
          <w:r w:rsidRPr="00302196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>Textquellen</w:t>
          </w:r>
          <w:r w:rsidR="00302196">
            <w:t xml:space="preserve">: </w:t>
          </w:r>
          <w:r w:rsidR="00622621">
            <w:t>Karin Eschenbach, Staig</w:t>
          </w:r>
        </w:p>
        <w:p w:rsidR="00193A18" w:rsidRPr="00025140" w:rsidRDefault="00193A18" w:rsidP="00005AE2">
          <w:pPr>
            <w:pStyle w:val="ekvquelle"/>
          </w:pPr>
          <w:bookmarkStart w:id="1" w:name="_GoBack"/>
          <w:r w:rsidRPr="00BA4AEE">
            <w:t xml:space="preserve">Illustratoren: </w:t>
          </w:r>
          <w:r w:rsidR="00BA4AEE" w:rsidRPr="00BA4AEE">
            <w:t>Friederike Ablang, Berlin</w:t>
          </w:r>
          <w:bookmarkEnd w:id="1"/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621" w:rsidRDefault="006226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EDC" w:rsidRDefault="00384EDC" w:rsidP="003C599D">
      <w:pPr>
        <w:spacing w:line="240" w:lineRule="auto"/>
      </w:pPr>
      <w:r>
        <w:separator/>
      </w:r>
    </w:p>
  </w:footnote>
  <w:footnote w:type="continuationSeparator" w:id="0">
    <w:p w:rsidR="00384EDC" w:rsidRDefault="00384EDC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621" w:rsidRDefault="006226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621" w:rsidRDefault="006226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621" w:rsidRDefault="0062262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196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47777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1B68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D49C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35E7E"/>
    <w:rsid w:val="001524C9"/>
    <w:rsid w:val="00153B1C"/>
    <w:rsid w:val="00153C26"/>
    <w:rsid w:val="001641FA"/>
    <w:rsid w:val="0016475A"/>
    <w:rsid w:val="00165ECC"/>
    <w:rsid w:val="00174DE8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C4400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196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84EDC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E68C9"/>
    <w:rsid w:val="003F1D78"/>
    <w:rsid w:val="003F362F"/>
    <w:rsid w:val="003F640D"/>
    <w:rsid w:val="00405D0B"/>
    <w:rsid w:val="00411B18"/>
    <w:rsid w:val="00414457"/>
    <w:rsid w:val="00415632"/>
    <w:rsid w:val="0042107E"/>
    <w:rsid w:val="00424375"/>
    <w:rsid w:val="00433A33"/>
    <w:rsid w:val="004341AE"/>
    <w:rsid w:val="00436C24"/>
    <w:rsid w:val="004372DD"/>
    <w:rsid w:val="0044079F"/>
    <w:rsid w:val="00441088"/>
    <w:rsid w:val="00441724"/>
    <w:rsid w:val="00450E9F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1443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138E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621"/>
    <w:rsid w:val="00622F6B"/>
    <w:rsid w:val="00627765"/>
    <w:rsid w:val="0064692C"/>
    <w:rsid w:val="00653F68"/>
    <w:rsid w:val="0066479D"/>
    <w:rsid w:val="006658D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6F6E11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27F7C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25D8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1348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346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A4AEE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3034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6EBE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01F4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44F21"/>
  <w15:chartTrackingRefBased/>
  <w15:docId w15:val="{6516B879-2545-42E4-B2AB-ADA58D5F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54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14</cp:revision>
  <cp:lastPrinted>2016-12-20T14:33:00Z</cp:lastPrinted>
  <dcterms:created xsi:type="dcterms:W3CDTF">2018-01-19T10:04:00Z</dcterms:created>
  <dcterms:modified xsi:type="dcterms:W3CDTF">2018-06-13T14:20:00Z</dcterms:modified>
</cp:coreProperties>
</file>