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242914">
              <w:t>20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242914" w:rsidP="00242914">
      <w:pPr>
        <w:pStyle w:val="ekvue1arial"/>
      </w:pPr>
      <w:bookmarkStart w:id="0" w:name="bmStart"/>
      <w:bookmarkEnd w:id="0"/>
      <w:r>
        <w:t>Einzahl und Meh</w:t>
      </w:r>
      <w:r w:rsidR="00FE6AED">
        <w:t>r</w:t>
      </w:r>
      <w:r>
        <w:t>zahl</w:t>
      </w:r>
    </w:p>
    <w:p w:rsidR="00242914" w:rsidRDefault="00242914" w:rsidP="00005AE2"/>
    <w:p w:rsidR="00242914" w:rsidRPr="00D3427F" w:rsidRDefault="00242914" w:rsidP="00242914">
      <w:pPr>
        <w:pStyle w:val="ekvnummerierung"/>
        <w:framePr w:wrap="around"/>
      </w:pPr>
      <w:r>
        <w:t>1</w:t>
      </w:r>
    </w:p>
    <w:p w:rsidR="00242914" w:rsidRPr="00287B24" w:rsidRDefault="00242914" w:rsidP="00242914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914" w:rsidRDefault="00242914" w:rsidP="009B07DD">
      <w:pPr>
        <w:rPr>
          <w:sz w:val="19"/>
        </w:rPr>
      </w:pPr>
      <w:r>
        <w:t xml:space="preserve">Färbe im Bild alle Nomen: </w:t>
      </w:r>
      <w:r w:rsidRPr="00715455">
        <w:rPr>
          <w:rStyle w:val="ekvfett"/>
        </w:rPr>
        <w:t>Menschen</w:t>
      </w:r>
      <w:r>
        <w:t xml:space="preserve"> rot, </w:t>
      </w:r>
      <w:r w:rsidRPr="00715455">
        <w:rPr>
          <w:rStyle w:val="ekvfett"/>
        </w:rPr>
        <w:t>Tiere</w:t>
      </w:r>
      <w:r>
        <w:t xml:space="preserve"> blau, </w:t>
      </w:r>
      <w:r w:rsidRPr="00715455">
        <w:rPr>
          <w:rStyle w:val="ekvfett"/>
        </w:rPr>
        <w:t>Pflanzen</w:t>
      </w:r>
      <w:r>
        <w:t xml:space="preserve"> grün</w:t>
      </w:r>
      <w:r w:rsidR="00715455">
        <w:t xml:space="preserve"> und </w:t>
      </w:r>
      <w:r w:rsidRPr="00715455">
        <w:rPr>
          <w:rStyle w:val="ekvfett"/>
        </w:rPr>
        <w:t xml:space="preserve">Dinge </w:t>
      </w:r>
      <w:r>
        <w:t>gelb</w:t>
      </w:r>
      <w:r w:rsidR="00715455">
        <w:t>.</w:t>
      </w:r>
    </w:p>
    <w:p w:rsidR="009B07DD" w:rsidRDefault="00E2417C" w:rsidP="009B07DD">
      <w:r w:rsidRPr="009B07DD">
        <w:rPr>
          <w:rFonts w:eastAsia="Times New Roman" w:cs="Times New Roman"/>
          <w:sz w:val="20"/>
          <w:szCs w:val="20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96256</wp:posOffset>
            </wp:positionV>
            <wp:extent cx="5848350" cy="6591300"/>
            <wp:effectExtent l="0" t="0" r="0" b="0"/>
            <wp:wrapNone/>
            <wp:docPr id="6" name="Grafik 6" descr="Ausmalbi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smalbil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659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9B07DD" w:rsidRDefault="009B07DD" w:rsidP="009B07DD"/>
    <w:p w:rsidR="00BF3DF1" w:rsidRDefault="00BF3DF1" w:rsidP="00242914"/>
    <w:p w:rsidR="00BF3DF1" w:rsidRDefault="00BF3DF1" w:rsidP="00242914"/>
    <w:p w:rsidR="009B07DD" w:rsidRDefault="009B07DD" w:rsidP="00242914"/>
    <w:p w:rsidR="009B07DD" w:rsidRDefault="009B07DD" w:rsidP="00242914"/>
    <w:p w:rsidR="009B07DD" w:rsidRDefault="009B07DD" w:rsidP="00242914"/>
    <w:p w:rsidR="00BF3DF1" w:rsidRDefault="00BF3DF1" w:rsidP="00242914"/>
    <w:p w:rsidR="00E2417C" w:rsidRDefault="00E2417C" w:rsidP="00E2417C">
      <w:pPr>
        <w:pStyle w:val="ekvgrundtexthalbe"/>
      </w:pPr>
    </w:p>
    <w:p w:rsidR="00242914" w:rsidRPr="00D3427F" w:rsidRDefault="00242914" w:rsidP="00242914">
      <w:pPr>
        <w:pStyle w:val="ekvnummerierung"/>
        <w:framePr w:wrap="around"/>
      </w:pPr>
      <w:r>
        <w:t>2</w:t>
      </w:r>
    </w:p>
    <w:p w:rsidR="00242914" w:rsidRPr="00287B24" w:rsidRDefault="00242914" w:rsidP="00242914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914" w:rsidRDefault="00E2417C" w:rsidP="00242914">
      <w:r>
        <w:drawing>
          <wp:anchor distT="0" distB="0" distL="114300" distR="114300" simplePos="0" relativeHeight="251660288" behindDoc="0" locked="0" layoutInCell="1" allowOverlap="1" wp14:anchorId="67959BF5" wp14:editId="718CEA2E">
            <wp:simplePos x="0" y="0"/>
            <wp:positionH relativeFrom="column">
              <wp:posOffset>-742315</wp:posOffset>
            </wp:positionH>
            <wp:positionV relativeFrom="paragraph">
              <wp:posOffset>283210</wp:posOffset>
            </wp:positionV>
            <wp:extent cx="314325" cy="333375"/>
            <wp:effectExtent l="0" t="0" r="9525" b="9525"/>
            <wp:wrapNone/>
            <wp:docPr id="7" name="Grafik 7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914">
        <w:t>Schreibe jeweils fünf Nomen so auf</w:t>
      </w:r>
      <w:r w:rsidR="00D6293D">
        <w:t>:</w:t>
      </w:r>
      <w:bookmarkStart w:id="1" w:name="_GoBack"/>
      <w:bookmarkEnd w:id="1"/>
    </w:p>
    <w:p w:rsidR="009B07DD" w:rsidRDefault="009B07DD" w:rsidP="009B07DD">
      <w:pPr>
        <w:pStyle w:val="ekvgrundtexthalbe"/>
      </w:pPr>
    </w:p>
    <w:p w:rsidR="00242914" w:rsidRDefault="00242914" w:rsidP="00242914">
      <w:r>
        <w:t xml:space="preserve">Menschen: </w:t>
      </w:r>
      <w:r w:rsidRPr="00242914">
        <w:rPr>
          <w:rStyle w:val="ekvkursiv"/>
        </w:rPr>
        <w:t>der Mann – die Männer</w:t>
      </w:r>
    </w:p>
    <w:p w:rsidR="00242914" w:rsidRDefault="00242914" w:rsidP="00242914"/>
    <w:p w:rsidR="00242914" w:rsidRPr="00D3427F" w:rsidRDefault="00242914" w:rsidP="00242914">
      <w:pPr>
        <w:pStyle w:val="ekvnummerierung"/>
        <w:framePr w:wrap="around"/>
      </w:pPr>
      <w:r>
        <w:t>3</w:t>
      </w:r>
    </w:p>
    <w:p w:rsidR="00242914" w:rsidRPr="00287B24" w:rsidRDefault="00242914" w:rsidP="00242914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914" w:rsidRDefault="00242914" w:rsidP="00242914">
      <w:r>
        <w:t>Färbe die Artikel.</w:t>
      </w:r>
    </w:p>
    <w:sectPr w:rsidR="00242914" w:rsidSect="008D5A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76E" w:rsidRDefault="0091376E" w:rsidP="003C599D">
      <w:pPr>
        <w:spacing w:line="240" w:lineRule="auto"/>
      </w:pPr>
      <w:r>
        <w:separator/>
      </w:r>
    </w:p>
  </w:endnote>
  <w:endnote w:type="continuationSeparator" w:id="0">
    <w:p w:rsidR="0091376E" w:rsidRDefault="0091376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84" w:rsidRDefault="00EE2A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42914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242914" w:rsidRDefault="00242914" w:rsidP="00370A70">
          <w:pPr>
            <w:pStyle w:val="ekvpagina"/>
          </w:pPr>
        </w:p>
        <w:p w:rsidR="00242914" w:rsidRPr="00242914" w:rsidRDefault="00242914" w:rsidP="00370A70">
          <w:pPr>
            <w:pStyle w:val="ekvpagina"/>
            <w:rPr>
              <w:rStyle w:val="ekvfett"/>
            </w:rPr>
          </w:pPr>
          <w:r w:rsidRPr="00242914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>Textquellen:</w:t>
          </w:r>
          <w:r w:rsidR="00242914">
            <w:t xml:space="preserve"> </w:t>
          </w:r>
          <w:r w:rsidR="00D01CDE">
            <w:t>Karin Eschenbach, Staig</w:t>
          </w:r>
        </w:p>
        <w:p w:rsidR="00193A18" w:rsidRPr="00025140" w:rsidRDefault="00193A18" w:rsidP="00005AE2">
          <w:pPr>
            <w:pStyle w:val="ekvquelle"/>
          </w:pPr>
          <w:r w:rsidRPr="00005AE2">
            <w:t>Illustratoren</w:t>
          </w:r>
          <w:r w:rsidRPr="00EE2A84">
            <w:t xml:space="preserve">: </w:t>
          </w:r>
          <w:r w:rsidR="00EE2A84" w:rsidRPr="00EE2A84">
            <w:t>Friederike Schumann,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84" w:rsidRDefault="00EE2A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76E" w:rsidRDefault="0091376E" w:rsidP="003C599D">
      <w:pPr>
        <w:spacing w:line="240" w:lineRule="auto"/>
      </w:pPr>
      <w:r>
        <w:separator/>
      </w:r>
    </w:p>
  </w:footnote>
  <w:footnote w:type="continuationSeparator" w:id="0">
    <w:p w:rsidR="0091376E" w:rsidRDefault="0091376E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84" w:rsidRDefault="00EE2A8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84" w:rsidRDefault="00EE2A8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84" w:rsidRDefault="00EE2A8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14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3170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2914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45C9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3C15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455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46588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1BB8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76E"/>
    <w:rsid w:val="00913892"/>
    <w:rsid w:val="009215E3"/>
    <w:rsid w:val="00936CF0"/>
    <w:rsid w:val="00942106"/>
    <w:rsid w:val="0094260D"/>
    <w:rsid w:val="00946121"/>
    <w:rsid w:val="00952B21"/>
    <w:rsid w:val="009538C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07DD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3DF1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1CDE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293D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2417C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E2A84"/>
    <w:rsid w:val="00EF6029"/>
    <w:rsid w:val="00F022FD"/>
    <w:rsid w:val="00F063FB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E6AED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34E5A"/>
  <w15:chartTrackingRefBased/>
  <w15:docId w15:val="{F5A916D6-DFB4-4660-AEB4-684FBCCE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37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8</cp:revision>
  <cp:lastPrinted>2016-12-20T14:33:00Z</cp:lastPrinted>
  <dcterms:created xsi:type="dcterms:W3CDTF">2018-01-19T10:48:00Z</dcterms:created>
  <dcterms:modified xsi:type="dcterms:W3CDTF">2018-06-13T14:22:00Z</dcterms:modified>
</cp:coreProperties>
</file>