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5962CC">
              <w:t>21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CD7D9F" w:rsidRDefault="005962CC" w:rsidP="005962CC">
      <w:pPr>
        <w:pStyle w:val="ekvue1arial"/>
      </w:pPr>
      <w:bookmarkStart w:id="0" w:name="bmStart"/>
      <w:bookmarkEnd w:id="0"/>
      <w:r>
        <w:t>Nomen erkennen</w:t>
      </w:r>
    </w:p>
    <w:p w:rsidR="005962CC" w:rsidRDefault="005962CC" w:rsidP="00005AE2"/>
    <w:p w:rsidR="005962CC" w:rsidRPr="00D3427F" w:rsidRDefault="005962CC" w:rsidP="005962CC">
      <w:pPr>
        <w:pStyle w:val="ekvnummerierung"/>
        <w:framePr w:wrap="around"/>
      </w:pPr>
      <w:r>
        <w:t>1</w:t>
      </w:r>
    </w:p>
    <w:p w:rsidR="005962CC" w:rsidRPr="00287B24" w:rsidRDefault="005962CC" w:rsidP="005962CC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2CC" w:rsidRDefault="005962CC" w:rsidP="00005AE2">
      <w:r w:rsidRPr="005962CC">
        <w:t>Prüfe die Wörter mit der Nomenprobe.</w:t>
      </w:r>
    </w:p>
    <w:p w:rsidR="005962CC" w:rsidRDefault="005962CC" w:rsidP="00005AE2">
      <w:pPr>
        <w:rPr>
          <w:sz w:val="19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1"/>
        <w:gridCol w:w="6099"/>
      </w:tblGrid>
      <w:tr w:rsidR="00C77616" w:rsidRPr="00FB3BCE" w:rsidTr="00C77616">
        <w:trPr>
          <w:trHeight w:val="284"/>
        </w:trPr>
        <w:tc>
          <w:tcPr>
            <w:tcW w:w="3261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</w:tcPr>
          <w:p w:rsidR="00C77616" w:rsidRPr="00477F4D" w:rsidRDefault="00C77616" w:rsidP="00C77616">
            <w:pPr>
              <w:pStyle w:val="ekvtabelle"/>
              <w:jc w:val="center"/>
              <w:rPr>
                <w:outline/>
                <w:sz w:val="16"/>
                <w:szCs w:val="16"/>
              </w:rPr>
            </w:pPr>
            <w:r w:rsidRPr="00477F4D">
              <w:t>Ist es ein/eine</w:t>
            </w:r>
          </w:p>
        </w:tc>
        <w:tc>
          <w:tcPr>
            <w:tcW w:w="6099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</w:tcPr>
          <w:p w:rsidR="00C77616" w:rsidRPr="00FB3BCE" w:rsidRDefault="00C77616" w:rsidP="00C77616">
            <w:pPr>
              <w:pStyle w:val="ekvtabelle"/>
              <w:jc w:val="center"/>
            </w:pPr>
            <w:r>
              <w:t>Nomenprobe</w:t>
            </w:r>
          </w:p>
        </w:tc>
      </w:tr>
      <w:tr w:rsidR="00C77616" w:rsidRPr="00FB3BCE" w:rsidTr="00C77616">
        <w:trPr>
          <w:trHeight w:val="1531"/>
        </w:trPr>
        <w:tc>
          <w:tcPr>
            <w:tcW w:w="3261" w:type="dxa"/>
            <w:tcBorders>
              <w:top w:val="single" w:sz="12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C77616">
              <w:rPr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ADB9B45" wp14:editId="05E08827">
                      <wp:simplePos x="0" y="0"/>
                      <wp:positionH relativeFrom="column">
                        <wp:posOffset>92902</wp:posOffset>
                      </wp:positionH>
                      <wp:positionV relativeFrom="paragraph">
                        <wp:posOffset>1905</wp:posOffset>
                      </wp:positionV>
                      <wp:extent cx="757555" cy="747395"/>
                      <wp:effectExtent l="0" t="0" r="23495" b="14605"/>
                      <wp:wrapNone/>
                      <wp:docPr id="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7555" cy="747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77616" w:rsidRPr="008B2829" w:rsidRDefault="00D52FD8" w:rsidP="00C77616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BÄR</w:t>
                                  </w:r>
                                </w:p>
                              </w:txbxContent>
                            </wps:txbx>
                            <wps:bodyPr rot="0" vert="horz" wrap="square" lIns="36000" tIns="262800" rIns="36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6ADB9B4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left:0;text-align:left;margin-left:7.3pt;margin-top:.15pt;width:59.65pt;height:58.8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">
                      <v:textbox inset="1mm,7.3mm,1mm">
                        <w:txbxContent>
                          <w:p w:rsidR="00C77616" w:rsidRPr="008B2829" w:rsidRDefault="00D52FD8" w:rsidP="00C7761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BÄR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Mensch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C77616">
              <w:rPr>
                <w:rStyle w:val="ekvsymbol"/>
              </w:rPr>
              <w:sym w:font="Wingdings" w:char="F0FE"/>
            </w:r>
            <w:r>
              <w:rPr>
                <w:rStyle w:val="ekvsymbol"/>
              </w:rPr>
              <w:t xml:space="preserve"> </w:t>
            </w:r>
            <w:r w:rsidRPr="00477F4D">
              <w:t>Tier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Pflanze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Ding</w:t>
            </w:r>
          </w:p>
        </w:tc>
        <w:tc>
          <w:tcPr>
            <w:tcW w:w="6099" w:type="dxa"/>
            <w:tcBorders>
              <w:top w:val="single" w:sz="12" w:space="0" w:color="333333"/>
              <w:left w:val="single" w:sz="4" w:space="0" w:color="auto"/>
              <w:bottom w:val="single" w:sz="4" w:space="0" w:color="333333"/>
            </w:tcBorders>
            <w:tcMar>
              <w:left w:w="227" w:type="dxa"/>
            </w:tcMar>
            <w:vAlign w:val="center"/>
          </w:tcPr>
          <w:tbl>
            <w:tblPr>
              <w:tblW w:w="586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66"/>
            </w:tblGrid>
            <w:tr w:rsidR="00C77616" w:rsidRPr="001F1E3D" w:rsidTr="00C77616">
              <w:trPr>
                <w:trHeight w:hRule="exact" w:val="170"/>
              </w:trPr>
              <w:tc>
                <w:tcPr>
                  <w:tcW w:w="5866" w:type="dxa"/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  <w:tr w:rsidR="00C77616" w:rsidRPr="001F1E3D" w:rsidTr="00C77616">
              <w:trPr>
                <w:trHeight w:hRule="exact" w:val="198"/>
              </w:trPr>
              <w:tc>
                <w:tcPr>
                  <w:tcW w:w="586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  <w:tr w:rsidR="00C77616" w:rsidRPr="001F1E3D" w:rsidTr="00C77616">
              <w:trPr>
                <w:trHeight w:hRule="exact" w:val="170"/>
              </w:trPr>
              <w:tc>
                <w:tcPr>
                  <w:tcW w:w="586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</w:tbl>
          <w:p w:rsidR="00C77616" w:rsidRPr="00FB3BCE" w:rsidRDefault="00D52FD8" w:rsidP="00C77616">
            <w:pPr>
              <w:pStyle w:val="ekvtabelle"/>
              <w:ind w:left="147"/>
            </w:pPr>
            <w: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F06DF14" wp14:editId="25A8F07D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-466725</wp:posOffset>
                      </wp:positionV>
                      <wp:extent cx="4028440" cy="469900"/>
                      <wp:effectExtent l="0" t="0" r="10160" b="6350"/>
                      <wp:wrapNone/>
                      <wp:docPr id="248" name="Textfeld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28440" cy="469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52FD8" w:rsidRPr="00D52FD8" w:rsidRDefault="00D52FD8" w:rsidP="00D52FD8">
                                  <w:pPr>
                                    <w:pStyle w:val="ekvaufgabenwortkarte"/>
                                    <w:rPr>
                                      <w:rFonts w:ascii="Comic Sans MS" w:hAnsi="Comic Sans MS"/>
                                      <w:sz w:val="44"/>
                                      <w:szCs w:val="44"/>
                                    </w:rPr>
                                  </w:pPr>
                                  <w:r w:rsidRPr="00D52FD8">
                                    <w:rPr>
                                      <w:rFonts w:ascii="Comic Sans MS" w:hAnsi="Comic Sans MS"/>
                                      <w:sz w:val="44"/>
                                      <w:szCs w:val="44"/>
                                    </w:rPr>
                                    <w:t xml:space="preserve">der Bär </w:t>
                                  </w:r>
                                  <w:r w:rsidRPr="00D52FD8">
                                    <w:rPr>
                                      <w:rFonts w:ascii="Times New Roman" w:hAnsi="Times New Roman" w:cs="Times New Roman"/>
                                      <w:sz w:val="44"/>
                                      <w:szCs w:val="44"/>
                                    </w:rPr>
                                    <w:t>̶</w:t>
                                  </w:r>
                                  <w:r w:rsidRPr="00D52FD8">
                                    <w:rPr>
                                      <w:rFonts w:ascii="Comic Sans MS" w:hAnsi="Comic Sans MS"/>
                                      <w:sz w:val="44"/>
                                      <w:szCs w:val="44"/>
                                    </w:rPr>
                                    <w:sym w:font="Symbol" w:char="F02D"/>
                                  </w:r>
                                  <w:r w:rsidRPr="00D52FD8">
                                    <w:rPr>
                                      <w:rFonts w:ascii="Comic Sans MS" w:hAnsi="Comic Sans MS"/>
                                      <w:sz w:val="44"/>
                                      <w:szCs w:val="44"/>
                                    </w:rPr>
                                    <w:t xml:space="preserve"> </w:t>
                                  </w:r>
                                  <w:r w:rsidRPr="00D52FD8">
                                    <w:rPr>
                                      <w:rFonts w:ascii="Times New Roman" w:hAnsi="Times New Roman" w:cs="Times New Roman"/>
                                      <w:sz w:val="44"/>
                                      <w:szCs w:val="44"/>
                                    </w:rPr>
                                    <w:t>̶</w:t>
                                  </w:r>
                                  <w:r w:rsidRPr="00D52FD8">
                                    <w:rPr>
                                      <w:rFonts w:ascii="Comic Sans MS" w:hAnsi="Comic Sans MS"/>
                                      <w:sz w:val="44"/>
                                      <w:szCs w:val="44"/>
                                    </w:rPr>
                                    <w:t>die Bären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06DF14" id="Textfeld 248" o:spid="_x0000_s1027" type="#_x0000_t202" style="position:absolute;left:0;text-align:left;margin-left:1.15pt;margin-top:-36.75pt;width:317.2pt;height:3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" filled="f" stroked="f" strokeweight=".5pt">
                      <v:textbox inset="1mm,,0">
                        <w:txbxContent>
                          <w:p w:rsidR="00D52FD8" w:rsidRPr="00D52FD8" w:rsidRDefault="00D52FD8" w:rsidP="00D52FD8">
                            <w:pPr>
                              <w:pStyle w:val="ekvaufgabenwortkarte"/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D52FD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der Bär </w:t>
                            </w:r>
                            <w:r w:rsidRPr="00D52FD8"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̶</w:t>
                            </w:r>
                            <w:r w:rsidRPr="00D52FD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sym w:font="Symbol" w:char="F02D"/>
                            </w:r>
                            <w:r w:rsidRPr="00D52FD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D52FD8"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̶</w:t>
                            </w:r>
                            <w:r w:rsidRPr="00D52FD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die Bären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77616" w:rsidRPr="00FB3BCE" w:rsidTr="00C77616">
        <w:trPr>
          <w:trHeight w:val="1531"/>
        </w:trPr>
        <w:tc>
          <w:tcPr>
            <w:tcW w:w="3261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C77616">
              <w:rPr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1D3EACE" wp14:editId="09E3A1E1">
                      <wp:simplePos x="0" y="0"/>
                      <wp:positionH relativeFrom="column">
                        <wp:posOffset>92902</wp:posOffset>
                      </wp:positionH>
                      <wp:positionV relativeFrom="paragraph">
                        <wp:posOffset>1905</wp:posOffset>
                      </wp:positionV>
                      <wp:extent cx="757555" cy="747395"/>
                      <wp:effectExtent l="0" t="0" r="23495" b="14605"/>
                      <wp:wrapNone/>
                      <wp:docPr id="6" name="Textfeld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7555" cy="747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2FD8" w:rsidRPr="008B2829" w:rsidRDefault="00D52FD8" w:rsidP="00D52FD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B2829">
                                    <w:rPr>
                                      <w:sz w:val="24"/>
                                      <w:szCs w:val="24"/>
                                    </w:rPr>
                                    <w:t>BUCH</w:t>
                                  </w:r>
                                </w:p>
                                <w:p w:rsidR="00C77616" w:rsidRPr="008B2829" w:rsidRDefault="00C77616" w:rsidP="00C77616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262800" rIns="36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1D3EACE" id="Textfeld 6" o:spid="_x0000_s1028" type="#_x0000_t202" style="position:absolute;left:0;text-align:left;margin-left:7.3pt;margin-top:.15pt;width:59.65pt;height:58.8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">
                      <v:textbox inset="1mm,7.3mm,1mm">
                        <w:txbxContent>
                          <w:p w:rsidR="00D52FD8" w:rsidRPr="008B2829" w:rsidRDefault="00D52FD8" w:rsidP="00D52FD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B2829">
                              <w:rPr>
                                <w:sz w:val="24"/>
                                <w:szCs w:val="24"/>
                              </w:rPr>
                              <w:t>BUCH</w:t>
                            </w:r>
                          </w:p>
                          <w:p w:rsidR="00C77616" w:rsidRPr="008B2829" w:rsidRDefault="00C77616" w:rsidP="00C7761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Mensch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rPr>
                <w:rStyle w:val="ekvsymbol"/>
              </w:rPr>
              <w:t xml:space="preserve"> </w:t>
            </w:r>
            <w:r w:rsidRPr="00477F4D">
              <w:t>Tier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Pflanze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Ding</w:t>
            </w:r>
          </w:p>
        </w:tc>
        <w:tc>
          <w:tcPr>
            <w:tcW w:w="609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tcMar>
              <w:left w:w="227" w:type="dxa"/>
            </w:tcMar>
            <w:vAlign w:val="center"/>
          </w:tcPr>
          <w:tbl>
            <w:tblPr>
              <w:tblW w:w="586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66"/>
            </w:tblGrid>
            <w:tr w:rsidR="00C77616" w:rsidRPr="001F1E3D" w:rsidTr="008D06D8">
              <w:trPr>
                <w:trHeight w:hRule="exact" w:val="170"/>
              </w:trPr>
              <w:tc>
                <w:tcPr>
                  <w:tcW w:w="5866" w:type="dxa"/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  <w:tr w:rsidR="00C77616" w:rsidRPr="001F1E3D" w:rsidTr="008D06D8">
              <w:trPr>
                <w:trHeight w:hRule="exact" w:val="198"/>
              </w:trPr>
              <w:tc>
                <w:tcPr>
                  <w:tcW w:w="586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  <w:tr w:rsidR="00C77616" w:rsidRPr="001F1E3D" w:rsidTr="008D06D8">
              <w:trPr>
                <w:trHeight w:hRule="exact" w:val="170"/>
              </w:trPr>
              <w:tc>
                <w:tcPr>
                  <w:tcW w:w="586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</w:tbl>
          <w:p w:rsidR="00C77616" w:rsidRPr="00FB3BCE" w:rsidRDefault="00C77616" w:rsidP="00C77616">
            <w:pPr>
              <w:pStyle w:val="ekvtabelle"/>
              <w:ind w:left="147"/>
            </w:pPr>
          </w:p>
        </w:tc>
      </w:tr>
      <w:tr w:rsidR="00C77616" w:rsidRPr="00FB3BCE" w:rsidTr="00C77616">
        <w:trPr>
          <w:trHeight w:val="1531"/>
        </w:trPr>
        <w:tc>
          <w:tcPr>
            <w:tcW w:w="3261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C77616">
              <w:rPr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CC5DB53" wp14:editId="4D7BEDE5">
                      <wp:simplePos x="0" y="0"/>
                      <wp:positionH relativeFrom="column">
                        <wp:posOffset>92902</wp:posOffset>
                      </wp:positionH>
                      <wp:positionV relativeFrom="paragraph">
                        <wp:posOffset>1905</wp:posOffset>
                      </wp:positionV>
                      <wp:extent cx="757555" cy="747395"/>
                      <wp:effectExtent l="0" t="0" r="23495" b="14605"/>
                      <wp:wrapNone/>
                      <wp:docPr id="7" name="Textfeld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7555" cy="747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2FD8" w:rsidRPr="00211EE5" w:rsidRDefault="00D52FD8" w:rsidP="00D52FD8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B2829">
                                    <w:rPr>
                                      <w:sz w:val="24"/>
                                      <w:szCs w:val="24"/>
                                    </w:rPr>
                                    <w:t>TÄNZER</w:t>
                                  </w:r>
                                </w:p>
                                <w:p w:rsidR="00C77616" w:rsidRPr="008B2829" w:rsidRDefault="00C77616" w:rsidP="00C77616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262800" rIns="36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CC5DB53" id="Textfeld 7" o:spid="_x0000_s1029" type="#_x0000_t202" style="position:absolute;left:0;text-align:left;margin-left:7.3pt;margin-top:.15pt;width:59.65pt;height:58.8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">
                      <v:textbox inset="1mm,7.3mm,1mm">
                        <w:txbxContent>
                          <w:p w:rsidR="00D52FD8" w:rsidRPr="00211EE5" w:rsidRDefault="00D52FD8" w:rsidP="00D52FD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B2829">
                              <w:rPr>
                                <w:sz w:val="24"/>
                                <w:szCs w:val="24"/>
                              </w:rPr>
                              <w:t>TÄNZER</w:t>
                            </w:r>
                          </w:p>
                          <w:p w:rsidR="00C77616" w:rsidRPr="008B2829" w:rsidRDefault="00C77616" w:rsidP="00C7761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Mensch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rPr>
                <w:rStyle w:val="ekvsymbol"/>
              </w:rPr>
              <w:t xml:space="preserve"> </w:t>
            </w:r>
            <w:r w:rsidRPr="00477F4D">
              <w:t>Tier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Pflanze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Ding</w:t>
            </w:r>
          </w:p>
        </w:tc>
        <w:tc>
          <w:tcPr>
            <w:tcW w:w="609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tcMar>
              <w:left w:w="227" w:type="dxa"/>
            </w:tcMar>
            <w:vAlign w:val="center"/>
          </w:tcPr>
          <w:tbl>
            <w:tblPr>
              <w:tblW w:w="586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66"/>
            </w:tblGrid>
            <w:tr w:rsidR="00C77616" w:rsidRPr="001F1E3D" w:rsidTr="008D06D8">
              <w:trPr>
                <w:trHeight w:hRule="exact" w:val="170"/>
              </w:trPr>
              <w:tc>
                <w:tcPr>
                  <w:tcW w:w="5866" w:type="dxa"/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  <w:tr w:rsidR="00C77616" w:rsidRPr="001F1E3D" w:rsidTr="008D06D8">
              <w:trPr>
                <w:trHeight w:hRule="exact" w:val="198"/>
              </w:trPr>
              <w:tc>
                <w:tcPr>
                  <w:tcW w:w="586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  <w:tr w:rsidR="00C77616" w:rsidRPr="001F1E3D" w:rsidTr="008D06D8">
              <w:trPr>
                <w:trHeight w:hRule="exact" w:val="170"/>
              </w:trPr>
              <w:tc>
                <w:tcPr>
                  <w:tcW w:w="586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</w:tbl>
          <w:p w:rsidR="00C77616" w:rsidRPr="00FB3BCE" w:rsidRDefault="00C77616" w:rsidP="00C77616">
            <w:pPr>
              <w:pStyle w:val="ekvtabelle"/>
              <w:ind w:left="147"/>
            </w:pPr>
          </w:p>
        </w:tc>
      </w:tr>
      <w:tr w:rsidR="00C77616" w:rsidRPr="00FB3BCE" w:rsidTr="00C77616">
        <w:trPr>
          <w:trHeight w:val="1531"/>
        </w:trPr>
        <w:tc>
          <w:tcPr>
            <w:tcW w:w="3261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C77616">
              <w:rPr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6625604" wp14:editId="258A998B">
                      <wp:simplePos x="0" y="0"/>
                      <wp:positionH relativeFrom="column">
                        <wp:posOffset>92902</wp:posOffset>
                      </wp:positionH>
                      <wp:positionV relativeFrom="paragraph">
                        <wp:posOffset>1905</wp:posOffset>
                      </wp:positionV>
                      <wp:extent cx="757555" cy="747395"/>
                      <wp:effectExtent l="0" t="0" r="23495" b="14605"/>
                      <wp:wrapNone/>
                      <wp:docPr id="8" name="Textfeld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7555" cy="747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2FD8" w:rsidRPr="00211EE5" w:rsidRDefault="00D52FD8" w:rsidP="00D52FD8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SCHUH</w:t>
                                  </w:r>
                                  <w:bookmarkStart w:id="1" w:name="_GoBack"/>
                                  <w:bookmarkEnd w:id="1"/>
                                </w:p>
                                <w:p w:rsidR="00C77616" w:rsidRPr="008B2829" w:rsidRDefault="00C77616" w:rsidP="00C77616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262800" rIns="36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2662560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8" o:spid="_x0000_s1030" type="#_x0000_t202" style="position:absolute;left:0;text-align:left;margin-left:7.3pt;margin-top:.15pt;width:59.65pt;height:58.8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">
                      <v:textbox inset="1mm,7.3mm,1mm">
                        <w:txbxContent>
                          <w:p w:rsidR="00D52FD8" w:rsidRPr="00211EE5" w:rsidRDefault="00D52FD8" w:rsidP="00D52FD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SCHUH</w:t>
                            </w:r>
                            <w:bookmarkStart w:id="2" w:name="_GoBack"/>
                            <w:bookmarkEnd w:id="2"/>
                          </w:p>
                          <w:p w:rsidR="00C77616" w:rsidRPr="008B2829" w:rsidRDefault="00C77616" w:rsidP="00C7761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Mensch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rPr>
                <w:rStyle w:val="ekvsymbol"/>
              </w:rPr>
              <w:t xml:space="preserve"> </w:t>
            </w:r>
            <w:r w:rsidRPr="00477F4D">
              <w:t>Tier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Pflanze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Ding</w:t>
            </w:r>
          </w:p>
        </w:tc>
        <w:tc>
          <w:tcPr>
            <w:tcW w:w="609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tcMar>
              <w:left w:w="227" w:type="dxa"/>
            </w:tcMar>
            <w:vAlign w:val="center"/>
          </w:tcPr>
          <w:tbl>
            <w:tblPr>
              <w:tblW w:w="586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66"/>
            </w:tblGrid>
            <w:tr w:rsidR="00C77616" w:rsidRPr="001F1E3D" w:rsidTr="008D06D8">
              <w:trPr>
                <w:trHeight w:hRule="exact" w:val="170"/>
              </w:trPr>
              <w:tc>
                <w:tcPr>
                  <w:tcW w:w="5866" w:type="dxa"/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  <w:tr w:rsidR="00C77616" w:rsidRPr="001F1E3D" w:rsidTr="008D06D8">
              <w:trPr>
                <w:trHeight w:hRule="exact" w:val="198"/>
              </w:trPr>
              <w:tc>
                <w:tcPr>
                  <w:tcW w:w="586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  <w:tr w:rsidR="00C77616" w:rsidRPr="001F1E3D" w:rsidTr="008D06D8">
              <w:trPr>
                <w:trHeight w:hRule="exact" w:val="170"/>
              </w:trPr>
              <w:tc>
                <w:tcPr>
                  <w:tcW w:w="586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</w:tbl>
          <w:p w:rsidR="00C77616" w:rsidRPr="00FB3BCE" w:rsidRDefault="00C77616" w:rsidP="00C77616">
            <w:pPr>
              <w:pStyle w:val="ekvtabelle"/>
              <w:ind w:left="147"/>
            </w:pPr>
          </w:p>
        </w:tc>
      </w:tr>
      <w:tr w:rsidR="00C77616" w:rsidRPr="00FB3BCE" w:rsidTr="00C77616">
        <w:trPr>
          <w:trHeight w:val="1531"/>
        </w:trPr>
        <w:tc>
          <w:tcPr>
            <w:tcW w:w="3261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C77616">
              <w:rPr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13124EA" wp14:editId="6562006B">
                      <wp:simplePos x="0" y="0"/>
                      <wp:positionH relativeFrom="column">
                        <wp:posOffset>92902</wp:posOffset>
                      </wp:positionH>
                      <wp:positionV relativeFrom="paragraph">
                        <wp:posOffset>1905</wp:posOffset>
                      </wp:positionV>
                      <wp:extent cx="757555" cy="747395"/>
                      <wp:effectExtent l="0" t="0" r="23495" b="14605"/>
                      <wp:wrapNone/>
                      <wp:docPr id="9" name="Textfeld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7555" cy="747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2FD8" w:rsidRPr="00211EE5" w:rsidRDefault="00D52FD8" w:rsidP="00D52FD8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AUTO</w:t>
                                  </w:r>
                                </w:p>
                                <w:p w:rsidR="00C77616" w:rsidRPr="008B2829" w:rsidRDefault="00C77616" w:rsidP="00C77616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262800" rIns="36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13124EA" id="Textfeld 9" o:spid="_x0000_s1031" type="#_x0000_t202" style="position:absolute;left:0;text-align:left;margin-left:7.3pt;margin-top:.15pt;width:59.65pt;height:58.8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">
                      <v:textbox inset="1mm,7.3mm,1mm">
                        <w:txbxContent>
                          <w:p w:rsidR="00D52FD8" w:rsidRPr="00211EE5" w:rsidRDefault="00D52FD8" w:rsidP="00D52FD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AUTO</w:t>
                            </w:r>
                          </w:p>
                          <w:p w:rsidR="00C77616" w:rsidRPr="008B2829" w:rsidRDefault="00C77616" w:rsidP="00C7761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Mensch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rPr>
                <w:rStyle w:val="ekvsymbol"/>
              </w:rPr>
              <w:t xml:space="preserve"> </w:t>
            </w:r>
            <w:r w:rsidRPr="00477F4D">
              <w:t>Tier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Pflanze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Ding</w:t>
            </w:r>
          </w:p>
        </w:tc>
        <w:tc>
          <w:tcPr>
            <w:tcW w:w="609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tcMar>
              <w:left w:w="227" w:type="dxa"/>
            </w:tcMar>
            <w:vAlign w:val="center"/>
          </w:tcPr>
          <w:tbl>
            <w:tblPr>
              <w:tblW w:w="586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66"/>
            </w:tblGrid>
            <w:tr w:rsidR="00C77616" w:rsidRPr="001F1E3D" w:rsidTr="008D06D8">
              <w:trPr>
                <w:trHeight w:hRule="exact" w:val="170"/>
              </w:trPr>
              <w:tc>
                <w:tcPr>
                  <w:tcW w:w="5866" w:type="dxa"/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  <w:tr w:rsidR="00C77616" w:rsidRPr="001F1E3D" w:rsidTr="008D06D8">
              <w:trPr>
                <w:trHeight w:hRule="exact" w:val="198"/>
              </w:trPr>
              <w:tc>
                <w:tcPr>
                  <w:tcW w:w="586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  <w:tr w:rsidR="00C77616" w:rsidRPr="001F1E3D" w:rsidTr="008D06D8">
              <w:trPr>
                <w:trHeight w:hRule="exact" w:val="170"/>
              </w:trPr>
              <w:tc>
                <w:tcPr>
                  <w:tcW w:w="586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</w:tbl>
          <w:p w:rsidR="00C77616" w:rsidRPr="00FB3BCE" w:rsidRDefault="00C77616" w:rsidP="00C77616">
            <w:pPr>
              <w:pStyle w:val="ekvtabelle"/>
              <w:ind w:left="147"/>
            </w:pPr>
          </w:p>
        </w:tc>
      </w:tr>
      <w:tr w:rsidR="00C77616" w:rsidRPr="00FB3BCE" w:rsidTr="001C7F1D">
        <w:trPr>
          <w:trHeight w:val="1531"/>
        </w:trPr>
        <w:tc>
          <w:tcPr>
            <w:tcW w:w="3261" w:type="dxa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</w:tcPr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C77616">
              <w:rPr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BB6F9C9" wp14:editId="359989F5">
                      <wp:simplePos x="0" y="0"/>
                      <wp:positionH relativeFrom="column">
                        <wp:posOffset>92902</wp:posOffset>
                      </wp:positionH>
                      <wp:positionV relativeFrom="paragraph">
                        <wp:posOffset>1905</wp:posOffset>
                      </wp:positionV>
                      <wp:extent cx="757555" cy="747395"/>
                      <wp:effectExtent l="0" t="0" r="23495" b="14605"/>
                      <wp:wrapNone/>
                      <wp:docPr id="10" name="Textfeld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7555" cy="747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2FD8" w:rsidRPr="008B2829" w:rsidRDefault="00D52FD8" w:rsidP="00D52FD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B2829">
                                    <w:rPr>
                                      <w:sz w:val="24"/>
                                      <w:szCs w:val="24"/>
                                    </w:rPr>
                                    <w:t>HASE</w:t>
                                  </w:r>
                                </w:p>
                                <w:p w:rsidR="00C77616" w:rsidRPr="008B2829" w:rsidRDefault="00C77616" w:rsidP="00C77616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262800" rIns="36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BB6F9C9" id="Textfeld 10" o:spid="_x0000_s1032" type="#_x0000_t202" style="position:absolute;left:0;text-align:left;margin-left:7.3pt;margin-top:.15pt;width:59.65pt;height:58.8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">
                      <v:textbox inset="1mm,7.3mm,1mm">
                        <w:txbxContent>
                          <w:p w:rsidR="00D52FD8" w:rsidRPr="008B2829" w:rsidRDefault="00D52FD8" w:rsidP="00D52FD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B2829">
                              <w:rPr>
                                <w:sz w:val="24"/>
                                <w:szCs w:val="24"/>
                              </w:rPr>
                              <w:t>HASE</w:t>
                            </w:r>
                          </w:p>
                          <w:p w:rsidR="00C77616" w:rsidRPr="008B2829" w:rsidRDefault="00C77616" w:rsidP="00C7761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Mensch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rPr>
                <w:rStyle w:val="ekvsymbol"/>
              </w:rPr>
              <w:t xml:space="preserve"> </w:t>
            </w:r>
            <w:r w:rsidRPr="00477F4D">
              <w:t>Tier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Pflanze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Ding</w:t>
            </w:r>
          </w:p>
        </w:tc>
        <w:tc>
          <w:tcPr>
            <w:tcW w:w="609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</w:tcBorders>
            <w:tcMar>
              <w:left w:w="227" w:type="dxa"/>
            </w:tcMar>
            <w:vAlign w:val="center"/>
          </w:tcPr>
          <w:tbl>
            <w:tblPr>
              <w:tblW w:w="586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66"/>
            </w:tblGrid>
            <w:tr w:rsidR="00C77616" w:rsidRPr="001F1E3D" w:rsidTr="008D06D8">
              <w:trPr>
                <w:trHeight w:hRule="exact" w:val="170"/>
              </w:trPr>
              <w:tc>
                <w:tcPr>
                  <w:tcW w:w="5866" w:type="dxa"/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  <w:tr w:rsidR="00C77616" w:rsidRPr="001F1E3D" w:rsidTr="008D06D8">
              <w:trPr>
                <w:trHeight w:hRule="exact" w:val="198"/>
              </w:trPr>
              <w:tc>
                <w:tcPr>
                  <w:tcW w:w="586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  <w:tr w:rsidR="00C77616" w:rsidRPr="001F1E3D" w:rsidTr="008D06D8">
              <w:trPr>
                <w:trHeight w:hRule="exact" w:val="170"/>
              </w:trPr>
              <w:tc>
                <w:tcPr>
                  <w:tcW w:w="586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</w:tbl>
          <w:p w:rsidR="00C77616" w:rsidRPr="00FB3BCE" w:rsidRDefault="00C77616" w:rsidP="00C77616">
            <w:pPr>
              <w:pStyle w:val="ekvtabelle"/>
              <w:ind w:left="147"/>
            </w:pPr>
          </w:p>
        </w:tc>
      </w:tr>
      <w:tr w:rsidR="00C77616" w:rsidRPr="00FB3BCE" w:rsidTr="001C7F1D">
        <w:trPr>
          <w:trHeight w:val="1531"/>
        </w:trPr>
        <w:tc>
          <w:tcPr>
            <w:tcW w:w="3261" w:type="dxa"/>
            <w:tcBorders>
              <w:top w:val="single" w:sz="4" w:space="0" w:color="333333"/>
              <w:right w:val="single" w:sz="4" w:space="0" w:color="auto"/>
            </w:tcBorders>
            <w:vAlign w:val="center"/>
          </w:tcPr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C77616">
              <w:rPr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4E523F" wp14:editId="7DB61758">
                      <wp:simplePos x="0" y="0"/>
                      <wp:positionH relativeFrom="column">
                        <wp:posOffset>92902</wp:posOffset>
                      </wp:positionH>
                      <wp:positionV relativeFrom="paragraph">
                        <wp:posOffset>1905</wp:posOffset>
                      </wp:positionV>
                      <wp:extent cx="757555" cy="747395"/>
                      <wp:effectExtent l="0" t="0" r="23495" b="14605"/>
                      <wp:wrapNone/>
                      <wp:docPr id="11" name="Textfeld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7555" cy="747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2FD8" w:rsidRPr="008B2829" w:rsidRDefault="00D52FD8" w:rsidP="00D52FD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B2829">
                                    <w:rPr>
                                      <w:sz w:val="24"/>
                                      <w:szCs w:val="24"/>
                                    </w:rPr>
                                    <w:t>OMA</w:t>
                                  </w:r>
                                </w:p>
                                <w:p w:rsidR="00C77616" w:rsidRPr="008B2829" w:rsidRDefault="00C77616" w:rsidP="00C77616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262800" rIns="36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E4E523F" id="Textfeld 11" o:spid="_x0000_s1033" type="#_x0000_t202" style="position:absolute;left:0;text-align:left;margin-left:7.3pt;margin-top:.15pt;width:59.65pt;height:58.8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">
                      <v:textbox inset="1mm,7.3mm,1mm">
                        <w:txbxContent>
                          <w:p w:rsidR="00D52FD8" w:rsidRPr="008B2829" w:rsidRDefault="00D52FD8" w:rsidP="00D52FD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B2829">
                              <w:rPr>
                                <w:sz w:val="24"/>
                                <w:szCs w:val="24"/>
                              </w:rPr>
                              <w:t>OMA</w:t>
                            </w:r>
                          </w:p>
                          <w:p w:rsidR="00C77616" w:rsidRPr="008B2829" w:rsidRDefault="00C77616" w:rsidP="00C7761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Mensch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rPr>
                <w:rStyle w:val="ekvsymbol"/>
              </w:rPr>
              <w:t xml:space="preserve"> </w:t>
            </w:r>
            <w:r w:rsidRPr="00477F4D">
              <w:t>Tier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Pflanze</w:t>
            </w:r>
          </w:p>
          <w:p w:rsidR="00C77616" w:rsidRPr="00477F4D" w:rsidRDefault="00C77616" w:rsidP="00C77616">
            <w:pPr>
              <w:ind w:left="1701"/>
              <w:rPr>
                <w:outline/>
                <w:sz w:val="16"/>
                <w:szCs w:val="16"/>
              </w:rPr>
            </w:pPr>
            <w:r w:rsidRPr="00D559DE">
              <w:rPr>
                <w:rStyle w:val="ekvsymbol"/>
              </w:rPr>
              <w:sym w:font="Wingdings" w:char="F0A8"/>
            </w:r>
            <w:r>
              <w:t xml:space="preserve"> </w:t>
            </w:r>
            <w:r w:rsidRPr="00477F4D">
              <w:t>Ding</w:t>
            </w:r>
          </w:p>
        </w:tc>
        <w:tc>
          <w:tcPr>
            <w:tcW w:w="6099" w:type="dxa"/>
            <w:tcBorders>
              <w:top w:val="single" w:sz="4" w:space="0" w:color="333333"/>
              <w:left w:val="single" w:sz="4" w:space="0" w:color="auto"/>
            </w:tcBorders>
            <w:tcMar>
              <w:left w:w="227" w:type="dxa"/>
            </w:tcMar>
            <w:vAlign w:val="center"/>
          </w:tcPr>
          <w:tbl>
            <w:tblPr>
              <w:tblW w:w="5866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66"/>
            </w:tblGrid>
            <w:tr w:rsidR="00C77616" w:rsidRPr="001F1E3D" w:rsidTr="008D06D8">
              <w:trPr>
                <w:trHeight w:hRule="exact" w:val="170"/>
              </w:trPr>
              <w:tc>
                <w:tcPr>
                  <w:tcW w:w="5866" w:type="dxa"/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  <w:tr w:rsidR="00C77616" w:rsidRPr="001F1E3D" w:rsidTr="008D06D8">
              <w:trPr>
                <w:trHeight w:hRule="exact" w:val="198"/>
              </w:trPr>
              <w:tc>
                <w:tcPr>
                  <w:tcW w:w="5866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  <w:tr w:rsidR="00C77616" w:rsidRPr="001F1E3D" w:rsidTr="008D06D8">
              <w:trPr>
                <w:trHeight w:hRule="exact" w:val="170"/>
              </w:trPr>
              <w:tc>
                <w:tcPr>
                  <w:tcW w:w="5866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C77616" w:rsidRPr="001F1E3D" w:rsidRDefault="00C77616" w:rsidP="00C77616">
                  <w:pPr>
                    <w:pStyle w:val="ekvlinie"/>
                    <w:jc w:val="right"/>
                  </w:pPr>
                </w:p>
              </w:tc>
            </w:tr>
          </w:tbl>
          <w:p w:rsidR="00C77616" w:rsidRPr="00FB3BCE" w:rsidRDefault="00C77616" w:rsidP="00C77616">
            <w:pPr>
              <w:pStyle w:val="ekvtabelle"/>
              <w:ind w:left="147"/>
            </w:pPr>
          </w:p>
        </w:tc>
      </w:tr>
    </w:tbl>
    <w:p w:rsidR="00C77616" w:rsidRDefault="00C77616" w:rsidP="00C77616"/>
    <w:p w:rsidR="00C77616" w:rsidRDefault="00C77616" w:rsidP="00C77616">
      <w:pPr>
        <w:pStyle w:val="ekvgrundtexthalbe"/>
      </w:pPr>
    </w:p>
    <w:p w:rsidR="005962CC" w:rsidRPr="00D3427F" w:rsidRDefault="005962CC" w:rsidP="005962CC">
      <w:pPr>
        <w:pStyle w:val="ekvnummerierung"/>
        <w:framePr w:wrap="around"/>
      </w:pPr>
      <w:r>
        <w:t>2</w:t>
      </w:r>
    </w:p>
    <w:p w:rsidR="005962CC" w:rsidRPr="00287B24" w:rsidRDefault="005962CC" w:rsidP="005962CC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2CC" w:rsidRDefault="005962CC" w:rsidP="00005AE2">
      <w:r>
        <w:t>Färbe die Anfangsbuchstaben der Nomen.</w:t>
      </w:r>
    </w:p>
    <w:sectPr w:rsidR="005962CC" w:rsidSect="008D5A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656" w:rsidRDefault="00D54656" w:rsidP="003C599D">
      <w:pPr>
        <w:spacing w:line="240" w:lineRule="auto"/>
      </w:pPr>
      <w:r>
        <w:separator/>
      </w:r>
    </w:p>
  </w:endnote>
  <w:endnote w:type="continuationSeparator" w:id="0">
    <w:p w:rsidR="00D54656" w:rsidRDefault="00D54656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BDB" w:rsidRDefault="00B02B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EC21E1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EC21E1" w:rsidRDefault="00EC21E1" w:rsidP="00370A70">
          <w:pPr>
            <w:pStyle w:val="ekvpagina"/>
          </w:pPr>
        </w:p>
        <w:p w:rsidR="00EC21E1" w:rsidRPr="00EC21E1" w:rsidRDefault="00EC21E1" w:rsidP="00370A70">
          <w:pPr>
            <w:pStyle w:val="ekvpagina"/>
            <w:rPr>
              <w:rStyle w:val="ekvfett"/>
            </w:rPr>
          </w:pPr>
          <w:r w:rsidRPr="00EC21E1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025140" w:rsidRDefault="00193A18" w:rsidP="00005AE2">
          <w:pPr>
            <w:pStyle w:val="ekvquelle"/>
          </w:pPr>
          <w:r w:rsidRPr="00005AE2">
            <w:t xml:space="preserve">Textquellen: </w:t>
          </w:r>
          <w:r w:rsidR="00B02BDB">
            <w:t>Karin Eschenbach, Staig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BDB" w:rsidRDefault="00B02B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656" w:rsidRDefault="00D54656" w:rsidP="003C599D">
      <w:pPr>
        <w:spacing w:line="240" w:lineRule="auto"/>
      </w:pPr>
      <w:r>
        <w:separator/>
      </w:r>
    </w:p>
  </w:footnote>
  <w:footnote w:type="continuationSeparator" w:id="0">
    <w:p w:rsidR="00D54656" w:rsidRDefault="00D54656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BDB" w:rsidRDefault="00B02B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BDB" w:rsidRDefault="00B02BD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BDB" w:rsidRDefault="00B02BD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2CC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0CAC"/>
    <w:rsid w:val="0013113E"/>
    <w:rsid w:val="00131417"/>
    <w:rsid w:val="001524C9"/>
    <w:rsid w:val="00153B1C"/>
    <w:rsid w:val="00153C26"/>
    <w:rsid w:val="001641FA"/>
    <w:rsid w:val="0016475A"/>
    <w:rsid w:val="00164EBB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C7F1D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93BBD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16F64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52B70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62CC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2BDB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87074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272F3"/>
    <w:rsid w:val="00C343F5"/>
    <w:rsid w:val="00C40555"/>
    <w:rsid w:val="00C40D51"/>
    <w:rsid w:val="00C429A6"/>
    <w:rsid w:val="00C504F8"/>
    <w:rsid w:val="00C52A99"/>
    <w:rsid w:val="00C727B3"/>
    <w:rsid w:val="00C72BA2"/>
    <w:rsid w:val="00C77616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2FD8"/>
    <w:rsid w:val="00D54656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21E1"/>
    <w:rsid w:val="00EC662E"/>
    <w:rsid w:val="00EC6804"/>
    <w:rsid w:val="00ED1F6B"/>
    <w:rsid w:val="00EE049D"/>
    <w:rsid w:val="00EE25BE"/>
    <w:rsid w:val="00EE2721"/>
    <w:rsid w:val="00EE2A0B"/>
    <w:rsid w:val="00EF107A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3AA5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AD0CE9"/>
  <w15:chartTrackingRefBased/>
  <w15:docId w15:val="{12C86B22-B8C9-4CB5-BE80-3E2BCE5F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77616"/>
    <w:pPr>
      <w:tabs>
        <w:tab w:val="clear" w:pos="340"/>
        <w:tab w:val="clear" w:pos="595"/>
        <w:tab w:val="clear" w:pos="851"/>
      </w:tabs>
      <w:spacing w:before="240" w:after="60" w:line="240" w:lineRule="auto"/>
      <w:outlineLvl w:val="6"/>
    </w:pPr>
    <w:rPr>
      <w:rFonts w:ascii="Calibri" w:eastAsia="Times New Roman" w:hAnsi="Calibri" w:cs="Times New Roman"/>
      <w:noProof w:val="0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77616"/>
    <w:rPr>
      <w:rFonts w:ascii="Calibri" w:eastAsia="Times New Roman" w:hAnsi="Calibri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62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8</cp:revision>
  <cp:lastPrinted>2018-05-03T09:17:00Z</cp:lastPrinted>
  <dcterms:created xsi:type="dcterms:W3CDTF">2018-01-19T11:06:00Z</dcterms:created>
  <dcterms:modified xsi:type="dcterms:W3CDTF">2018-07-03T13:11:00Z</dcterms:modified>
</cp:coreProperties>
</file>