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9A0ED0">
              <w:t>22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9A0ED0" w:rsidP="009A0ED0">
      <w:pPr>
        <w:pStyle w:val="ekvue1arial"/>
      </w:pPr>
      <w:bookmarkStart w:id="0" w:name="bmStart"/>
      <w:bookmarkEnd w:id="0"/>
      <w:r>
        <w:t>Aussagesätze</w:t>
      </w:r>
    </w:p>
    <w:p w:rsidR="009A0ED0" w:rsidRDefault="009A0ED0" w:rsidP="00005AE2"/>
    <w:p w:rsidR="009A0ED0" w:rsidRDefault="009A0ED0" w:rsidP="009A0ED0">
      <w:pPr>
        <w:pStyle w:val="ekvnummerierung"/>
        <w:framePr w:wrap="around"/>
      </w:pPr>
      <w:r>
        <w:t>1</w:t>
      </w:r>
    </w:p>
    <w:p w:rsidR="009A0ED0" w:rsidRDefault="009A0ED0" w:rsidP="009A0ED0">
      <w:pPr>
        <w:pStyle w:val="ekvnummerierung"/>
        <w:framePr w:wrap="around"/>
      </w:pPr>
    </w:p>
    <w:p w:rsidR="009A0ED0" w:rsidRPr="00D3427F" w:rsidRDefault="009A0ED0" w:rsidP="009A0ED0">
      <w:pPr>
        <w:pStyle w:val="ekvnummerierung"/>
        <w:framePr w:wrap="around"/>
      </w:pPr>
    </w:p>
    <w:p w:rsidR="009A0ED0" w:rsidRPr="00287B24" w:rsidRDefault="009A0ED0" w:rsidP="009A0ED0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0ED0" w:rsidRDefault="009A0ED0" w:rsidP="009A0ED0">
      <w:r>
        <w:t>Setze am Satzende einen Punkt.</w:t>
      </w:r>
    </w:p>
    <w:p w:rsidR="009A0ED0" w:rsidRDefault="009A0ED0" w:rsidP="009A0ED0">
      <w:r>
        <w:t>Verbessere die Satzanfänge.</w:t>
      </w:r>
    </w:p>
    <w:p w:rsidR="009A0ED0" w:rsidRDefault="009A0ED0" w:rsidP="00005AE2"/>
    <w:p w:rsidR="009A0ED0" w:rsidRDefault="009A0ED0" w:rsidP="009A0ED0">
      <w:pPr>
        <w:pStyle w:val="ekvue3arial"/>
      </w:pPr>
      <w:r>
        <w:t>Unsere Haustiere</w:t>
      </w:r>
    </w:p>
    <w:p w:rsidR="0070726B" w:rsidRDefault="0070726B" w:rsidP="0070726B">
      <w:pPr>
        <w:pStyle w:val="ekvgrundtexthalbe"/>
      </w:pPr>
    </w:p>
    <w:p w:rsidR="0070726B" w:rsidRDefault="0070726B" w:rsidP="0070726B">
      <w:pPr>
        <w:pStyle w:val="ekvgrundtexthalbe"/>
      </w:pPr>
      <w:r>
        <w:rPr>
          <w:sz w:val="22"/>
          <w:lang w:eastAsia="de-D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93548</wp:posOffset>
            </wp:positionV>
            <wp:extent cx="1648800" cy="910800"/>
            <wp:effectExtent l="0" t="0" r="8890" b="3810"/>
            <wp:wrapNone/>
            <wp:docPr id="1" name="Grafik 1" descr="Has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e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800" cy="9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726B" w:rsidRDefault="0070726B" w:rsidP="0070726B">
      <w:pPr>
        <w:spacing w:before="120"/>
        <w:ind w:left="2835"/>
      </w:pPr>
      <w:r>
        <w:t>Tom mag seine Kaninchen sehr gern</w:t>
      </w:r>
    </w:p>
    <w:p w:rsidR="0070726B" w:rsidRDefault="0070726B" w:rsidP="00B84511">
      <w:pPr>
        <w:spacing w:before="200"/>
        <w:ind w:left="2835"/>
      </w:pPr>
      <w:r>
        <w:t>er füttert sie jeden Tag</w:t>
      </w:r>
    </w:p>
    <w:p w:rsidR="0070726B" w:rsidRDefault="0070726B" w:rsidP="00B84511">
      <w:pPr>
        <w:spacing w:before="200"/>
        <w:ind w:left="2835"/>
      </w:pPr>
      <w:r>
        <w:t>am liebsten fressen sie Möhren</w:t>
      </w:r>
    </w:p>
    <w:p w:rsidR="0070726B" w:rsidRDefault="0070726B" w:rsidP="0070726B">
      <w:pPr>
        <w:spacing w:before="120"/>
      </w:pPr>
      <w:r>
        <w:rPr>
          <w:lang w:eastAsia="de-DE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3825875</wp:posOffset>
            </wp:positionH>
            <wp:positionV relativeFrom="paragraph">
              <wp:posOffset>160331</wp:posOffset>
            </wp:positionV>
            <wp:extent cx="1105200" cy="1227600"/>
            <wp:effectExtent l="0" t="0" r="0" b="0"/>
            <wp:wrapNone/>
            <wp:docPr id="7" name="Grafik 7" descr="Kat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tz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200" cy="122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726B" w:rsidRPr="00FB3BCE" w:rsidRDefault="0070726B" w:rsidP="0070726B">
      <w:pPr>
        <w:pStyle w:val="ekvgrundtexthalbe"/>
      </w:pPr>
    </w:p>
    <w:p w:rsidR="0070726B" w:rsidRDefault="0070726B" w:rsidP="0070726B">
      <w:pPr>
        <w:spacing w:before="120"/>
      </w:pPr>
      <w:r>
        <w:t>Milas Katze heißt Mischa meistens spielt Mischa</w:t>
      </w:r>
    </w:p>
    <w:p w:rsidR="0070726B" w:rsidRDefault="0070726B" w:rsidP="00B84511">
      <w:pPr>
        <w:spacing w:before="200"/>
      </w:pPr>
      <w:r>
        <w:t>gern mit Mila manchmal kratzt sie Mila</w:t>
      </w:r>
    </w:p>
    <w:p w:rsidR="0070726B" w:rsidRDefault="0070726B" w:rsidP="00B84511">
      <w:pPr>
        <w:spacing w:before="200"/>
      </w:pPr>
      <w:bookmarkStart w:id="1" w:name="_GoBack"/>
      <w:bookmarkEnd w:id="1"/>
      <w:r>
        <w:t>auch dann will sie in Ruhe gelassen werden</w:t>
      </w:r>
      <w:r w:rsidRPr="009A0ED0">
        <w:t xml:space="preserve"> </w:t>
      </w:r>
    </w:p>
    <w:p w:rsidR="0070726B" w:rsidRPr="009A0ED0" w:rsidRDefault="0070726B" w:rsidP="009A0ED0">
      <w:pPr>
        <w:pStyle w:val="ekvschreiblinie"/>
        <w:tabs>
          <w:tab w:val="clear" w:pos="340"/>
          <w:tab w:val="clear" w:pos="595"/>
          <w:tab w:val="clear" w:pos="851"/>
          <w:tab w:val="clear" w:pos="9327"/>
          <w:tab w:val="left" w:pos="6096"/>
        </w:tabs>
        <w:rPr>
          <w:sz w:val="28"/>
        </w:rPr>
      </w:pPr>
      <w:r w:rsidRPr="009A0ED0">
        <w:rPr>
          <w:sz w:val="28"/>
          <w:lang w:eastAsia="de-DE"/>
        </w:rPr>
        <w:tab/>
      </w:r>
    </w:p>
    <w:p w:rsidR="009A0ED0" w:rsidRDefault="009A0ED0" w:rsidP="009A0ED0"/>
    <w:p w:rsidR="00B06231" w:rsidRPr="00D3427F" w:rsidRDefault="00B06231" w:rsidP="00B06231">
      <w:pPr>
        <w:pStyle w:val="ekvnummerierung"/>
        <w:framePr w:wrap="around"/>
      </w:pPr>
      <w:r>
        <w:t>2</w:t>
      </w:r>
    </w:p>
    <w:p w:rsidR="00B06231" w:rsidRPr="00287B24" w:rsidRDefault="00B06231" w:rsidP="00B0623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0ED0" w:rsidRDefault="009A0ED0" w:rsidP="009A0ED0">
      <w:r>
        <w:t>Färbe</w:t>
      </w:r>
      <w:r w:rsidR="00B06231">
        <w:t xml:space="preserve">: </w:t>
      </w:r>
      <w:r w:rsidR="00C81061" w:rsidRPr="00C81061">
        <w:rPr>
          <w:rStyle w:val="ekvfett"/>
        </w:rPr>
        <w:t>Satzanfänge</w:t>
      </w:r>
      <w:r w:rsidR="00C81061">
        <w:t xml:space="preserve"> gelb und </w:t>
      </w:r>
      <w:r w:rsidR="00C81061" w:rsidRPr="00C81061">
        <w:rPr>
          <w:rStyle w:val="ekvfett"/>
        </w:rPr>
        <w:t>Punkte</w:t>
      </w:r>
      <w:r w:rsidR="00C81061">
        <w:t xml:space="preserve"> grün.</w:t>
      </w:r>
    </w:p>
    <w:p w:rsidR="009A0ED0" w:rsidRDefault="009A0ED0" w:rsidP="0070726B">
      <w:pPr>
        <w:pStyle w:val="ekvgrundtexthalbe"/>
      </w:pPr>
    </w:p>
    <w:p w:rsidR="0070726B" w:rsidRDefault="0070726B" w:rsidP="009A0ED0"/>
    <w:p w:rsidR="00B06231" w:rsidRPr="00287B24" w:rsidRDefault="00B06231" w:rsidP="00B0623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231" w:rsidRPr="00D3427F" w:rsidRDefault="00B06231" w:rsidP="00B06231">
      <w:pPr>
        <w:pStyle w:val="ekvnummerierung"/>
        <w:framePr w:wrap="around"/>
      </w:pPr>
      <w:r>
        <w:t>3</w:t>
      </w:r>
    </w:p>
    <w:p w:rsidR="009A0ED0" w:rsidRDefault="0070726B" w:rsidP="009A0ED0">
      <w:r>
        <w:drawing>
          <wp:anchor distT="0" distB="0" distL="114300" distR="114300" simplePos="0" relativeHeight="251665408" behindDoc="0" locked="0" layoutInCell="1" allowOverlap="1" wp14:anchorId="4B6E3F57" wp14:editId="5F80DC3F">
            <wp:simplePos x="0" y="0"/>
            <wp:positionH relativeFrom="column">
              <wp:posOffset>-745203</wp:posOffset>
            </wp:positionH>
            <wp:positionV relativeFrom="paragraph">
              <wp:posOffset>260637</wp:posOffset>
            </wp:positionV>
            <wp:extent cx="314325" cy="333375"/>
            <wp:effectExtent l="0" t="0" r="9525" b="9525"/>
            <wp:wrapNone/>
            <wp:docPr id="9" name="Grafik 9" descr="S001310575_Pikto_Schreibe-ins-H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001310575_Pikto_Schreibe-ins-Hef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40" t="48186" r="48260" b="47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0ED0">
        <w:t>Übe einen der Texte als Schleichdiktat.</w:t>
      </w:r>
    </w:p>
    <w:p w:rsidR="0070726B" w:rsidRDefault="0070726B" w:rsidP="009A0ED0"/>
    <w:p w:rsidR="0070726B" w:rsidRDefault="0070726B" w:rsidP="009A0ED0"/>
    <w:p w:rsidR="00B06231" w:rsidRPr="00D3427F" w:rsidRDefault="00B06231" w:rsidP="00B06231">
      <w:pPr>
        <w:pStyle w:val="ekvnummerierung"/>
        <w:framePr w:wrap="around"/>
      </w:pPr>
      <w:r>
        <w:t>4</w:t>
      </w:r>
    </w:p>
    <w:p w:rsidR="00B06231" w:rsidRPr="00287B24" w:rsidRDefault="00B06231" w:rsidP="00B0623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0ED0" w:rsidRDefault="009A0ED0" w:rsidP="009A0ED0">
      <w:r>
        <w:t>Welches ist dein Lieblingstier?</w:t>
      </w:r>
    </w:p>
    <w:p w:rsidR="009A0ED0" w:rsidRDefault="009A0ED0" w:rsidP="009A0ED0">
      <w:r>
        <w:t>Schreibe Aussagesätze.</w:t>
      </w:r>
    </w:p>
    <w:p w:rsidR="00B06231" w:rsidRDefault="00B06231" w:rsidP="00B06231">
      <w:r>
        <w:t xml:space="preserve">Färbe: </w:t>
      </w:r>
      <w:r w:rsidRPr="00C81061">
        <w:rPr>
          <w:rStyle w:val="ekvfett"/>
        </w:rPr>
        <w:t>Satzanfänge</w:t>
      </w:r>
      <w:r>
        <w:t xml:space="preserve"> gelb</w:t>
      </w:r>
      <w:r w:rsidR="00C81061">
        <w:t xml:space="preserve"> und </w:t>
      </w:r>
      <w:r w:rsidRPr="00C81061">
        <w:rPr>
          <w:rStyle w:val="ekvfett"/>
        </w:rPr>
        <w:t>Punkt</w:t>
      </w:r>
      <w:r w:rsidR="00C81061" w:rsidRPr="00C81061">
        <w:rPr>
          <w:rStyle w:val="ekvfett"/>
        </w:rPr>
        <w:t>e</w:t>
      </w:r>
      <w:r>
        <w:t xml:space="preserve"> grün. </w:t>
      </w:r>
    </w:p>
    <w:p w:rsidR="009A0ED0" w:rsidRDefault="009A0ED0" w:rsidP="009A0ED0"/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B06231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  <w:tr w:rsidR="00B06231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  <w:tr w:rsidR="00B06231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</w:tbl>
    <w:p w:rsidR="00B06231" w:rsidRDefault="00B06231" w:rsidP="0070726B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B06231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  <w:tr w:rsidR="00B06231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  <w:tr w:rsidR="00B06231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</w:tbl>
    <w:p w:rsidR="00B06231" w:rsidRDefault="00B06231" w:rsidP="0070726B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B06231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  <w:tr w:rsidR="00B06231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  <w:tr w:rsidR="00B06231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</w:tbl>
    <w:p w:rsidR="00B06231" w:rsidRDefault="00B06231" w:rsidP="0070726B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B06231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  <w:tr w:rsidR="00B06231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  <w:tr w:rsidR="00B06231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</w:tbl>
    <w:p w:rsidR="00B06231" w:rsidRDefault="00B06231" w:rsidP="0070726B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B06231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  <w:tr w:rsidR="00B06231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B06231" w:rsidRPr="001F1E3D" w:rsidRDefault="00B06231" w:rsidP="001F1E3D">
            <w:pPr>
              <w:pStyle w:val="ekvlinie"/>
            </w:pPr>
          </w:p>
        </w:tc>
      </w:tr>
      <w:tr w:rsidR="00B06231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065D25" w:rsidRDefault="00065D25" w:rsidP="001F1E3D">
            <w:pPr>
              <w:pStyle w:val="ekvlinie"/>
            </w:pPr>
          </w:p>
          <w:p w:rsidR="00065D25" w:rsidRPr="00065D25" w:rsidRDefault="00065D25" w:rsidP="00065D25">
            <w:pPr>
              <w:rPr>
                <w:lang w:eastAsia="de-DE"/>
              </w:rPr>
            </w:pPr>
          </w:p>
          <w:p w:rsidR="00B06231" w:rsidRPr="00065D25" w:rsidRDefault="00B06231" w:rsidP="00065D25">
            <w:pPr>
              <w:rPr>
                <w:lang w:eastAsia="de-DE"/>
              </w:rPr>
            </w:pPr>
          </w:p>
        </w:tc>
      </w:tr>
    </w:tbl>
    <w:p w:rsidR="00B06231" w:rsidRDefault="00B06231" w:rsidP="009A0ED0"/>
    <w:sectPr w:rsidR="00B06231" w:rsidSect="008D5A1A">
      <w:footerReference w:type="default" r:id="rId1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29F" w:rsidRDefault="0021129F" w:rsidP="003C599D">
      <w:pPr>
        <w:spacing w:line="240" w:lineRule="auto"/>
      </w:pPr>
      <w:r>
        <w:separator/>
      </w:r>
    </w:p>
  </w:endnote>
  <w:endnote w:type="continuationSeparator" w:id="0">
    <w:p w:rsidR="0021129F" w:rsidRDefault="0021129F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065D25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065D25" w:rsidRDefault="00065D25" w:rsidP="00370A70">
          <w:pPr>
            <w:pStyle w:val="ekvpagina"/>
          </w:pPr>
        </w:p>
        <w:p w:rsidR="00065D25" w:rsidRPr="00065D25" w:rsidRDefault="00065D25" w:rsidP="00370A70">
          <w:pPr>
            <w:pStyle w:val="ekvpagina"/>
            <w:rPr>
              <w:rStyle w:val="ekvfett"/>
            </w:rPr>
          </w:pPr>
          <w:r w:rsidRPr="00065D25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005AE2">
          <w:pPr>
            <w:pStyle w:val="ekvquelle"/>
          </w:pPr>
          <w:r w:rsidRPr="00005AE2">
            <w:t>Textquellen:</w:t>
          </w:r>
          <w:r w:rsidR="00065D25">
            <w:t xml:space="preserve"> </w:t>
          </w:r>
          <w:r w:rsidR="00DF2B2B">
            <w:t>Karin Eschenbach, Staig</w:t>
          </w:r>
        </w:p>
        <w:p w:rsidR="00193A18" w:rsidRPr="00025140" w:rsidRDefault="00193A18" w:rsidP="00005AE2">
          <w:pPr>
            <w:pStyle w:val="ekvquelle"/>
          </w:pPr>
          <w:r w:rsidRPr="00B84511">
            <w:t xml:space="preserve">Illustratoren: </w:t>
          </w:r>
          <w:r w:rsidR="00B84511" w:rsidRPr="00B84511">
            <w:t>Friederike Ablang,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29F" w:rsidRDefault="0021129F" w:rsidP="003C599D">
      <w:pPr>
        <w:spacing w:line="240" w:lineRule="auto"/>
      </w:pPr>
      <w:r>
        <w:separator/>
      </w:r>
    </w:p>
  </w:footnote>
  <w:footnote w:type="continuationSeparator" w:id="0">
    <w:p w:rsidR="0021129F" w:rsidRDefault="0021129F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ED0"/>
    <w:rsid w:val="000040E2"/>
    <w:rsid w:val="00005AE2"/>
    <w:rsid w:val="000101D7"/>
    <w:rsid w:val="00017D13"/>
    <w:rsid w:val="00017FBB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65D25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129F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007E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4A1D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912"/>
    <w:rsid w:val="00685FDD"/>
    <w:rsid w:val="00687BAD"/>
    <w:rsid w:val="00693676"/>
    <w:rsid w:val="00695168"/>
    <w:rsid w:val="006A0ACF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0726B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0ED0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06231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511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1061"/>
    <w:rsid w:val="00C842ED"/>
    <w:rsid w:val="00C84E4C"/>
    <w:rsid w:val="00C87044"/>
    <w:rsid w:val="00C90667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B34FC"/>
    <w:rsid w:val="00DC2340"/>
    <w:rsid w:val="00DC30DA"/>
    <w:rsid w:val="00DC4F7B"/>
    <w:rsid w:val="00DC5620"/>
    <w:rsid w:val="00DD47BB"/>
    <w:rsid w:val="00DE287B"/>
    <w:rsid w:val="00DF129D"/>
    <w:rsid w:val="00DF2B2B"/>
    <w:rsid w:val="00DF4371"/>
    <w:rsid w:val="00DF625F"/>
    <w:rsid w:val="00DF74DB"/>
    <w:rsid w:val="00E01841"/>
    <w:rsid w:val="00E126C1"/>
    <w:rsid w:val="00E21473"/>
    <w:rsid w:val="00E22935"/>
    <w:rsid w:val="00E22C67"/>
    <w:rsid w:val="00E32B8C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33110E"/>
  <w15:chartTrackingRefBased/>
  <w15:docId w15:val="{9F9A5C0C-4960-40FD-8F58-A4F7C78CC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81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9</cp:revision>
  <cp:lastPrinted>2016-12-20T14:33:00Z</cp:lastPrinted>
  <dcterms:created xsi:type="dcterms:W3CDTF">2018-01-19T11:17:00Z</dcterms:created>
  <dcterms:modified xsi:type="dcterms:W3CDTF">2018-07-03T13:11:00Z</dcterms:modified>
</cp:coreProperties>
</file>