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6D512E80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65D42021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15E18947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085C22DE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51B2495B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3FB5166E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212A42CB" w14:textId="77777777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D844EF">
              <w:t>23</w:t>
            </w:r>
          </w:p>
        </w:tc>
      </w:tr>
      <w:tr w:rsidR="00BF17F2" w:rsidRPr="00BF17F2" w14:paraId="7320FB0A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E71CCA6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4EC4E8BA" w14:textId="77777777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534B95CF" w14:textId="77777777" w:rsidR="00CD7D9F" w:rsidRDefault="00D844EF" w:rsidP="00D844EF">
      <w:pPr>
        <w:pStyle w:val="ekvue1arial"/>
      </w:pPr>
      <w:bookmarkStart w:id="0" w:name="bmStart"/>
      <w:bookmarkEnd w:id="0"/>
      <w:r>
        <w:t>Fragesätze</w:t>
      </w:r>
      <w:r w:rsidR="00CD1251" w:rsidRPr="00CD1251">
        <w:rPr>
          <w:lang w:eastAsia="de-DE"/>
        </w:rPr>
        <w:t xml:space="preserve"> </w:t>
      </w:r>
    </w:p>
    <w:p w14:paraId="15BF04B0" w14:textId="77777777" w:rsidR="00D844EF" w:rsidRDefault="00D844EF" w:rsidP="00005AE2"/>
    <w:p w14:paraId="5C238949" w14:textId="77777777" w:rsidR="00D844EF" w:rsidRPr="00D3427F" w:rsidRDefault="00D844EF" w:rsidP="00D844EF">
      <w:pPr>
        <w:pStyle w:val="ekvnummerierung"/>
        <w:framePr w:wrap="around"/>
      </w:pPr>
      <w:r>
        <w:t>1</w:t>
      </w:r>
    </w:p>
    <w:p w14:paraId="5A569BF2" w14:textId="77777777" w:rsidR="00D844EF" w:rsidRPr="00287B24" w:rsidRDefault="00D844EF" w:rsidP="00D844EF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7E942BFA" wp14:editId="15680B63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9785E" w14:textId="77777777" w:rsidR="00D4323D" w:rsidRPr="00D4323D" w:rsidRDefault="00D844EF" w:rsidP="00D4323D">
      <w:pPr>
        <w:rPr>
          <w:color w:val="FF0000"/>
          <w:sz w:val="18"/>
          <w:szCs w:val="18"/>
        </w:rPr>
      </w:pPr>
      <w:r>
        <w:t>Ergänze die Fragewörter und die Fragezeichen.</w:t>
      </w:r>
      <w:r w:rsidR="00D4323D" w:rsidRPr="00D4323D">
        <w:rPr>
          <w:color w:val="FF0000"/>
          <w:sz w:val="18"/>
          <w:szCs w:val="18"/>
        </w:rPr>
        <w:t xml:space="preserve"> </w:t>
      </w:r>
    </w:p>
    <w:p w14:paraId="4B7B85BD" w14:textId="77777777" w:rsidR="00D844EF" w:rsidRDefault="00D844EF" w:rsidP="00D4323D">
      <w:pPr>
        <w:pStyle w:val="ekvgrundtexthalbe"/>
      </w:pPr>
    </w:p>
    <w:p w14:paraId="5CC68A76" w14:textId="77777777" w:rsidR="00D4323D" w:rsidRDefault="00D4323D" w:rsidP="001B062A">
      <w:pPr>
        <w:ind w:left="851"/>
      </w:pPr>
    </w:p>
    <w:p w14:paraId="47BAB2CC" w14:textId="1FE1FFA4" w:rsidR="00D4323D" w:rsidRDefault="00D4323D" w:rsidP="00D71A09">
      <w:pPr>
        <w:tabs>
          <w:tab w:val="clear" w:pos="340"/>
          <w:tab w:val="clear" w:pos="595"/>
          <w:tab w:val="clear" w:pos="851"/>
          <w:tab w:val="left" w:pos="1134"/>
          <w:tab w:val="left" w:pos="2410"/>
        </w:tabs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</w:pPr>
      <w:bookmarkStart w:id="1" w:name="_Hlk513009772"/>
      <w:r>
        <w:rPr>
          <w:lang w:eastAsia="de-DE"/>
        </w:rPr>
        <mc:AlternateContent>
          <mc:Choice Requires="wps">
            <w:drawing>
              <wp:inline distT="0" distB="0" distL="0" distR="0" wp14:anchorId="1B4E46D1" wp14:editId="3ACF4151">
                <wp:extent cx="809625" cy="269875"/>
                <wp:effectExtent l="0" t="0" r="26670" b="15875"/>
                <wp:docPr id="19" name="Textfel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6B78D88" w14:textId="77777777" w:rsidR="00D4323D" w:rsidRPr="000037EA" w:rsidRDefault="00D4323D" w:rsidP="00D4323D">
                            <w:pPr>
                              <w:pStyle w:val="ekvaufgabenwortkarte"/>
                              <w:jc w:val="center"/>
                            </w:pPr>
                            <w:r>
                              <w:t>wer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B4E46D1" id="_x0000_t202" coordsize="21600,21600" o:spt="202" path="m,l,21600r21600,l21600,xe">
                <v:stroke joinstyle="miter"/>
                <v:path gradientshapeok="t" o:connecttype="rect"/>
              </v:shapetype>
              <v:shape id="Textfeld 19" o:spid="_x0000_s1026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" filled="f" strokecolor="black [3213]" strokeweight=".5pt">
                <v:textbox>
                  <w:txbxContent>
                    <w:p w14:paraId="66B78D88" w14:textId="77777777" w:rsidR="00D4323D" w:rsidRPr="000037EA" w:rsidRDefault="00D4323D" w:rsidP="00D4323D">
                      <w:pPr>
                        <w:pStyle w:val="ekvaufgabenwortkarte"/>
                        <w:jc w:val="center"/>
                      </w:pPr>
                      <w:r>
                        <w:t>wer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7AE07B36" wp14:editId="10E3BBCF">
                <wp:extent cx="809625" cy="269875"/>
                <wp:effectExtent l="0" t="0" r="13970" b="15875"/>
                <wp:docPr id="20" name="Textfeld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19FE0DE" w14:textId="77777777" w:rsidR="00D4323D" w:rsidRPr="000037EA" w:rsidRDefault="00D4323D" w:rsidP="00D4323D">
                            <w:pPr>
                              <w:pStyle w:val="ekvaufgabenwortkarte"/>
                              <w:jc w:val="center"/>
                            </w:pPr>
                            <w:r>
                              <w:t>wie viele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FCACC96" id="Textfeld 20" o:spid="_x0000_s1028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" filled="f" strokecolor="black [3213]" strokeweight=".5pt">
                <v:textbox>
                  <w:txbxContent>
                    <w:p w:rsidR="00D4323D" w:rsidRPr="000037EA" w:rsidRDefault="00D4323D" w:rsidP="00D4323D">
                      <w:pPr>
                        <w:pStyle w:val="ekvaufgabenwortkarte"/>
                        <w:jc w:val="center"/>
                      </w:pPr>
                      <w:r>
                        <w:t>wie viele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0BA8AAFA" wp14:editId="14CA348D">
                <wp:extent cx="809625" cy="269875"/>
                <wp:effectExtent l="0" t="0" r="20320" b="15875"/>
                <wp:docPr id="21" name="Textfeld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3BC81C2" w14:textId="77777777" w:rsidR="00D4323D" w:rsidRPr="000037EA" w:rsidRDefault="00D4323D" w:rsidP="00D4323D">
                            <w:pPr>
                              <w:pStyle w:val="ekvaufgabenwortkarte"/>
                              <w:jc w:val="center"/>
                            </w:pPr>
                            <w:r>
                              <w:t>wo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BA8AAFA" id="Textfeld 21" o:spid="_x0000_s1028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" filled="f" strokecolor="black [3213]" strokeweight=".5pt">
                <v:textbox>
                  <w:txbxContent>
                    <w:p w14:paraId="03BC81C2" w14:textId="77777777" w:rsidR="00D4323D" w:rsidRPr="000037EA" w:rsidRDefault="00D4323D" w:rsidP="00D4323D">
                      <w:pPr>
                        <w:pStyle w:val="ekvaufgabenwortkarte"/>
                        <w:jc w:val="center"/>
                      </w:pPr>
                      <w:r>
                        <w:t>wo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70381FE4" wp14:editId="342C72E7">
                <wp:extent cx="809625" cy="269875"/>
                <wp:effectExtent l="0" t="0" r="15875" b="15875"/>
                <wp:docPr id="22" name="Textfeld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3845737" w14:textId="77777777" w:rsidR="00D4323D" w:rsidRPr="000037EA" w:rsidRDefault="00D4323D" w:rsidP="00D4323D">
                            <w:pPr>
                              <w:pStyle w:val="ekvaufgabenwortkarte"/>
                              <w:jc w:val="center"/>
                            </w:pPr>
                            <w:r>
                              <w:t>welche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3C14FA3" id="Textfeld 22" o:spid="_x0000_s1030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" filled="f" strokecolor="black [3213]" strokeweight=".5pt">
                <v:textbox>
                  <w:txbxContent>
                    <w:p w:rsidR="00D4323D" w:rsidRPr="000037EA" w:rsidRDefault="00D4323D" w:rsidP="00D4323D">
                      <w:pPr>
                        <w:pStyle w:val="ekvaufgabenwortkarte"/>
                        <w:jc w:val="center"/>
                      </w:pPr>
                      <w:r>
                        <w:t>welche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bookmarkEnd w:id="1"/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2840D22C" wp14:editId="59CBBC0C">
                <wp:extent cx="809625" cy="269875"/>
                <wp:effectExtent l="0" t="0" r="13970" b="15875"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F919FEE" w14:textId="77777777" w:rsidR="00D4323D" w:rsidRPr="000037EA" w:rsidRDefault="00D4323D" w:rsidP="00D4323D">
                            <w:pPr>
                              <w:pStyle w:val="ekvaufgabenwortkarte"/>
                              <w:jc w:val="center"/>
                            </w:pPr>
                            <w:r>
                              <w:t>was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87564CA" id="Textfeld 1" o:spid="_x0000_s1031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" filled="f" strokecolor="black [3213]" strokeweight=".5pt">
                <v:textbox>
                  <w:txbxContent>
                    <w:p w:rsidR="00D4323D" w:rsidRPr="000037EA" w:rsidRDefault="00D4323D" w:rsidP="00D4323D">
                      <w:pPr>
                        <w:pStyle w:val="ekvaufgabenwortkarte"/>
                        <w:jc w:val="center"/>
                      </w:pPr>
                      <w:r>
                        <w:t>was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77F9FEEF" wp14:editId="4CB60A37">
                <wp:extent cx="809625" cy="269875"/>
                <wp:effectExtent l="0" t="0" r="20320" b="15875"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EFA44D5" w14:textId="77777777" w:rsidR="00D4323D" w:rsidRPr="000037EA" w:rsidRDefault="00D4323D" w:rsidP="00D4323D">
                            <w:pPr>
                              <w:pStyle w:val="ekvaufgabenwortkarte"/>
                              <w:jc w:val="center"/>
                            </w:pPr>
                            <w:r>
                              <w:t>wie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02D2BD8" id="Textfeld 2" o:spid="_x0000_s1032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" filled="f" strokecolor="black [3213]" strokeweight=".5pt">
                <v:textbox>
                  <w:txbxContent>
                    <w:p w:rsidR="00D4323D" w:rsidRPr="000037EA" w:rsidRDefault="00D4323D" w:rsidP="00D4323D">
                      <w:pPr>
                        <w:pStyle w:val="ekvaufgabenwortkarte"/>
                        <w:jc w:val="center"/>
                      </w:pPr>
                      <w:r>
                        <w:t>wie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 </w:t>
      </w:r>
    </w:p>
    <w:p w14:paraId="016307A2" w14:textId="77777777" w:rsidR="00B5261B" w:rsidRDefault="00B5261B" w:rsidP="00B5261B">
      <w:pPr>
        <w:pStyle w:val="ekvgrundtexthalbe"/>
      </w:pPr>
    </w:p>
    <w:tbl>
      <w:tblPr>
        <w:tblpPr w:leftFromText="142" w:rightFromText="142" w:vertAnchor="text" w:horzAnchor="margin" w:tblpX="-226" w:tblpY="41"/>
        <w:tblW w:w="9076" w:type="dxa"/>
        <w:tblCellSpacing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"/>
        <w:gridCol w:w="8084"/>
      </w:tblGrid>
      <w:tr w:rsidR="00D4323D" w:rsidRPr="00FB3BCE" w14:paraId="2590CF09" w14:textId="77777777" w:rsidTr="00CD1251">
        <w:trPr>
          <w:trHeight w:val="510"/>
          <w:tblCellSpacing w:w="113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2575" w14:textId="77777777" w:rsidR="00D4323D" w:rsidRPr="00570FFF" w:rsidRDefault="00D4323D" w:rsidP="00CD1251">
            <w:pPr>
              <w:jc w:val="center"/>
              <w:rPr>
                <w:rStyle w:val="ekvfett"/>
                <w:b w:val="0"/>
                <w:szCs w:val="23"/>
              </w:rPr>
            </w:pPr>
            <w:r w:rsidRPr="00570FFF">
              <w:rPr>
                <w:rStyle w:val="ekvfett"/>
                <w:b w:val="0"/>
                <w:szCs w:val="23"/>
              </w:rPr>
              <w:t>1</w:t>
            </w:r>
          </w:p>
        </w:tc>
        <w:tc>
          <w:tcPr>
            <w:tcW w:w="7745" w:type="dxa"/>
            <w:shd w:val="clear" w:color="auto" w:fill="auto"/>
            <w:tcMar>
              <w:left w:w="0" w:type="dxa"/>
            </w:tcMar>
            <w:vAlign w:val="center"/>
          </w:tcPr>
          <w:p w14:paraId="632BE22D" w14:textId="77777777" w:rsidR="00D4323D" w:rsidRPr="00FB3BCE" w:rsidRDefault="00D4323D" w:rsidP="00CD1251">
            <w:r w:rsidRPr="009C41F3">
              <w:rPr>
                <w:rStyle w:val="ekvlckentext"/>
              </w:rPr>
              <w:t>______</w:t>
            </w:r>
            <w:r w:rsidR="009C41F3" w:rsidRPr="009C41F3">
              <w:rPr>
                <w:rStyle w:val="ekvlckentext"/>
              </w:rPr>
              <w:t>__</w:t>
            </w:r>
            <w:r w:rsidRPr="009C41F3">
              <w:rPr>
                <w:rStyle w:val="ekvlckentext"/>
              </w:rPr>
              <w:t>_____</w:t>
            </w:r>
            <w:r>
              <w:t xml:space="preserve"> Sportart machst du am liebsten</w:t>
            </w:r>
            <w:r w:rsidRPr="009C41F3">
              <w:rPr>
                <w:rStyle w:val="ekvlckentext"/>
              </w:rPr>
              <w:t>___</w:t>
            </w:r>
          </w:p>
        </w:tc>
      </w:tr>
      <w:tr w:rsidR="00D4323D" w:rsidRPr="00FB3BCE" w14:paraId="308AD49B" w14:textId="77777777" w:rsidTr="00CD1251">
        <w:trPr>
          <w:trHeight w:val="510"/>
          <w:tblCellSpacing w:w="113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5B52" w14:textId="77777777" w:rsidR="00D4323D" w:rsidRPr="00570FFF" w:rsidRDefault="00D4323D" w:rsidP="00CD1251">
            <w:pPr>
              <w:jc w:val="center"/>
              <w:rPr>
                <w:rStyle w:val="ekvfett"/>
                <w:szCs w:val="23"/>
              </w:rPr>
            </w:pPr>
            <w:r w:rsidRPr="00570FFF">
              <w:rPr>
                <w:rStyle w:val="ekvfett"/>
                <w:b w:val="0"/>
                <w:szCs w:val="23"/>
              </w:rPr>
              <w:t>2</w:t>
            </w:r>
          </w:p>
        </w:tc>
        <w:tc>
          <w:tcPr>
            <w:tcW w:w="7745" w:type="dxa"/>
            <w:shd w:val="clear" w:color="auto" w:fill="auto"/>
            <w:tcMar>
              <w:left w:w="0" w:type="dxa"/>
            </w:tcMar>
            <w:vAlign w:val="center"/>
          </w:tcPr>
          <w:p w14:paraId="61B32477" w14:textId="7D9C9A73" w:rsidR="00D4323D" w:rsidRPr="00FB3BCE" w:rsidRDefault="009C41F3" w:rsidP="00CD1251">
            <w:r w:rsidRPr="009C41F3">
              <w:rPr>
                <w:rStyle w:val="ekvlckentext"/>
              </w:rPr>
              <w:t>_____________</w:t>
            </w:r>
            <w:r>
              <w:t xml:space="preserve"> </w:t>
            </w:r>
            <w:r w:rsidR="00D4323D">
              <w:t>Kugeln Eis möchtest du essen</w:t>
            </w:r>
            <w:r w:rsidRPr="009C41F3">
              <w:rPr>
                <w:rStyle w:val="ekvlckentext"/>
              </w:rPr>
              <w:t>___</w:t>
            </w:r>
          </w:p>
        </w:tc>
      </w:tr>
      <w:tr w:rsidR="00D4323D" w:rsidRPr="00FB3BCE" w14:paraId="54E06A66" w14:textId="77777777" w:rsidTr="00CD1251">
        <w:trPr>
          <w:trHeight w:val="510"/>
          <w:tblCellSpacing w:w="113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FCF3" w14:textId="77777777" w:rsidR="00D4323D" w:rsidRPr="00570FFF" w:rsidRDefault="00D4323D" w:rsidP="00CD1251">
            <w:pPr>
              <w:jc w:val="center"/>
              <w:rPr>
                <w:rStyle w:val="ekvfett"/>
                <w:szCs w:val="23"/>
              </w:rPr>
            </w:pPr>
            <w:r w:rsidRPr="00570FFF">
              <w:rPr>
                <w:rStyle w:val="ekvfett"/>
                <w:b w:val="0"/>
                <w:szCs w:val="23"/>
              </w:rPr>
              <w:t>3</w:t>
            </w:r>
          </w:p>
        </w:tc>
        <w:tc>
          <w:tcPr>
            <w:tcW w:w="7745" w:type="dxa"/>
            <w:shd w:val="clear" w:color="auto" w:fill="auto"/>
            <w:tcMar>
              <w:left w:w="0" w:type="dxa"/>
            </w:tcMar>
            <w:vAlign w:val="center"/>
          </w:tcPr>
          <w:p w14:paraId="1596CA6D" w14:textId="3049D382" w:rsidR="00D4323D" w:rsidRPr="00FB3BCE" w:rsidRDefault="009C41F3" w:rsidP="00CD1251">
            <w:r w:rsidRPr="009C41F3">
              <w:rPr>
                <w:rStyle w:val="ekvlckentext"/>
              </w:rPr>
              <w:t>_____________</w:t>
            </w:r>
            <w:r>
              <w:t xml:space="preserve"> </w:t>
            </w:r>
            <w:r w:rsidR="00D4323D">
              <w:t>geht es deiner Schwester</w:t>
            </w:r>
            <w:r w:rsidRPr="009C41F3">
              <w:rPr>
                <w:rStyle w:val="ekvlckentext"/>
              </w:rPr>
              <w:t>___</w:t>
            </w:r>
          </w:p>
        </w:tc>
      </w:tr>
      <w:tr w:rsidR="00D4323D" w:rsidRPr="00FB3BCE" w14:paraId="59305925" w14:textId="77777777" w:rsidTr="00CD1251">
        <w:trPr>
          <w:trHeight w:val="510"/>
          <w:tblCellSpacing w:w="113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EAABD" w14:textId="77777777" w:rsidR="00D4323D" w:rsidRPr="00570FFF" w:rsidRDefault="00D4323D" w:rsidP="00CD1251">
            <w:pPr>
              <w:jc w:val="center"/>
              <w:rPr>
                <w:rStyle w:val="ekvfett"/>
                <w:szCs w:val="23"/>
              </w:rPr>
            </w:pPr>
            <w:r w:rsidRPr="00570FFF">
              <w:rPr>
                <w:rStyle w:val="ekvfett"/>
                <w:b w:val="0"/>
                <w:szCs w:val="23"/>
              </w:rPr>
              <w:t>4</w:t>
            </w:r>
          </w:p>
        </w:tc>
        <w:tc>
          <w:tcPr>
            <w:tcW w:w="7745" w:type="dxa"/>
            <w:shd w:val="clear" w:color="auto" w:fill="auto"/>
            <w:tcMar>
              <w:left w:w="0" w:type="dxa"/>
            </w:tcMar>
            <w:vAlign w:val="center"/>
          </w:tcPr>
          <w:p w14:paraId="0AC8ECC8" w14:textId="3C1908ED" w:rsidR="00D4323D" w:rsidRPr="00FB3BCE" w:rsidRDefault="00700A5C" w:rsidP="00CD1251">
            <w:r>
              <w:rPr>
                <w:lang w:eastAsia="de-DE"/>
              </w:rPr>
              <w:drawing>
                <wp:anchor distT="0" distB="0" distL="114300" distR="114300" simplePos="0" relativeHeight="251660288" behindDoc="0" locked="0" layoutInCell="1" allowOverlap="1" wp14:anchorId="4AF99691" wp14:editId="43400A53">
                  <wp:simplePos x="0" y="0"/>
                  <wp:positionH relativeFrom="column">
                    <wp:posOffset>3668395</wp:posOffset>
                  </wp:positionH>
                  <wp:positionV relativeFrom="paragraph">
                    <wp:posOffset>-530225</wp:posOffset>
                  </wp:positionV>
                  <wp:extent cx="1030605" cy="1745615"/>
                  <wp:effectExtent l="0" t="0" r="0" b="6985"/>
                  <wp:wrapNone/>
                  <wp:docPr id="8" name="Grafik 8" descr="E:\_Annett\Klett Verlag 2018\Hager\270941 Zebra 2 KV\Dateneingang\nachträgl. Illus\Rest\Rest\KV 23\S537270667_Zebra_denk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_Annett\Klett Verlag 2018\Hager\270941 Zebra 2 KV\Dateneingang\nachträgl. Illus\Rest\Rest\KV 23\S537270667_Zebra_denk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605" cy="174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C41F3" w:rsidRPr="009C41F3">
              <w:rPr>
                <w:rStyle w:val="ekvlckentext"/>
              </w:rPr>
              <w:t>_____________</w:t>
            </w:r>
            <w:r w:rsidR="009C41F3">
              <w:t xml:space="preserve"> </w:t>
            </w:r>
            <w:r w:rsidR="00D4323D">
              <w:t>ist dein neuer Lehrer</w:t>
            </w:r>
            <w:r w:rsidR="009C41F3" w:rsidRPr="009C41F3">
              <w:rPr>
                <w:rStyle w:val="ekvlckentext"/>
              </w:rPr>
              <w:t>___</w:t>
            </w:r>
          </w:p>
        </w:tc>
      </w:tr>
      <w:tr w:rsidR="00D4323D" w:rsidRPr="00FB3BCE" w14:paraId="3DE12BB6" w14:textId="77777777" w:rsidTr="00CD1251">
        <w:trPr>
          <w:trHeight w:val="510"/>
          <w:tblCellSpacing w:w="113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8CBE4" w14:textId="77777777" w:rsidR="00D4323D" w:rsidRPr="00570FFF" w:rsidRDefault="00D4323D" w:rsidP="00CD1251">
            <w:pPr>
              <w:jc w:val="center"/>
              <w:rPr>
                <w:rStyle w:val="ekvfett"/>
                <w:szCs w:val="23"/>
              </w:rPr>
            </w:pPr>
            <w:r w:rsidRPr="00570FFF">
              <w:rPr>
                <w:rStyle w:val="ekvfett"/>
                <w:b w:val="0"/>
                <w:szCs w:val="23"/>
              </w:rPr>
              <w:t>5</w:t>
            </w:r>
          </w:p>
        </w:tc>
        <w:tc>
          <w:tcPr>
            <w:tcW w:w="7745" w:type="dxa"/>
            <w:shd w:val="clear" w:color="auto" w:fill="auto"/>
            <w:tcMar>
              <w:left w:w="0" w:type="dxa"/>
            </w:tcMar>
            <w:vAlign w:val="center"/>
          </w:tcPr>
          <w:p w14:paraId="4E12AF70" w14:textId="7F1D5C19" w:rsidR="00D4323D" w:rsidRPr="00FB3BCE" w:rsidRDefault="009C41F3" w:rsidP="00CD1251">
            <w:r w:rsidRPr="009C41F3">
              <w:rPr>
                <w:rStyle w:val="ekvlckentext"/>
              </w:rPr>
              <w:t>_____________</w:t>
            </w:r>
            <w:r>
              <w:t xml:space="preserve"> </w:t>
            </w:r>
            <w:r w:rsidR="00D4323D">
              <w:t>möchtest du trinken</w:t>
            </w:r>
            <w:r w:rsidRPr="009C41F3">
              <w:rPr>
                <w:rStyle w:val="ekvlckentext"/>
              </w:rPr>
              <w:t>___</w:t>
            </w:r>
          </w:p>
        </w:tc>
      </w:tr>
      <w:tr w:rsidR="00D4323D" w:rsidRPr="00FB3BCE" w14:paraId="3F9CB4AD" w14:textId="77777777" w:rsidTr="00CD1251">
        <w:trPr>
          <w:trHeight w:val="510"/>
          <w:tblCellSpacing w:w="113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BEA9" w14:textId="77777777" w:rsidR="00D4323D" w:rsidRPr="00570FFF" w:rsidRDefault="00D4323D" w:rsidP="00CD1251">
            <w:pPr>
              <w:jc w:val="center"/>
              <w:rPr>
                <w:rStyle w:val="ekvfett"/>
                <w:szCs w:val="23"/>
              </w:rPr>
            </w:pPr>
            <w:r w:rsidRPr="00570FFF">
              <w:rPr>
                <w:rStyle w:val="ekvfett"/>
                <w:b w:val="0"/>
                <w:szCs w:val="23"/>
              </w:rPr>
              <w:t>6</w:t>
            </w:r>
          </w:p>
        </w:tc>
        <w:tc>
          <w:tcPr>
            <w:tcW w:w="7745" w:type="dxa"/>
            <w:shd w:val="clear" w:color="auto" w:fill="auto"/>
            <w:tcMar>
              <w:left w:w="0" w:type="dxa"/>
            </w:tcMar>
            <w:vAlign w:val="center"/>
          </w:tcPr>
          <w:p w14:paraId="54DD0F31" w14:textId="77777777" w:rsidR="00D4323D" w:rsidRPr="00FB3BCE" w:rsidRDefault="009C41F3" w:rsidP="00CD1251">
            <w:r w:rsidRPr="009C41F3">
              <w:rPr>
                <w:rStyle w:val="ekvlckentext"/>
              </w:rPr>
              <w:t>_____________</w:t>
            </w:r>
            <w:r>
              <w:t xml:space="preserve"> </w:t>
            </w:r>
            <w:r w:rsidR="00D4323D">
              <w:t>ist dein Lieblingsplatz</w:t>
            </w:r>
            <w:r w:rsidRPr="009C41F3">
              <w:rPr>
                <w:rStyle w:val="ekvlckentext"/>
              </w:rPr>
              <w:t>___</w:t>
            </w:r>
          </w:p>
        </w:tc>
      </w:tr>
    </w:tbl>
    <w:p w14:paraId="79CC3493" w14:textId="77777777" w:rsidR="00C24E8D" w:rsidRDefault="00C24E8D" w:rsidP="00CD1251"/>
    <w:p w14:paraId="2A09E28A" w14:textId="77777777" w:rsidR="00D844EF" w:rsidRDefault="00D844EF" w:rsidP="00CD1251">
      <w:pPr>
        <w:pStyle w:val="ekvgrundtexthalbe"/>
      </w:pPr>
    </w:p>
    <w:p w14:paraId="58449AC7" w14:textId="77777777" w:rsidR="00D844EF" w:rsidRPr="00D3427F" w:rsidRDefault="00D844EF" w:rsidP="00D844EF">
      <w:pPr>
        <w:pStyle w:val="ekvnummerierung"/>
        <w:framePr w:wrap="around"/>
      </w:pPr>
      <w:r>
        <w:t>2</w:t>
      </w:r>
    </w:p>
    <w:p w14:paraId="5AF2AB8B" w14:textId="77777777" w:rsidR="00D844EF" w:rsidRPr="00287B24" w:rsidRDefault="00D844EF" w:rsidP="00D844EF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7EB2AF53" wp14:editId="27FD1111">
            <wp:extent cx="288290" cy="28829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ABD8E0" w14:textId="77777777" w:rsidR="00D844EF" w:rsidRDefault="00D844EF" w:rsidP="00D844EF">
      <w:r>
        <w:t xml:space="preserve">Färbe: </w:t>
      </w:r>
      <w:r w:rsidRPr="009E625B">
        <w:rPr>
          <w:rStyle w:val="ekvfett"/>
        </w:rPr>
        <w:t>Satzanfänge</w:t>
      </w:r>
      <w:r>
        <w:t xml:space="preserve"> gelb</w:t>
      </w:r>
      <w:r w:rsidR="009E625B">
        <w:t xml:space="preserve"> und </w:t>
      </w:r>
      <w:r w:rsidRPr="009E625B">
        <w:rPr>
          <w:rStyle w:val="ekvfett"/>
        </w:rPr>
        <w:t>Fragezeichen</w:t>
      </w:r>
      <w:r>
        <w:t xml:space="preserve"> grün.</w:t>
      </w:r>
    </w:p>
    <w:p w14:paraId="1DABDA00" w14:textId="77777777" w:rsidR="00D844EF" w:rsidRDefault="00D844EF" w:rsidP="00D844EF"/>
    <w:p w14:paraId="64D6F68F" w14:textId="77777777" w:rsidR="00CD1251" w:rsidRDefault="00CD1251" w:rsidP="00CD1251">
      <w:pPr>
        <w:pStyle w:val="ekvgrundtexthalbe"/>
      </w:pPr>
    </w:p>
    <w:p w14:paraId="25BDAD82" w14:textId="77777777" w:rsidR="00D844EF" w:rsidRPr="00D3427F" w:rsidRDefault="00D844EF" w:rsidP="00D844EF">
      <w:pPr>
        <w:pStyle w:val="ekvnummerierung"/>
        <w:framePr w:wrap="around"/>
      </w:pPr>
      <w:r>
        <w:t>3</w:t>
      </w:r>
    </w:p>
    <w:p w14:paraId="78B61ABB" w14:textId="77777777" w:rsidR="00D844EF" w:rsidRPr="00287B24" w:rsidRDefault="00D844EF" w:rsidP="00D844EF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32849437" wp14:editId="2336D00F">
            <wp:extent cx="288290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C7536" w14:textId="77777777" w:rsidR="00D844EF" w:rsidRDefault="00D844EF" w:rsidP="00D844EF">
      <w:r>
        <w:t>Ordne die Antworten den Fragen zu.</w:t>
      </w:r>
    </w:p>
    <w:p w14:paraId="2D998D6F" w14:textId="77777777" w:rsidR="00D844EF" w:rsidRDefault="00D844EF" w:rsidP="00D4323D">
      <w:pPr>
        <w:pStyle w:val="ekvgrundtexthalbe"/>
      </w:pPr>
    </w:p>
    <w:tbl>
      <w:tblPr>
        <w:tblpPr w:leftFromText="142" w:rightFromText="142" w:vertAnchor="text" w:horzAnchor="margin" w:tblpX="-226" w:tblpY="1"/>
        <w:tblOverlap w:val="never"/>
        <w:tblW w:w="9077" w:type="dxa"/>
        <w:tblCellSpacing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"/>
        <w:gridCol w:w="8085"/>
      </w:tblGrid>
      <w:tr w:rsidR="00C24E8D" w:rsidRPr="00FB3BCE" w14:paraId="7F9E12EB" w14:textId="77777777" w:rsidTr="00CD1251">
        <w:trPr>
          <w:trHeight w:val="510"/>
          <w:tblCellSpacing w:w="113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395B1" w14:textId="77777777" w:rsidR="00C24E8D" w:rsidRPr="00570FFF" w:rsidRDefault="00C24E8D" w:rsidP="00CD1251">
            <w:pPr>
              <w:jc w:val="center"/>
              <w:rPr>
                <w:rStyle w:val="ekvfettkursiv"/>
                <w:b w:val="0"/>
                <w:szCs w:val="23"/>
              </w:rPr>
            </w:pPr>
            <w:r w:rsidRPr="00570FFF">
              <w:rPr>
                <w:rStyle w:val="ekvfett"/>
                <w:b w:val="0"/>
                <w:szCs w:val="23"/>
              </w:rPr>
              <w:t>2</w:t>
            </w:r>
          </w:p>
        </w:tc>
        <w:tc>
          <w:tcPr>
            <w:tcW w:w="7746" w:type="dxa"/>
            <w:shd w:val="clear" w:color="auto" w:fill="auto"/>
            <w:tcMar>
              <w:left w:w="0" w:type="dxa"/>
            </w:tcMar>
            <w:vAlign w:val="center"/>
          </w:tcPr>
          <w:p w14:paraId="2E22943F" w14:textId="77777777" w:rsidR="00C24E8D" w:rsidRPr="00FB3BCE" w:rsidRDefault="00C24E8D" w:rsidP="00CD1251">
            <w:r>
              <w:t>Ich möchte bitte zwei Kugeln.</w:t>
            </w:r>
          </w:p>
        </w:tc>
      </w:tr>
      <w:tr w:rsidR="00C24E8D" w:rsidRPr="00FB3BCE" w14:paraId="63CA2067" w14:textId="77777777" w:rsidTr="00CD1251">
        <w:trPr>
          <w:trHeight w:val="510"/>
          <w:tblCellSpacing w:w="113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8BFFF" w14:textId="77777777" w:rsidR="00C24E8D" w:rsidRPr="00FB3BCE" w:rsidRDefault="00C24E8D" w:rsidP="00CD1251">
            <w:pPr>
              <w:pStyle w:val="ekvtabelle"/>
              <w:jc w:val="center"/>
            </w:pPr>
          </w:p>
        </w:tc>
        <w:tc>
          <w:tcPr>
            <w:tcW w:w="7746" w:type="dxa"/>
            <w:shd w:val="clear" w:color="auto" w:fill="auto"/>
            <w:tcMar>
              <w:left w:w="0" w:type="dxa"/>
            </w:tcMar>
            <w:vAlign w:val="center"/>
          </w:tcPr>
          <w:p w14:paraId="77FA98F0" w14:textId="77777777" w:rsidR="00C24E8D" w:rsidRPr="00FB3BCE" w:rsidRDefault="00C24E8D" w:rsidP="00CD1251">
            <w:r w:rsidRPr="00C24E8D">
              <w:t>Sie ist wieder gesund.</w:t>
            </w:r>
          </w:p>
        </w:tc>
      </w:tr>
      <w:tr w:rsidR="00C24E8D" w:rsidRPr="00FB3BCE" w14:paraId="583A09E4" w14:textId="77777777" w:rsidTr="00CD1251">
        <w:trPr>
          <w:trHeight w:val="510"/>
          <w:tblCellSpacing w:w="113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9FAF0" w14:textId="77777777" w:rsidR="00C24E8D" w:rsidRPr="00FB3BCE" w:rsidRDefault="00C24E8D" w:rsidP="00CD1251">
            <w:pPr>
              <w:pStyle w:val="ekvtabelle"/>
              <w:jc w:val="center"/>
            </w:pPr>
          </w:p>
        </w:tc>
        <w:tc>
          <w:tcPr>
            <w:tcW w:w="7746" w:type="dxa"/>
            <w:shd w:val="clear" w:color="auto" w:fill="auto"/>
            <w:tcMar>
              <w:left w:w="0" w:type="dxa"/>
            </w:tcMar>
            <w:vAlign w:val="center"/>
          </w:tcPr>
          <w:p w14:paraId="1D2CBC21" w14:textId="77777777" w:rsidR="00C24E8D" w:rsidRPr="00FB3BCE" w:rsidRDefault="00C24E8D" w:rsidP="00CD1251">
            <w:r w:rsidRPr="00C24E8D">
              <w:t>Am liebsten sitze ich im Baumhaus.</w:t>
            </w:r>
          </w:p>
        </w:tc>
      </w:tr>
      <w:tr w:rsidR="00C24E8D" w:rsidRPr="00C24E8D" w14:paraId="20370D07" w14:textId="77777777" w:rsidTr="00CD1251">
        <w:trPr>
          <w:trHeight w:val="510"/>
          <w:tblCellSpacing w:w="113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49BE" w14:textId="77777777" w:rsidR="00C24E8D" w:rsidRDefault="00C24E8D" w:rsidP="00CD1251">
            <w:pPr>
              <w:pStyle w:val="ekvtabelle"/>
              <w:jc w:val="center"/>
            </w:pPr>
          </w:p>
        </w:tc>
        <w:tc>
          <w:tcPr>
            <w:tcW w:w="7746" w:type="dxa"/>
            <w:shd w:val="clear" w:color="auto" w:fill="auto"/>
            <w:tcMar>
              <w:left w:w="0" w:type="dxa"/>
            </w:tcMar>
            <w:vAlign w:val="center"/>
          </w:tcPr>
          <w:p w14:paraId="4B0BD6AA" w14:textId="77777777" w:rsidR="00C24E8D" w:rsidRPr="00C24E8D" w:rsidRDefault="00C24E8D" w:rsidP="00CD1251">
            <w:r w:rsidRPr="00C24E8D">
              <w:t>Ich hätte gerne etwas Saft.</w:t>
            </w:r>
          </w:p>
        </w:tc>
      </w:tr>
      <w:tr w:rsidR="00C24E8D" w:rsidRPr="00C24E8D" w14:paraId="60EBFF38" w14:textId="77777777" w:rsidTr="00CD1251">
        <w:trPr>
          <w:trHeight w:val="510"/>
          <w:tblCellSpacing w:w="113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9424" w14:textId="77777777" w:rsidR="00C24E8D" w:rsidRDefault="00C24E8D" w:rsidP="00CD1251">
            <w:pPr>
              <w:pStyle w:val="ekvtabelle"/>
              <w:jc w:val="center"/>
            </w:pPr>
          </w:p>
        </w:tc>
        <w:tc>
          <w:tcPr>
            <w:tcW w:w="7746" w:type="dxa"/>
            <w:shd w:val="clear" w:color="auto" w:fill="auto"/>
            <w:tcMar>
              <w:left w:w="0" w:type="dxa"/>
            </w:tcMar>
            <w:vAlign w:val="center"/>
          </w:tcPr>
          <w:p w14:paraId="206F17AD" w14:textId="77777777" w:rsidR="00C24E8D" w:rsidRPr="00C24E8D" w:rsidRDefault="00C24E8D" w:rsidP="00CD1251">
            <w:r>
              <w:t>Tanzen macht mir Spaß.</w:t>
            </w:r>
          </w:p>
        </w:tc>
      </w:tr>
      <w:tr w:rsidR="00C24E8D" w:rsidRPr="00C24E8D" w14:paraId="4C0B46C4" w14:textId="77777777" w:rsidTr="00CD1251">
        <w:trPr>
          <w:trHeight w:val="510"/>
          <w:tblCellSpacing w:w="113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EA19" w14:textId="77777777" w:rsidR="00C24E8D" w:rsidRDefault="00C24E8D" w:rsidP="00CD1251">
            <w:pPr>
              <w:pStyle w:val="ekvtabelle"/>
              <w:jc w:val="center"/>
            </w:pPr>
          </w:p>
        </w:tc>
        <w:tc>
          <w:tcPr>
            <w:tcW w:w="7746" w:type="dxa"/>
            <w:shd w:val="clear" w:color="auto" w:fill="auto"/>
            <w:tcMar>
              <w:left w:w="0" w:type="dxa"/>
            </w:tcMar>
            <w:vAlign w:val="center"/>
          </w:tcPr>
          <w:p w14:paraId="2FE3AA5C" w14:textId="5C9CEBA2" w:rsidR="00C24E8D" w:rsidRPr="00C24E8D" w:rsidRDefault="00C24E8D" w:rsidP="00CD1251">
            <w:r w:rsidRPr="00C24E8D">
              <w:t>E</w:t>
            </w:r>
            <w:r w:rsidR="00700A5C">
              <w:t>s</w:t>
            </w:r>
            <w:r w:rsidRPr="00C24E8D">
              <w:t xml:space="preserve"> </w:t>
            </w:r>
            <w:r w:rsidR="00700A5C">
              <w:t>ist</w:t>
            </w:r>
            <w:r w:rsidRPr="00C24E8D">
              <w:t xml:space="preserve"> Herr Stein.</w:t>
            </w:r>
          </w:p>
        </w:tc>
      </w:tr>
    </w:tbl>
    <w:p w14:paraId="67A6A1A5" w14:textId="77777777" w:rsidR="00D844EF" w:rsidRDefault="00D844EF" w:rsidP="00700A5C">
      <w:pPr>
        <w:pStyle w:val="ekvgrundtexthalbe"/>
      </w:pPr>
      <w:bookmarkStart w:id="2" w:name="_GoBack"/>
      <w:bookmarkEnd w:id="2"/>
    </w:p>
    <w:sectPr w:rsidR="00D844EF" w:rsidSect="008D5A1A">
      <w:footerReference w:type="default" r:id="rId9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4CCA2" w14:textId="77777777" w:rsidR="00292928" w:rsidRDefault="00292928" w:rsidP="003C599D">
      <w:pPr>
        <w:spacing w:line="240" w:lineRule="auto"/>
      </w:pPr>
      <w:r>
        <w:separator/>
      </w:r>
    </w:p>
  </w:endnote>
  <w:endnote w:type="continuationSeparator" w:id="0">
    <w:p w14:paraId="4F544DA8" w14:textId="77777777" w:rsidR="00292928" w:rsidRDefault="00292928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56BF507B" w14:textId="77777777" w:rsidTr="006B2D23">
      <w:trPr>
        <w:trHeight w:hRule="exact" w:val="680"/>
      </w:trPr>
      <w:tc>
        <w:tcPr>
          <w:tcW w:w="1131" w:type="dxa"/>
          <w:noWrap/>
        </w:tcPr>
        <w:p w14:paraId="10D9A72A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2C3BF92C" wp14:editId="13D2E5ED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08EEB3ED" w14:textId="77777777"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1D2EEB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48795161" w14:textId="77777777" w:rsidR="001D2EEB" w:rsidRDefault="001D2EEB" w:rsidP="00370A70">
          <w:pPr>
            <w:pStyle w:val="ekvpagina"/>
          </w:pPr>
        </w:p>
        <w:p w14:paraId="7133DE9C" w14:textId="77777777" w:rsidR="001D2EEB" w:rsidRPr="001D2EEB" w:rsidRDefault="001D2EEB" w:rsidP="00370A70">
          <w:pPr>
            <w:pStyle w:val="ekvpagina"/>
            <w:rPr>
              <w:rStyle w:val="ekvfett"/>
            </w:rPr>
          </w:pPr>
          <w:r w:rsidRPr="001D2EEB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14:paraId="6DF007D9" w14:textId="77777777" w:rsidR="00193A18" w:rsidRPr="001D2EEB" w:rsidRDefault="00193A18" w:rsidP="00005AE2">
          <w:pPr>
            <w:pStyle w:val="ekvquelle"/>
            <w:rPr>
              <w:color w:val="FF0000"/>
            </w:rPr>
          </w:pPr>
          <w:r w:rsidRPr="00005AE2">
            <w:t>Textquellen:</w:t>
          </w:r>
          <w:r w:rsidR="000F3DAF">
            <w:rPr>
              <w:color w:val="FF0000"/>
            </w:rPr>
            <w:t xml:space="preserve"> </w:t>
          </w:r>
          <w:r w:rsidR="000F3DAF">
            <w:t>Karin Eschenbach, Staig</w:t>
          </w:r>
        </w:p>
        <w:p w14:paraId="2C69EF5E" w14:textId="161EAEB0" w:rsidR="00193A18" w:rsidRPr="00025140" w:rsidRDefault="00193A18" w:rsidP="00005AE2">
          <w:pPr>
            <w:pStyle w:val="ekvquelle"/>
          </w:pPr>
          <w:r w:rsidRPr="00005AE2">
            <w:t xml:space="preserve">Illustratoren: </w:t>
          </w:r>
          <w:r w:rsidR="00700A5C" w:rsidRPr="00700A5C">
            <w:t>Anke Fröhlich, Leipzig</w:t>
          </w:r>
        </w:p>
      </w:tc>
      <w:tc>
        <w:tcPr>
          <w:tcW w:w="397" w:type="dxa"/>
        </w:tcPr>
        <w:p w14:paraId="7710B366" w14:textId="77777777" w:rsidR="00193A18" w:rsidRPr="00913892" w:rsidRDefault="00193A18" w:rsidP="00913892">
          <w:pPr>
            <w:pStyle w:val="ekvpagina"/>
          </w:pPr>
        </w:p>
      </w:tc>
    </w:tr>
  </w:tbl>
  <w:p w14:paraId="047F656A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5A246" w14:textId="77777777" w:rsidR="00292928" w:rsidRDefault="00292928" w:rsidP="003C599D">
      <w:pPr>
        <w:spacing w:line="240" w:lineRule="auto"/>
      </w:pPr>
      <w:r>
        <w:separator/>
      </w:r>
    </w:p>
  </w:footnote>
  <w:footnote w:type="continuationSeparator" w:id="0">
    <w:p w14:paraId="189DA6E3" w14:textId="77777777" w:rsidR="00292928" w:rsidRDefault="00292928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4EF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3DAF"/>
    <w:rsid w:val="000F7910"/>
    <w:rsid w:val="00103057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B062A"/>
    <w:rsid w:val="001C3792"/>
    <w:rsid w:val="001D2674"/>
    <w:rsid w:val="001D2EEB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92928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5FE6"/>
    <w:rsid w:val="004763D2"/>
    <w:rsid w:val="00483A7A"/>
    <w:rsid w:val="00483D65"/>
    <w:rsid w:val="00486B3D"/>
    <w:rsid w:val="00490692"/>
    <w:rsid w:val="004925F2"/>
    <w:rsid w:val="004A66C3"/>
    <w:rsid w:val="004A66CF"/>
    <w:rsid w:val="004B4520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0FF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C21F4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0A5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C6E78"/>
    <w:rsid w:val="007D186F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2FDD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41F3"/>
    <w:rsid w:val="009C5BF4"/>
    <w:rsid w:val="009E17E1"/>
    <w:rsid w:val="009E45C5"/>
    <w:rsid w:val="009E47B1"/>
    <w:rsid w:val="009E625B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56428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AF2D08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261B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24E8D"/>
    <w:rsid w:val="00C26F62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5A56"/>
    <w:rsid w:val="00CB27C6"/>
    <w:rsid w:val="00CB463B"/>
    <w:rsid w:val="00CB5B82"/>
    <w:rsid w:val="00CB782D"/>
    <w:rsid w:val="00CC54E0"/>
    <w:rsid w:val="00CC65A8"/>
    <w:rsid w:val="00CD1251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4323D"/>
    <w:rsid w:val="00D559DE"/>
    <w:rsid w:val="00D56FEB"/>
    <w:rsid w:val="00D61A7E"/>
    <w:rsid w:val="00D61DD0"/>
    <w:rsid w:val="00D62096"/>
    <w:rsid w:val="00D627E5"/>
    <w:rsid w:val="00D66E63"/>
    <w:rsid w:val="00D71365"/>
    <w:rsid w:val="00D71A09"/>
    <w:rsid w:val="00D74E3E"/>
    <w:rsid w:val="00D77D4C"/>
    <w:rsid w:val="00D830E8"/>
    <w:rsid w:val="00D844EF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A7542"/>
    <w:rsid w:val="00EB7DDA"/>
    <w:rsid w:val="00EC1621"/>
    <w:rsid w:val="00EC662E"/>
    <w:rsid w:val="00EC6804"/>
    <w:rsid w:val="00EC77ED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0921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76D426"/>
  <w15:chartTrackingRefBased/>
  <w15:docId w15:val="{0636A8A2-DF62-4F41-AC16-93BA48857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90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Annett Berger</cp:lastModifiedBy>
  <cp:revision>13</cp:revision>
  <cp:lastPrinted>2018-05-14T06:55:00Z</cp:lastPrinted>
  <dcterms:created xsi:type="dcterms:W3CDTF">2018-01-19T11:35:00Z</dcterms:created>
  <dcterms:modified xsi:type="dcterms:W3CDTF">2018-06-14T16:32:00Z</dcterms:modified>
</cp:coreProperties>
</file>