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3D7E314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6A1D0B1F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774091E1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03295AFB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6493F492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1B1A7762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6162BC1F" w14:textId="77777777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9F419F">
              <w:t>24</w:t>
            </w:r>
          </w:p>
        </w:tc>
      </w:tr>
      <w:tr w:rsidR="00BF17F2" w:rsidRPr="00BF17F2" w14:paraId="5DE2C3FE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2C2F4CBC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2D9F934D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5F85CB00" w14:textId="77777777" w:rsidR="00CD7D9F" w:rsidRDefault="009F419F" w:rsidP="009F419F">
      <w:pPr>
        <w:pStyle w:val="ekvue1arial"/>
      </w:pPr>
      <w:bookmarkStart w:id="0" w:name="bmStart"/>
      <w:bookmarkEnd w:id="0"/>
      <w:r>
        <w:t>Aufforderungssätze</w:t>
      </w:r>
    </w:p>
    <w:p w14:paraId="2AC9B623" w14:textId="77777777" w:rsidR="009F419F" w:rsidRDefault="009F419F" w:rsidP="00005AE2"/>
    <w:p w14:paraId="175D2F37" w14:textId="77777777" w:rsidR="009F419F" w:rsidRPr="00D3427F" w:rsidRDefault="009F419F" w:rsidP="009F419F">
      <w:pPr>
        <w:pStyle w:val="ekvnummerierung"/>
        <w:framePr w:wrap="around"/>
      </w:pPr>
      <w:r>
        <w:t>1</w:t>
      </w:r>
    </w:p>
    <w:p w14:paraId="6CE903EE" w14:textId="77777777" w:rsidR="009F419F" w:rsidRPr="00287B24" w:rsidRDefault="009F419F" w:rsidP="009F419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4147A82" wp14:editId="30ACB3BB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8AF15" w14:textId="77777777" w:rsidR="009F419F" w:rsidRDefault="009F419F" w:rsidP="009F419F">
      <w:r>
        <w:t>Entscheide: Ausruf (</w:t>
      </w:r>
      <w:r w:rsidRPr="009F419F">
        <w:rPr>
          <w:rStyle w:val="ekvfett"/>
        </w:rPr>
        <w:t>1</w:t>
      </w:r>
      <w:r>
        <w:t>) oder Aufforderung (</w:t>
      </w:r>
      <w:r w:rsidRPr="009F419F">
        <w:rPr>
          <w:rStyle w:val="ekvfett"/>
        </w:rPr>
        <w:t>2</w:t>
      </w:r>
      <w:r>
        <w:t>)?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0"/>
        <w:gridCol w:w="1871"/>
        <w:gridCol w:w="1871"/>
        <w:gridCol w:w="1871"/>
        <w:gridCol w:w="1871"/>
      </w:tblGrid>
      <w:tr w:rsidR="009F419F" w:rsidRPr="00FB3BCE" w14:paraId="6A7ECEDA" w14:textId="77777777" w:rsidTr="009F419F">
        <w:trPr>
          <w:trHeight w:val="966"/>
        </w:trPr>
        <w:tc>
          <w:tcPr>
            <w:tcW w:w="1000" w:type="pct"/>
            <w:shd w:val="clear" w:color="auto" w:fill="auto"/>
            <w:vAlign w:val="center"/>
          </w:tcPr>
          <w:p w14:paraId="79718893" w14:textId="77777777" w:rsidR="009F419F" w:rsidRPr="00FB3BCE" w:rsidRDefault="009F419F" w:rsidP="00096BD6">
            <w:r w:rsidRPr="009F419F">
              <w:t>Lauf! (</w:t>
            </w:r>
            <w:r w:rsidRPr="00096BD6">
              <w:rPr>
                <w:rStyle w:val="ekvlckentext"/>
              </w:rPr>
              <w:t>___</w:t>
            </w:r>
            <w:r w:rsidRPr="009F419F">
              <w:t>)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13916857" w14:textId="77777777" w:rsidR="009F419F" w:rsidRPr="00FB3BCE" w:rsidRDefault="009F419F" w:rsidP="00096BD6">
            <w:r w:rsidRPr="009F419F">
              <w:t xml:space="preserve">Super! </w:t>
            </w:r>
            <w:r w:rsidR="00096BD6" w:rsidRPr="009F419F">
              <w:t>(</w:t>
            </w:r>
            <w:r w:rsidR="00096BD6" w:rsidRPr="00096BD6">
              <w:rPr>
                <w:rStyle w:val="ekvlckentext"/>
              </w:rPr>
              <w:t>___</w:t>
            </w:r>
            <w:r w:rsidR="00096BD6" w:rsidRPr="009F419F">
              <w:t>)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C5C8BAD" w14:textId="77777777" w:rsidR="009F419F" w:rsidRPr="00FB3BCE" w:rsidRDefault="009F419F" w:rsidP="00096BD6">
            <w:r w:rsidRPr="009F419F">
              <w:t xml:space="preserve">Stopp! </w:t>
            </w:r>
            <w:r w:rsidR="00096BD6" w:rsidRPr="009F419F">
              <w:t>(</w:t>
            </w:r>
            <w:r w:rsidR="00096BD6" w:rsidRPr="00096BD6">
              <w:rPr>
                <w:rStyle w:val="ekvlckentext"/>
              </w:rPr>
              <w:t>___</w:t>
            </w:r>
            <w:r w:rsidR="00096BD6" w:rsidRPr="009F419F">
              <w:t>)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15673CEC" w14:textId="77777777" w:rsidR="009F419F" w:rsidRPr="00FB3BCE" w:rsidRDefault="009F419F" w:rsidP="00096BD6">
            <w:r w:rsidRPr="009F419F">
              <w:t xml:space="preserve">Oh nein! </w:t>
            </w:r>
            <w:r w:rsidR="00096BD6" w:rsidRPr="009F419F">
              <w:t>(</w:t>
            </w:r>
            <w:r w:rsidR="00096BD6" w:rsidRPr="00096BD6">
              <w:rPr>
                <w:rStyle w:val="ekvlckentext"/>
              </w:rPr>
              <w:t>___</w:t>
            </w:r>
            <w:r w:rsidR="00096BD6" w:rsidRPr="009F419F">
              <w:t>)</w:t>
            </w:r>
          </w:p>
        </w:tc>
        <w:tc>
          <w:tcPr>
            <w:tcW w:w="1000" w:type="pct"/>
            <w:vAlign w:val="center"/>
          </w:tcPr>
          <w:p w14:paraId="3498F1BE" w14:textId="77777777" w:rsidR="009F419F" w:rsidRPr="009F419F" w:rsidRDefault="009F419F" w:rsidP="00096BD6">
            <w:r w:rsidRPr="009F419F">
              <w:t xml:space="preserve">Igitt! </w:t>
            </w:r>
            <w:r w:rsidR="00096BD6" w:rsidRPr="009F419F">
              <w:t>(</w:t>
            </w:r>
            <w:r w:rsidR="00096BD6" w:rsidRPr="00096BD6">
              <w:rPr>
                <w:rStyle w:val="ekvlckentext"/>
              </w:rPr>
              <w:t>___</w:t>
            </w:r>
            <w:r w:rsidR="00096BD6" w:rsidRPr="009F419F">
              <w:t>)</w:t>
            </w:r>
          </w:p>
        </w:tc>
      </w:tr>
    </w:tbl>
    <w:p w14:paraId="1DD27051" w14:textId="77777777" w:rsidR="009F419F" w:rsidRDefault="009F419F" w:rsidP="00096BD6">
      <w:pPr>
        <w:pStyle w:val="ekvgrundtexthalbe"/>
      </w:pPr>
    </w:p>
    <w:p w14:paraId="2D2B9537" w14:textId="77777777" w:rsidR="00DF30A8" w:rsidRPr="00D3427F" w:rsidRDefault="00DF30A8" w:rsidP="00DF30A8">
      <w:pPr>
        <w:pStyle w:val="ekvnummerierung"/>
        <w:framePr w:wrap="around"/>
      </w:pPr>
      <w:r>
        <w:t>2</w:t>
      </w:r>
    </w:p>
    <w:p w14:paraId="7C0824E3" w14:textId="77777777" w:rsidR="00DF30A8" w:rsidRPr="00287B24" w:rsidRDefault="00DF30A8" w:rsidP="00DF30A8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08B028C" wp14:editId="2FED86D5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C045C" w14:textId="77777777" w:rsidR="009F419F" w:rsidRDefault="009F419F" w:rsidP="009F419F">
      <w:r>
        <w:t>Bilde Aufforderungen aus den Fragesätzen.</w:t>
      </w:r>
      <w:r w:rsidR="00DF30A8">
        <w:t xml:space="preserve"> Schreibe so:</w:t>
      </w:r>
    </w:p>
    <w:p w14:paraId="33C02CD7" w14:textId="77777777" w:rsidR="009F419F" w:rsidRDefault="009F419F" w:rsidP="00096BD6">
      <w:pPr>
        <w:pStyle w:val="ekvgrundtexthalbe"/>
      </w:pPr>
    </w:p>
    <w:p w14:paraId="6E8511C3" w14:textId="77777777" w:rsidR="009F419F" w:rsidRPr="00DF30A8" w:rsidRDefault="009F419F" w:rsidP="009F419F">
      <w:pPr>
        <w:rPr>
          <w:rStyle w:val="ekvkursiv"/>
        </w:rPr>
      </w:pPr>
      <w:r w:rsidRPr="00F960C9">
        <w:rPr>
          <w:rStyle w:val="ekvkursiv"/>
        </w:rPr>
        <w:t xml:space="preserve">Würdest du bitte deine Hausaufgaben machen? </w:t>
      </w:r>
      <w:r w:rsidR="00DF30A8" w:rsidRPr="00F960C9">
        <w:rPr>
          <w:rStyle w:val="ekvkursiv"/>
        </w:rPr>
        <w:t>–</w:t>
      </w:r>
      <w:r w:rsidR="00DF30A8" w:rsidRPr="00DF30A8">
        <w:rPr>
          <w:rStyle w:val="ekvkursiv"/>
        </w:rPr>
        <w:t xml:space="preserve"> Mach deine Hausaufgaben!</w:t>
      </w:r>
    </w:p>
    <w:p w14:paraId="020767FF" w14:textId="77777777" w:rsidR="00096BD6" w:rsidRDefault="00096BD6" w:rsidP="009F419F"/>
    <w:p w14:paraId="712D4261" w14:textId="77777777" w:rsidR="009F419F" w:rsidRDefault="004C75A3" w:rsidP="009F419F">
      <w:bookmarkStart w:id="1" w:name="_GoBack"/>
      <w:r>
        <w:rPr>
          <w:color w:val="FFFFFF" w:themeColor="background1"/>
        </w:rPr>
        <w:drawing>
          <wp:anchor distT="0" distB="0" distL="114300" distR="114300" simplePos="0" relativeHeight="251660288" behindDoc="0" locked="0" layoutInCell="1" allowOverlap="1" wp14:anchorId="465A6847" wp14:editId="7FBBA99D">
            <wp:simplePos x="0" y="0"/>
            <wp:positionH relativeFrom="column">
              <wp:posOffset>3301365</wp:posOffset>
            </wp:positionH>
            <wp:positionV relativeFrom="paragraph">
              <wp:posOffset>31750</wp:posOffset>
            </wp:positionV>
            <wp:extent cx="920750" cy="982579"/>
            <wp:effectExtent l="0" t="0" r="0" b="8255"/>
            <wp:wrapNone/>
            <wp:docPr id="1" name="Grafik 1" descr="E:\_Annett\Klett Verlag 2018\Hager\270941 Zebra 2 KV\Dateneingang\nachträgl. Illus\Rest\Rest\KV 24\S569270687_Zebra_Laeufer_s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KV 24\S569270687_Zebra_Laeufer_sw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982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70586B8A" w14:textId="77777777" w:rsidR="005D7392" w:rsidRDefault="005D7392" w:rsidP="009F419F"/>
    <w:p w14:paraId="0B22780F" w14:textId="77777777" w:rsidR="005D7392" w:rsidRDefault="005D7392" w:rsidP="009F419F"/>
    <w:p w14:paraId="446492B8" w14:textId="77777777" w:rsidR="00F960C9" w:rsidRDefault="00F960C9" w:rsidP="009F419F"/>
    <w:p w14:paraId="615D6A51" w14:textId="77777777" w:rsidR="009F419F" w:rsidRDefault="009F419F" w:rsidP="009F419F">
      <w:r>
        <w:t>Kannst du bitte langsamer laufen?</w:t>
      </w:r>
    </w:p>
    <w:p w14:paraId="57C49E95" w14:textId="77777777" w:rsidR="009F419F" w:rsidRDefault="009F419F" w:rsidP="005D7392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F30A8" w:rsidRPr="001F1E3D" w14:paraId="27C69390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2D04AF51" w14:textId="77777777" w:rsidR="00DF30A8" w:rsidRPr="001F1E3D" w:rsidRDefault="00DF30A8" w:rsidP="001F1E3D">
            <w:pPr>
              <w:pStyle w:val="ekvlinie"/>
            </w:pPr>
          </w:p>
        </w:tc>
      </w:tr>
      <w:tr w:rsidR="00DF30A8" w:rsidRPr="001F1E3D" w14:paraId="14143975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0817CCB0" w14:textId="77777777" w:rsidR="00DF30A8" w:rsidRPr="001F1E3D" w:rsidRDefault="00DF30A8" w:rsidP="001F1E3D">
            <w:pPr>
              <w:pStyle w:val="ekvlinie"/>
            </w:pPr>
          </w:p>
        </w:tc>
      </w:tr>
      <w:tr w:rsidR="00DF30A8" w:rsidRPr="001F1E3D" w14:paraId="2BA07673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66ECF5D9" w14:textId="77777777" w:rsidR="00DF30A8" w:rsidRPr="001F1E3D" w:rsidRDefault="00DF30A8" w:rsidP="001F1E3D">
            <w:pPr>
              <w:pStyle w:val="ekvlinie"/>
            </w:pPr>
          </w:p>
        </w:tc>
      </w:tr>
    </w:tbl>
    <w:p w14:paraId="45ECF3D7" w14:textId="77777777" w:rsidR="00096BD6" w:rsidRDefault="00096BD6" w:rsidP="00096BD6"/>
    <w:p w14:paraId="2E5365AF" w14:textId="77777777" w:rsidR="00096BD6" w:rsidRDefault="00096BD6" w:rsidP="00096BD6"/>
    <w:p w14:paraId="5070B79A" w14:textId="77777777" w:rsidR="009F419F" w:rsidRDefault="009F419F" w:rsidP="009F419F">
      <w:r>
        <w:t>Würdest du bitte den Hof fegen?</w:t>
      </w:r>
    </w:p>
    <w:p w14:paraId="0F405E4C" w14:textId="77777777" w:rsidR="009F419F" w:rsidRDefault="009F419F" w:rsidP="005D7392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F30A8" w:rsidRPr="001F1E3D" w14:paraId="29384F00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336E4ACC" w14:textId="77777777" w:rsidR="00DF30A8" w:rsidRPr="001F1E3D" w:rsidRDefault="00DF30A8" w:rsidP="001F1E3D">
            <w:pPr>
              <w:pStyle w:val="ekvlinie"/>
            </w:pPr>
          </w:p>
        </w:tc>
      </w:tr>
      <w:tr w:rsidR="00DF30A8" w:rsidRPr="001F1E3D" w14:paraId="33BCF223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703B7323" w14:textId="77777777" w:rsidR="00DF30A8" w:rsidRPr="001F1E3D" w:rsidRDefault="00DF30A8" w:rsidP="001F1E3D">
            <w:pPr>
              <w:pStyle w:val="ekvlinie"/>
            </w:pPr>
          </w:p>
        </w:tc>
      </w:tr>
      <w:tr w:rsidR="00DF30A8" w:rsidRPr="001F1E3D" w14:paraId="4B575E1F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72A1FC42" w14:textId="77777777" w:rsidR="00DF30A8" w:rsidRPr="001F1E3D" w:rsidRDefault="00DF30A8" w:rsidP="001F1E3D">
            <w:pPr>
              <w:pStyle w:val="ekvlinie"/>
            </w:pPr>
          </w:p>
        </w:tc>
      </w:tr>
    </w:tbl>
    <w:p w14:paraId="71C2A5B3" w14:textId="77777777" w:rsidR="00096BD6" w:rsidRDefault="00096BD6" w:rsidP="00096BD6"/>
    <w:p w14:paraId="535BA715" w14:textId="77777777" w:rsidR="00096BD6" w:rsidRDefault="00096BD6" w:rsidP="00096BD6"/>
    <w:p w14:paraId="7E25AF8F" w14:textId="77777777" w:rsidR="009F419F" w:rsidRDefault="009F419F" w:rsidP="009F419F">
      <w:r>
        <w:t>Kannst du bitte an die Seite gehen?</w:t>
      </w:r>
    </w:p>
    <w:p w14:paraId="06CD067A" w14:textId="77777777" w:rsidR="009F419F" w:rsidRDefault="009F419F" w:rsidP="005D7392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F30A8" w:rsidRPr="001F1E3D" w14:paraId="3B4A5D79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027E1DD0" w14:textId="77777777" w:rsidR="00DF30A8" w:rsidRPr="001F1E3D" w:rsidRDefault="00DF30A8" w:rsidP="001F1E3D">
            <w:pPr>
              <w:pStyle w:val="ekvlinie"/>
            </w:pPr>
          </w:p>
        </w:tc>
      </w:tr>
      <w:tr w:rsidR="00DF30A8" w:rsidRPr="001F1E3D" w14:paraId="66BD6325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2EF0CB8B" w14:textId="77777777" w:rsidR="00DF30A8" w:rsidRPr="001F1E3D" w:rsidRDefault="00DF30A8" w:rsidP="001F1E3D">
            <w:pPr>
              <w:pStyle w:val="ekvlinie"/>
            </w:pPr>
          </w:p>
        </w:tc>
      </w:tr>
      <w:tr w:rsidR="00DF30A8" w:rsidRPr="001F1E3D" w14:paraId="0609A245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A915F82" w14:textId="77777777" w:rsidR="00DF30A8" w:rsidRPr="001F1E3D" w:rsidRDefault="00DF30A8" w:rsidP="001F1E3D">
            <w:pPr>
              <w:pStyle w:val="ekvlinie"/>
            </w:pPr>
          </w:p>
        </w:tc>
      </w:tr>
    </w:tbl>
    <w:p w14:paraId="3AA2F2B4" w14:textId="77777777" w:rsidR="00096BD6" w:rsidRDefault="00096BD6" w:rsidP="00096BD6"/>
    <w:p w14:paraId="1845C1BA" w14:textId="77777777" w:rsidR="00096BD6" w:rsidRDefault="00096BD6" w:rsidP="00096BD6"/>
    <w:p w14:paraId="4725CA59" w14:textId="77777777" w:rsidR="009F419F" w:rsidRDefault="009F419F" w:rsidP="009F419F">
      <w:r>
        <w:t>Würdest du dir bitte die Zähne putzen?</w:t>
      </w:r>
    </w:p>
    <w:p w14:paraId="0FD080A4" w14:textId="77777777" w:rsidR="009F419F" w:rsidRDefault="009F419F" w:rsidP="005D7392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F30A8" w:rsidRPr="001F1E3D" w14:paraId="5AF90301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4CE3D1EB" w14:textId="77777777" w:rsidR="00DF30A8" w:rsidRPr="001F1E3D" w:rsidRDefault="00DF30A8" w:rsidP="001F1E3D">
            <w:pPr>
              <w:pStyle w:val="ekvlinie"/>
            </w:pPr>
          </w:p>
        </w:tc>
      </w:tr>
      <w:tr w:rsidR="00DF30A8" w:rsidRPr="001F1E3D" w14:paraId="60E67C46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DF52704" w14:textId="77777777" w:rsidR="00DF30A8" w:rsidRPr="001F1E3D" w:rsidRDefault="00DF30A8" w:rsidP="001F1E3D">
            <w:pPr>
              <w:pStyle w:val="ekvlinie"/>
            </w:pPr>
          </w:p>
        </w:tc>
      </w:tr>
      <w:tr w:rsidR="00DF30A8" w:rsidRPr="001F1E3D" w14:paraId="2DD96A67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53A6FA3" w14:textId="77777777" w:rsidR="00DF30A8" w:rsidRPr="001F1E3D" w:rsidRDefault="00DF30A8" w:rsidP="001F1E3D">
            <w:pPr>
              <w:pStyle w:val="ekvlinie"/>
            </w:pPr>
          </w:p>
        </w:tc>
      </w:tr>
    </w:tbl>
    <w:p w14:paraId="08D3AF03" w14:textId="77777777" w:rsidR="009F419F" w:rsidRDefault="009F419F" w:rsidP="009F419F"/>
    <w:p w14:paraId="3BEDC568" w14:textId="77777777" w:rsidR="009F419F" w:rsidRDefault="009F419F" w:rsidP="009F419F"/>
    <w:p w14:paraId="2BBAECEA" w14:textId="77777777" w:rsidR="009F419F" w:rsidRDefault="009F419F" w:rsidP="009F419F">
      <w:r>
        <w:t>Kannst du bitte aufstehen?</w:t>
      </w:r>
    </w:p>
    <w:p w14:paraId="3D1FA772" w14:textId="77777777" w:rsidR="009F419F" w:rsidRDefault="009F419F" w:rsidP="005D7392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F30A8" w:rsidRPr="001F1E3D" w14:paraId="5CF71160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0267A379" w14:textId="77777777" w:rsidR="00DF30A8" w:rsidRPr="001F1E3D" w:rsidRDefault="00DF30A8" w:rsidP="001F1E3D">
            <w:pPr>
              <w:pStyle w:val="ekvlinie"/>
            </w:pPr>
          </w:p>
        </w:tc>
      </w:tr>
      <w:tr w:rsidR="00DF30A8" w:rsidRPr="001F1E3D" w14:paraId="17F3A6D1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0D628777" w14:textId="77777777" w:rsidR="00DF30A8" w:rsidRPr="001F1E3D" w:rsidRDefault="00DF30A8" w:rsidP="001F1E3D">
            <w:pPr>
              <w:pStyle w:val="ekvlinie"/>
            </w:pPr>
          </w:p>
        </w:tc>
      </w:tr>
      <w:tr w:rsidR="00DF30A8" w:rsidRPr="001F1E3D" w14:paraId="0D4EA11C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79535772" w14:textId="77777777" w:rsidR="00DF30A8" w:rsidRPr="001F1E3D" w:rsidRDefault="00DF30A8" w:rsidP="001F1E3D">
            <w:pPr>
              <w:pStyle w:val="ekvlinie"/>
            </w:pPr>
          </w:p>
        </w:tc>
      </w:tr>
    </w:tbl>
    <w:p w14:paraId="1C8769D8" w14:textId="77777777" w:rsidR="009F419F" w:rsidRDefault="009F419F" w:rsidP="009F419F"/>
    <w:p w14:paraId="11F43F90" w14:textId="77777777" w:rsidR="00096BD6" w:rsidRDefault="00096BD6" w:rsidP="009F419F"/>
    <w:p w14:paraId="623744B6" w14:textId="77777777" w:rsidR="00DF30A8" w:rsidRPr="00D3427F" w:rsidRDefault="00DF30A8" w:rsidP="00DF30A8">
      <w:pPr>
        <w:pStyle w:val="ekvnummerierung"/>
        <w:framePr w:wrap="around"/>
      </w:pPr>
      <w:r>
        <w:t>3</w:t>
      </w:r>
    </w:p>
    <w:p w14:paraId="7D53EC4E" w14:textId="77777777" w:rsidR="00DF30A8" w:rsidRPr="00287B24" w:rsidRDefault="00DF30A8" w:rsidP="00DF30A8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ECB45F5" wp14:editId="17478EBD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D65A6" w14:textId="77777777" w:rsidR="009F419F" w:rsidRPr="009F419F" w:rsidRDefault="009F419F" w:rsidP="009F419F">
      <w:r>
        <w:t>Färbe</w:t>
      </w:r>
      <w:r w:rsidR="00DF30A8">
        <w:t xml:space="preserve">: </w:t>
      </w:r>
      <w:r w:rsidRPr="00C955BC">
        <w:rPr>
          <w:rStyle w:val="ekvfett"/>
        </w:rPr>
        <w:t>Satzanfänge</w:t>
      </w:r>
      <w:r w:rsidR="00DF30A8">
        <w:t xml:space="preserve"> </w:t>
      </w:r>
      <w:r>
        <w:t>gelb</w:t>
      </w:r>
      <w:r w:rsidR="00C955BC">
        <w:t xml:space="preserve"> und </w:t>
      </w:r>
      <w:r w:rsidRPr="00C955BC">
        <w:rPr>
          <w:rStyle w:val="ekvfett"/>
        </w:rPr>
        <w:t>Ausrufezeichen</w:t>
      </w:r>
      <w:r>
        <w:t xml:space="preserve"> grün.</w:t>
      </w:r>
    </w:p>
    <w:sectPr w:rsidR="009F419F" w:rsidRPr="009F419F" w:rsidSect="008D5A1A"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A5312" w14:textId="77777777" w:rsidR="0081681E" w:rsidRDefault="0081681E" w:rsidP="003C599D">
      <w:pPr>
        <w:spacing w:line="240" w:lineRule="auto"/>
      </w:pPr>
      <w:r>
        <w:separator/>
      </w:r>
    </w:p>
  </w:endnote>
  <w:endnote w:type="continuationSeparator" w:id="0">
    <w:p w14:paraId="1FD965FF" w14:textId="77777777" w:rsidR="0081681E" w:rsidRDefault="0081681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1190A758" w14:textId="77777777" w:rsidTr="006B2D23">
      <w:trPr>
        <w:trHeight w:hRule="exact" w:val="680"/>
      </w:trPr>
      <w:tc>
        <w:tcPr>
          <w:tcW w:w="1131" w:type="dxa"/>
          <w:noWrap/>
        </w:tcPr>
        <w:p w14:paraId="2911F1E9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22EA902E" wp14:editId="1BA9FF6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307A4220" w14:textId="77777777"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DF30A8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5D478E3B" w14:textId="77777777" w:rsidR="00DF30A8" w:rsidRDefault="00DF30A8" w:rsidP="00370A70">
          <w:pPr>
            <w:pStyle w:val="ekvpagina"/>
          </w:pPr>
        </w:p>
        <w:p w14:paraId="1D2847A6" w14:textId="77777777" w:rsidR="00DF30A8" w:rsidRPr="00DF30A8" w:rsidRDefault="00DF30A8" w:rsidP="00370A70">
          <w:pPr>
            <w:pStyle w:val="ekvpagina"/>
            <w:rPr>
              <w:rStyle w:val="ekvfett"/>
            </w:rPr>
          </w:pPr>
          <w:r w:rsidRPr="00DF30A8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14:paraId="2D517975" w14:textId="77777777" w:rsidR="00193A18" w:rsidRDefault="00193A18" w:rsidP="00005AE2">
          <w:pPr>
            <w:pStyle w:val="ekvquelle"/>
          </w:pPr>
          <w:r w:rsidRPr="00005AE2">
            <w:t xml:space="preserve">Textquellen: </w:t>
          </w:r>
          <w:r w:rsidR="00DF30A8">
            <w:t>Nina Alexy, Borken</w:t>
          </w:r>
        </w:p>
        <w:p w14:paraId="29AD424A" w14:textId="77777777" w:rsidR="00FA227B" w:rsidRPr="00005AE2" w:rsidRDefault="00FA227B" w:rsidP="00005AE2">
          <w:pPr>
            <w:pStyle w:val="ekvquelle"/>
          </w:pPr>
          <w:r>
            <w:t>Illustrato</w:t>
          </w:r>
          <w:r w:rsidRPr="004C75A3">
            <w:t xml:space="preserve">ren: </w:t>
          </w:r>
          <w:r w:rsidR="004C75A3" w:rsidRPr="004C75A3">
            <w:t>Friederike Ablang, Berlin</w:t>
          </w:r>
        </w:p>
        <w:p w14:paraId="76D4E0FA" w14:textId="77777777" w:rsidR="00193A18" w:rsidRPr="00025140" w:rsidRDefault="00193A18" w:rsidP="00005AE2">
          <w:pPr>
            <w:pStyle w:val="ekvquelle"/>
          </w:pPr>
        </w:p>
      </w:tc>
      <w:tc>
        <w:tcPr>
          <w:tcW w:w="397" w:type="dxa"/>
        </w:tcPr>
        <w:p w14:paraId="5FC7DDB1" w14:textId="77777777" w:rsidR="00193A18" w:rsidRPr="00913892" w:rsidRDefault="00193A18" w:rsidP="00913892">
          <w:pPr>
            <w:pStyle w:val="ekvpagina"/>
          </w:pPr>
        </w:p>
      </w:tc>
    </w:tr>
  </w:tbl>
  <w:p w14:paraId="75709EDA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64948" w14:textId="77777777" w:rsidR="0081681E" w:rsidRDefault="0081681E" w:rsidP="003C599D">
      <w:pPr>
        <w:spacing w:line="240" w:lineRule="auto"/>
      </w:pPr>
      <w:r>
        <w:separator/>
      </w:r>
    </w:p>
  </w:footnote>
  <w:footnote w:type="continuationSeparator" w:id="0">
    <w:p w14:paraId="180C405D" w14:textId="77777777" w:rsidR="0081681E" w:rsidRDefault="0081681E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19F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96BD6"/>
    <w:rsid w:val="000B098D"/>
    <w:rsid w:val="000B3D67"/>
    <w:rsid w:val="000B7BD3"/>
    <w:rsid w:val="000C11E0"/>
    <w:rsid w:val="000D086A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3D4A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28DA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4C75A3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D7138"/>
    <w:rsid w:val="005D7392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65294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434D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4EF"/>
    <w:rsid w:val="007B7D0B"/>
    <w:rsid w:val="007D186F"/>
    <w:rsid w:val="007E4DDC"/>
    <w:rsid w:val="007E5E71"/>
    <w:rsid w:val="007E68A0"/>
    <w:rsid w:val="007F337E"/>
    <w:rsid w:val="00802E02"/>
    <w:rsid w:val="00805C65"/>
    <w:rsid w:val="00812D4E"/>
    <w:rsid w:val="0081681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96119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9F419F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955BC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30A8"/>
    <w:rsid w:val="00DF4371"/>
    <w:rsid w:val="00DF625F"/>
    <w:rsid w:val="00DF74DB"/>
    <w:rsid w:val="00E01841"/>
    <w:rsid w:val="00E126C1"/>
    <w:rsid w:val="00E21473"/>
    <w:rsid w:val="00E22935"/>
    <w:rsid w:val="00E22C67"/>
    <w:rsid w:val="00E3203E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60C9"/>
    <w:rsid w:val="00F97AD4"/>
    <w:rsid w:val="00FA227B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26F95"/>
  <w15:chartTrackingRefBased/>
  <w15:docId w15:val="{18CF8B23-64D1-4245-8300-18DBC188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78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11</cp:revision>
  <cp:lastPrinted>2018-06-14T16:34:00Z</cp:lastPrinted>
  <dcterms:created xsi:type="dcterms:W3CDTF">2018-01-19T12:03:00Z</dcterms:created>
  <dcterms:modified xsi:type="dcterms:W3CDTF">2018-06-14T16:34:00Z</dcterms:modified>
</cp:coreProperties>
</file>