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71895">
              <w:t>25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371895" w:rsidP="00371895">
      <w:pPr>
        <w:pStyle w:val="ekvue1arial"/>
      </w:pPr>
      <w:bookmarkStart w:id="0" w:name="bmStart"/>
      <w:bookmarkEnd w:id="0"/>
      <w:r>
        <w:t>Satzarten</w:t>
      </w:r>
    </w:p>
    <w:p w:rsidR="00371895" w:rsidRDefault="00371895" w:rsidP="00005AE2"/>
    <w:p w:rsidR="00371895" w:rsidRPr="00D3427F" w:rsidRDefault="00371895" w:rsidP="00371895">
      <w:pPr>
        <w:pStyle w:val="ekvnummerierung"/>
        <w:framePr w:wrap="around"/>
      </w:pPr>
      <w:r>
        <w:t>1</w:t>
      </w:r>
    </w:p>
    <w:p w:rsidR="00371895" w:rsidRPr="00287B24" w:rsidRDefault="00371895" w:rsidP="0037189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95" w:rsidRDefault="00371895" w:rsidP="00005AE2">
      <w:r w:rsidRPr="00371895">
        <w:t>Ergänze die Satzanfänge und die Satzzeichen.</w:t>
      </w:r>
    </w:p>
    <w:p w:rsidR="00D16CB6" w:rsidRDefault="00D16CB6" w:rsidP="00D16CB6">
      <w:pPr>
        <w:pStyle w:val="ekvgrundtexthalbe"/>
      </w:pPr>
    </w:p>
    <w:p w:rsidR="00371895" w:rsidRDefault="00D16CB6" w:rsidP="00D16CB6">
      <w:pPr>
        <w:spacing w:before="240"/>
      </w:pP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350520</wp:posOffset>
            </wp:positionV>
            <wp:extent cx="2469515" cy="3941445"/>
            <wp:effectExtent l="0" t="0" r="6985" b="1905"/>
            <wp:wrapNone/>
            <wp:docPr id="2" name="Grafik 2" descr="Ki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nd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394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895" w:rsidRPr="00D16CB6">
        <w:rPr>
          <w:rStyle w:val="ekvlckentext"/>
        </w:rPr>
        <w:t>_</w:t>
      </w:r>
      <w:r w:rsidRPr="00D16CB6">
        <w:rPr>
          <w:rStyle w:val="ekvlckentext"/>
        </w:rPr>
        <w:t>_</w:t>
      </w:r>
      <w:r w:rsidR="00371895" w:rsidRPr="00D16CB6">
        <w:rPr>
          <w:rStyle w:val="ekvlckentext"/>
        </w:rPr>
        <w:t>__</w:t>
      </w:r>
      <w:r w:rsidR="00371895">
        <w:t>äum dein Zimmer auf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apa kommt heute spät nach Hause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ör auf, in der Nase zu popeln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er hilft beim Abwaschen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ieh deine Hausschuhe an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ann kaufen wir ein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o ist dein Lesebuch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ach den Hausaufgaben darfst du spielen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utz deine Zähne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arum weint dein Bruder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orgen backen wir Kuchen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alt, stehen bleiben</w:t>
      </w:r>
      <w:r w:rsidRPr="009C41F3">
        <w:rPr>
          <w:rStyle w:val="ekvlckentext"/>
        </w:rPr>
        <w:t>__</w:t>
      </w:r>
    </w:p>
    <w:p w:rsidR="00371895" w:rsidRDefault="00D16CB6" w:rsidP="00D16CB6">
      <w:pPr>
        <w:spacing w:before="240"/>
      </w:pPr>
      <w:r w:rsidRPr="00D16CB6">
        <w:rPr>
          <w:rStyle w:val="ekvlckentext"/>
        </w:rPr>
        <w:t>____</w:t>
      </w:r>
      <w:r w:rsidR="00371895">
        <w:t>as möchtest du auf dein Pausenbrot haben</w:t>
      </w:r>
      <w:r w:rsidRPr="009C41F3">
        <w:rPr>
          <w:rStyle w:val="ekvlckentext"/>
        </w:rPr>
        <w:t>__</w:t>
      </w:r>
    </w:p>
    <w:p w:rsidR="00371895" w:rsidRDefault="00371895" w:rsidP="00371895"/>
    <w:p w:rsidR="00D16CB6" w:rsidRDefault="00D16CB6" w:rsidP="00371895"/>
    <w:p w:rsidR="00742227" w:rsidRPr="00D3427F" w:rsidRDefault="00742227" w:rsidP="00742227">
      <w:pPr>
        <w:pStyle w:val="ekvnummerierung"/>
        <w:framePr w:wrap="around"/>
      </w:pPr>
      <w:r>
        <w:t>2</w:t>
      </w:r>
    </w:p>
    <w:p w:rsidR="00742227" w:rsidRPr="00287B24" w:rsidRDefault="00742227" w:rsidP="0074222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95" w:rsidRDefault="00371895" w:rsidP="00371895">
      <w:r>
        <w:t>Färbe</w:t>
      </w:r>
      <w:r w:rsidR="00742227">
        <w:t xml:space="preserve">: </w:t>
      </w:r>
      <w:r w:rsidRPr="009763F2">
        <w:rPr>
          <w:rStyle w:val="ekvfett"/>
        </w:rPr>
        <w:t>Satzanfänge</w:t>
      </w:r>
      <w:r w:rsidR="00742227">
        <w:t xml:space="preserve"> </w:t>
      </w:r>
      <w:r>
        <w:t>gelb</w:t>
      </w:r>
      <w:r w:rsidR="009763F2">
        <w:t xml:space="preserve"> und </w:t>
      </w:r>
      <w:r w:rsidRPr="009763F2">
        <w:rPr>
          <w:rStyle w:val="ekvfett"/>
        </w:rPr>
        <w:t>Satzzeichen</w:t>
      </w:r>
      <w:r>
        <w:t xml:space="preserve"> grün.</w:t>
      </w:r>
    </w:p>
    <w:p w:rsidR="00371895" w:rsidRPr="00D16CB6" w:rsidRDefault="00371895" w:rsidP="00D16CB6">
      <w:pPr>
        <w:pStyle w:val="ekvgrundtexthalbe"/>
        <w:rPr>
          <w:rStyle w:val="ekvhandschrift"/>
        </w:rPr>
      </w:pPr>
    </w:p>
    <w:p w:rsidR="00D16CB6" w:rsidRDefault="00D16CB6" w:rsidP="00371895"/>
    <w:p w:rsidR="00742227" w:rsidRPr="00D3427F" w:rsidRDefault="00742227" w:rsidP="00742227">
      <w:pPr>
        <w:pStyle w:val="ekvnummerierung"/>
        <w:framePr w:wrap="around"/>
      </w:pPr>
      <w:r>
        <w:t>3</w:t>
      </w:r>
    </w:p>
    <w:p w:rsidR="00742227" w:rsidRPr="00287B24" w:rsidRDefault="00742227" w:rsidP="0074222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95" w:rsidRDefault="00371895" w:rsidP="00371895">
      <w:r>
        <w:t>Lest die Sätze mit passender Betonung vor.</w:t>
      </w:r>
    </w:p>
    <w:p w:rsidR="00742227" w:rsidRPr="00287B24" w:rsidRDefault="00742227" w:rsidP="0074222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c_partnerarbei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95" w:rsidRDefault="00371895" w:rsidP="00371895"/>
    <w:p w:rsidR="00742227" w:rsidRDefault="00742227" w:rsidP="00371895"/>
    <w:p w:rsidR="00742227" w:rsidRPr="00D3427F" w:rsidRDefault="00742227" w:rsidP="00742227">
      <w:pPr>
        <w:pStyle w:val="ekvnummerierung"/>
        <w:framePr w:wrap="around"/>
      </w:pPr>
      <w:r>
        <w:t>4</w:t>
      </w:r>
    </w:p>
    <w:p w:rsidR="00742227" w:rsidRPr="00287B24" w:rsidRDefault="00742227" w:rsidP="0074222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95" w:rsidRDefault="00371895" w:rsidP="00371895">
      <w:r>
        <w:t>Verbinde zu Sätzen. Ergänze die Satzzeichen.</w:t>
      </w:r>
    </w:p>
    <w:p w:rsidR="00D16CB6" w:rsidRDefault="00D16CB6" w:rsidP="00371895"/>
    <w:p w:rsidR="00D16CB6" w:rsidRDefault="00D16CB6" w:rsidP="00371895">
      <w:r>
        <w:rPr>
          <w:lang w:eastAsia="de-DE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6F07383" wp14:editId="718C38D6">
                <wp:simplePos x="0" y="0"/>
                <wp:positionH relativeFrom="column">
                  <wp:posOffset>3020590</wp:posOffset>
                </wp:positionH>
                <wp:positionV relativeFrom="paragraph">
                  <wp:posOffset>156845</wp:posOffset>
                </wp:positionV>
                <wp:extent cx="84349" cy="858505"/>
                <wp:effectExtent l="0" t="0" r="0" b="0"/>
                <wp:wrapNone/>
                <wp:docPr id="14" name="Gruppieren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349" cy="858505"/>
                          <a:chOff x="0" y="0"/>
                          <a:chExt cx="84349" cy="858505"/>
                        </a:xfrm>
                      </wpg:grpSpPr>
                      <wps:wsp>
                        <wps:cNvPr id="15" name="Ellipse 1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Ellipse 1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609" y="392687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Ellipse 1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779765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6992F5" id="Gruppieren 14" o:spid="_x0000_s1026" style="position:absolute;margin-left:237.85pt;margin-top:12.35pt;width:6.65pt;height:67.6pt;z-index:251672576" coordsize="843,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">
                <v:oval id="Ellipse 15" o:spid="_x0000_s1027" style="position:absolute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  <v:oval id="Ellipse 16" o:spid="_x0000_s1028" style="position:absolute;left:56;top:3926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" fillcolor="black" stroked="f"/>
                <v:oval id="Ellipse 17" o:spid="_x0000_s1029" style="position:absolute;top:7797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" fillcolor="black" stroked="f"/>
              </v:group>
            </w:pict>
          </mc:Fallback>
        </mc:AlternateContent>
      </w:r>
      <w:r>
        <w:rPr>
          <w:lang w:eastAsia="de-DE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1247939</wp:posOffset>
                </wp:positionH>
                <wp:positionV relativeFrom="paragraph">
                  <wp:posOffset>175061</wp:posOffset>
                </wp:positionV>
                <wp:extent cx="84349" cy="858505"/>
                <wp:effectExtent l="0" t="0" r="0" b="0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349" cy="858505"/>
                          <a:chOff x="0" y="0"/>
                          <a:chExt cx="84349" cy="858505"/>
                        </a:xfrm>
                      </wpg:grpSpPr>
                      <wps:wsp>
                        <wps:cNvPr id="230" name="Ellipse 2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Ellipse 1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609" y="392687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Ellipse 1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779765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64C81D" id="Gruppieren 13" o:spid="_x0000_s1026" style="position:absolute;margin-left:98.25pt;margin-top:13.8pt;width:6.65pt;height:67.6pt;z-index:251670528" coordsize="843,8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">
                <v:oval id="Ellipse 230" o:spid="_x0000_s1027" style="position:absolute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" fillcolor="black" stroked="f"/>
                <v:oval id="Ellipse 11" o:spid="_x0000_s1028" style="position:absolute;left:56;top:3926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" fillcolor="black" stroked="f"/>
                <v:oval id="Ellipse 12" o:spid="_x0000_s1029" style="position:absolute;top:7797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" fillcolor="black" stroked="f"/>
              </v:group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8FEF1">
                <wp:simplePos x="0" y="0"/>
                <wp:positionH relativeFrom="column">
                  <wp:posOffset>3059909</wp:posOffset>
                </wp:positionH>
                <wp:positionV relativeFrom="paragraph">
                  <wp:posOffset>51645</wp:posOffset>
                </wp:positionV>
                <wp:extent cx="1484630" cy="287655"/>
                <wp:effectExtent l="0" t="0" r="20320" b="1714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vom Zebrakuchen</w:t>
                            </w:r>
                            <w:r w:rsidRPr="009C41F3">
                              <w:rPr>
                                <w:rStyle w:val="ekvlckentext"/>
                                <w:color w:val="000000" w:themeColor="text1" w:themeShade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B08FEF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240.95pt;margin-top:4.05pt;width:116.9pt;height:22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vom Zebrakuchen</w:t>
                      </w:r>
                      <w:r w:rsidRPr="009C41F3">
                        <w:rPr>
                          <w:rStyle w:val="ekvlckentext"/>
                          <w:color w:val="000000" w:themeColor="text1" w:themeShade="A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</w:p>
    <w:p w:rsidR="00D16CB6" w:rsidRDefault="00D16CB6" w:rsidP="00D16CB6">
      <w:pPr>
        <w:tabs>
          <w:tab w:val="clear" w:pos="851"/>
        </w:tabs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43D5C33E" wp14:editId="7AAFF2F8">
                <wp:extent cx="809625" cy="288000"/>
                <wp:effectExtent l="0" t="0" r="10795" b="17145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8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Franz feiert heute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D5C33E" id="Textfeld 21" o:spid="_x0000_s1027" type="#_x0000_t202" style="width:63.75pt;height:22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Franz feiert heute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</w:p>
    <w:p w:rsidR="00D16CB6" w:rsidRDefault="00D16CB6" w:rsidP="00D16CB6">
      <w:pPr>
        <w:tabs>
          <w:tab w:val="clear" w:pos="851"/>
        </w:tabs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345D7">
                <wp:simplePos x="0" y="0"/>
                <wp:positionH relativeFrom="column">
                  <wp:posOffset>3059430</wp:posOffset>
                </wp:positionH>
                <wp:positionV relativeFrom="paragraph">
                  <wp:posOffset>54306</wp:posOffset>
                </wp:positionV>
                <wp:extent cx="809625" cy="287655"/>
                <wp:effectExtent l="0" t="0" r="20320" b="1714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seinen Geburtstag</w:t>
                            </w:r>
                            <w:r w:rsidRPr="009C41F3">
                              <w:rPr>
                                <w:rStyle w:val="ekvlckentext"/>
                                <w:color w:val="000000" w:themeColor="text1" w:themeShade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345D7" id="Textfeld 7" o:spid="_x0000_s1028" type="#_x0000_t202" style="position:absolute;margin-left:240.9pt;margin-top:4.3pt;width:63.75pt;height:22.6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seinen Geburtstag</w:t>
                      </w:r>
                      <w:r w:rsidRPr="009C41F3">
                        <w:rPr>
                          <w:rStyle w:val="ekvlckentext"/>
                          <w:color w:val="000000" w:themeColor="text1" w:themeShade="A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F1B94">
                <wp:simplePos x="0" y="0"/>
                <wp:positionH relativeFrom="column">
                  <wp:posOffset>2559</wp:posOffset>
                </wp:positionH>
                <wp:positionV relativeFrom="paragraph">
                  <wp:posOffset>53702</wp:posOffset>
                </wp:positionV>
                <wp:extent cx="1284605" cy="287655"/>
                <wp:effectExtent l="0" t="0" r="10795" b="1714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Wie viele Gäste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F1B94" id="Textfeld 6" o:spid="_x0000_s1029" type="#_x0000_t202" style="position:absolute;margin-left:.2pt;margin-top:4.25pt;width:101.15pt;height:2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Wie viele Gäste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</w:p>
    <w:p w:rsidR="00D16CB6" w:rsidRDefault="00D16CB6" w:rsidP="00D16CB6">
      <w:pPr>
        <w:tabs>
          <w:tab w:val="clear" w:pos="851"/>
        </w:tabs>
      </w:pP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</w:p>
    <w:p w:rsidR="00D16CB6" w:rsidRDefault="00D16CB6" w:rsidP="00D16CB6">
      <w:pPr>
        <w:tabs>
          <w:tab w:val="clear" w:pos="851"/>
        </w:tabs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113EEA">
                <wp:simplePos x="0" y="0"/>
                <wp:positionH relativeFrom="column">
                  <wp:posOffset>3059909</wp:posOffset>
                </wp:positionH>
                <wp:positionV relativeFrom="paragraph">
                  <wp:posOffset>50149</wp:posOffset>
                </wp:positionV>
                <wp:extent cx="1484630" cy="287655"/>
                <wp:effectExtent l="0" t="0" r="20320" b="1714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hat er eingeladen</w:t>
                            </w:r>
                            <w:r w:rsidRPr="009C41F3">
                              <w:rPr>
                                <w:rStyle w:val="ekvlckentext"/>
                                <w:color w:val="000000" w:themeColor="text1" w:themeShade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113EEA" id="Textfeld 10" o:spid="_x0000_s1030" type="#_x0000_t202" style="position:absolute;margin-left:240.95pt;margin-top:3.95pt;width:116.9pt;height:22.6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hat er eingeladen</w:t>
                      </w:r>
                      <w:r w:rsidRPr="009C41F3">
                        <w:rPr>
                          <w:rStyle w:val="ekvlckentext"/>
                          <w:color w:val="000000" w:themeColor="text1" w:themeShade="A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85559">
                <wp:simplePos x="0" y="0"/>
                <wp:positionH relativeFrom="column">
                  <wp:posOffset>2558</wp:posOffset>
                </wp:positionH>
                <wp:positionV relativeFrom="paragraph">
                  <wp:posOffset>50149</wp:posOffset>
                </wp:positionV>
                <wp:extent cx="1284605" cy="287655"/>
                <wp:effectExtent l="0" t="0" r="10795" b="1714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6CB6" w:rsidRPr="000037EA" w:rsidRDefault="00D16CB6" w:rsidP="00D16CB6">
                            <w:pPr>
                              <w:pStyle w:val="ekvaufgabenwortkarte"/>
                              <w:jc w:val="center"/>
                            </w:pPr>
                            <w:r>
                              <w:t>Probier ein Stück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685559" id="Textfeld 9" o:spid="_x0000_s1031" type="#_x0000_t202" style="position:absolute;margin-left:.2pt;margin-top:3.95pt;width:101.15pt;height:22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" filled="f" strokecolor="black [3213]" strokeweight=".5pt">
                <v:textbox>
                  <w:txbxContent>
                    <w:p w:rsidR="00D16CB6" w:rsidRPr="000037EA" w:rsidRDefault="00D16CB6" w:rsidP="00D16CB6">
                      <w:pPr>
                        <w:pStyle w:val="ekvaufgabenwortkarte"/>
                        <w:jc w:val="center"/>
                      </w:pPr>
                      <w:r>
                        <w:t>Probier ein Stück</w:t>
                      </w:r>
                    </w:p>
                  </w:txbxContent>
                </v:textbox>
              </v:shape>
            </w:pict>
          </mc:Fallback>
        </mc:AlternateContent>
      </w:r>
    </w:p>
    <w:p w:rsidR="00D16CB6" w:rsidRDefault="00D16CB6" w:rsidP="00D16CB6">
      <w:pPr>
        <w:tabs>
          <w:tab w:val="clear" w:pos="851"/>
        </w:tabs>
      </w:pP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ab/>
      </w:r>
      <w:bookmarkStart w:id="1" w:name="_GoBack"/>
      <w:bookmarkEnd w:id="1"/>
    </w:p>
    <w:sectPr w:rsidR="00D16CB6" w:rsidSect="008D5A1A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8F2" w:rsidRDefault="008758F2" w:rsidP="003C599D">
      <w:pPr>
        <w:spacing w:line="240" w:lineRule="auto"/>
      </w:pPr>
      <w:r>
        <w:separator/>
      </w:r>
    </w:p>
  </w:endnote>
  <w:endnote w:type="continuationSeparator" w:id="0">
    <w:p w:rsidR="008758F2" w:rsidRDefault="008758F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742227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742227" w:rsidRDefault="00742227" w:rsidP="00370A70">
          <w:pPr>
            <w:pStyle w:val="ekvpagina"/>
          </w:pPr>
        </w:p>
        <w:p w:rsidR="00742227" w:rsidRPr="00742227" w:rsidRDefault="00742227" w:rsidP="00370A70">
          <w:pPr>
            <w:pStyle w:val="ekvpagina"/>
            <w:rPr>
              <w:rStyle w:val="ekvfett"/>
            </w:rPr>
          </w:pPr>
          <w:r w:rsidRPr="00742227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DF11FB" w:rsidRDefault="00193A18" w:rsidP="00005AE2">
          <w:pPr>
            <w:pStyle w:val="ekvquelle"/>
          </w:pPr>
          <w:r w:rsidRPr="00005AE2">
            <w:t>Textquellen:</w:t>
          </w:r>
          <w:r w:rsidR="00742227">
            <w:t xml:space="preserve"> </w:t>
          </w:r>
          <w:r w:rsidR="00DF11FB">
            <w:t>Karin Eschenbach, Staig</w:t>
          </w:r>
        </w:p>
        <w:p w:rsidR="00193A18" w:rsidRPr="00025140" w:rsidRDefault="00193A18" w:rsidP="00005AE2">
          <w:pPr>
            <w:pStyle w:val="ekvquelle"/>
          </w:pPr>
          <w:r w:rsidRPr="005E46C1">
            <w:t xml:space="preserve">Illustratoren: </w:t>
          </w:r>
          <w:r w:rsidR="005E46C1" w:rsidRPr="005E46C1">
            <w:t>Friederike Schumann,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8F2" w:rsidRDefault="008758F2" w:rsidP="003C599D">
      <w:pPr>
        <w:spacing w:line="240" w:lineRule="auto"/>
      </w:pPr>
      <w:r>
        <w:separator/>
      </w:r>
    </w:p>
  </w:footnote>
  <w:footnote w:type="continuationSeparator" w:id="0">
    <w:p w:rsidR="008758F2" w:rsidRDefault="008758F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95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37194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198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1895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265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E46C1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2227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758F2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63F2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5069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3D0"/>
    <w:rsid w:val="00D12661"/>
    <w:rsid w:val="00D1582D"/>
    <w:rsid w:val="00D16CB6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1F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25C39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372BE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E63CF"/>
  <w15:chartTrackingRefBased/>
  <w15:docId w15:val="{8C16FE25-C31A-42B2-949D-C65D097B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94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8</cp:revision>
  <cp:lastPrinted>2016-12-20T14:33:00Z</cp:lastPrinted>
  <dcterms:created xsi:type="dcterms:W3CDTF">2018-01-19T12:22:00Z</dcterms:created>
  <dcterms:modified xsi:type="dcterms:W3CDTF">2018-06-14T16:35:00Z</dcterms:modified>
</cp:coreProperties>
</file>